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6fcd" w14:paraId="b866fcd" w:rsidRDefault="00083684" w:rsidP="00182C48" w:rsidR="00083684" w:rsidRPr="00017E22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083684" w:rsidP="00182C48" w:rsidR="00083684" w:rsidRPr="00017E22"/>
    <w:p w:rsidRDefault="00083684" w:rsidP="00182C48" w:rsidR="00083684" w:rsidRPr="00017E22"/>
    <w:p w:rsidRDefault="00D15BC7" w:rsidP="00182C48" w:rsidR="00D15BC7"/>
    <w:p w:rsidRDefault="00182C48" w:rsidP="00182C48" w:rsidR="00182C48" w:rsidRPr="00017E22">
      <w:r w:rsidRPr="00017E22">
        <w:t>REPUBLIKA HRVATSKA</w:t>
      </w:r>
    </w:p>
    <w:p w:rsidRDefault="008E3D54" w:rsidP="00182C48" w:rsidR="00CE210F">
      <w:r w:rsidRPr="00017E22">
        <w:t>TRGOVAČKI SUD U ZADRU</w:t>
      </w:r>
    </w:p>
    <w:p w:rsidRDefault="00CE210F" w:rsidP="00182C48" w:rsidR="00182C48" w:rsidRPr="00017E22">
      <w:r>
        <w:t>Dr. Franje Tuđmana 35</w:t>
      </w:r>
      <w:r w:rsidR="008E3D54" w:rsidRPr="00017E22">
        <w:tab/>
      </w:r>
      <w:r w:rsidR="008E3D54" w:rsidRPr="00017E22">
        <w:tab/>
      </w:r>
      <w:r w:rsidR="008E3D54" w:rsidRPr="00017E22">
        <w:tab/>
      </w:r>
      <w:r w:rsidR="008E3D54" w:rsidRPr="00017E22">
        <w:tab/>
      </w:r>
      <w:r w:rsidR="008E3D54" w:rsidRPr="00017E22">
        <w:tab/>
      </w:r>
      <w:r w:rsidR="008E3D54" w:rsidRPr="00017E22">
        <w:tab/>
      </w:r>
    </w:p>
    <w:p w:rsidRDefault="00182C48" w:rsidP="00182C48" w:rsidR="00182C48" w:rsidRPr="00017E22"/>
    <w:p w:rsidRDefault="00CE210F" w:rsidP="00CE210F" w:rsidR="008E3D54">
      <w:pPr>
        <w:jc w:val="center"/>
      </w:pPr>
      <w:r>
        <w:t>R E P U B L I K A H R V A T S K A</w:t>
      </w:r>
    </w:p>
    <w:p w:rsidRDefault="00CE210F" w:rsidP="00CE210F" w:rsidR="00CE210F" w:rsidRPr="00017E22">
      <w:pPr>
        <w:jc w:val="center"/>
      </w:pPr>
    </w:p>
    <w:p w:rsidRDefault="00182C48" w:rsidP="00294C1A" w:rsidR="00182C48" w:rsidRPr="00017E22">
      <w:pPr>
        <w:jc w:val="center"/>
      </w:pPr>
      <w:r w:rsidRPr="00017E22">
        <w:t>R J E Š E N J E</w:t>
      </w:r>
    </w:p>
    <w:p w:rsidRDefault="008E3D54" w:rsidP="00182C48" w:rsidR="008E3D54" w:rsidRPr="00017E22"/>
    <w:p w:rsidRDefault="00182C48" w:rsidP="00EF7B7F" w:rsidR="00182C48" w:rsidRPr="00EF7B7F">
      <w:pPr>
        <w:jc w:val="both"/>
        <w:rPr>
          <w:b/>
        </w:rPr>
      </w:pPr>
      <w:r w:rsidRPr="00017E22">
        <w:tab/>
      </w:r>
      <w:r w:rsidR="00F51ABF">
        <w:t>Trgovački sud u Zadru, po sutkinji Ani Markač u stečajnom postupku nad stečajnim dužnikom DALMATINSKI RUDNICI BOKSITA d.o.o. u stečaju, Obrovac, Jadranska 1, OIB:31782172312, kojeg zastupa stečajna upraviteljica Marica Nekić iz Zadra, 19. travnja 2018.</w:t>
      </w:r>
    </w:p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182C48" w:rsidP="00182C48" w:rsidR="00182C48" w:rsidRPr="00017E22">
      <w:pPr>
        <w:rPr>
          <w:b/>
        </w:rPr>
      </w:pPr>
    </w:p>
    <w:p w:rsidRDefault="00FF7666" w:rsidP="00FF7666" w:rsidR="00FF7666">
      <w:pPr>
        <w:jc w:val="both"/>
      </w:pPr>
      <w:r>
        <w:t>I.</w:t>
      </w:r>
      <w:r>
        <w:tab/>
      </w:r>
      <w:r w:rsidR="00895654">
        <w:t>Daje se suglasnost stečajnoj upraviteljici</w:t>
      </w:r>
      <w:r w:rsidR="00182C48" w:rsidRPr="00017E22">
        <w:t xml:space="preserve"> </w:t>
      </w:r>
      <w:r w:rsidR="00F51ABF">
        <w:t xml:space="preserve">Marici Nekić </w:t>
      </w:r>
      <w:r w:rsidR="00182C48" w:rsidRPr="00017E22">
        <w:t xml:space="preserve">za </w:t>
      </w:r>
      <w:r w:rsidR="00895654">
        <w:t>prvu</w:t>
      </w:r>
      <w:r w:rsidR="00182C48" w:rsidRPr="00017E22">
        <w:t xml:space="preserve"> </w:t>
      </w:r>
      <w:r w:rsidR="00EA598E">
        <w:t xml:space="preserve">djelomičnu </w:t>
      </w:r>
      <w:r w:rsidR="00182C48" w:rsidRPr="00017E22">
        <w:t>diobu</w:t>
      </w:r>
      <w:r w:rsidR="00810F83">
        <w:t xml:space="preserve"> vjerovnika I. (prvog) višeg isplatnog reda</w:t>
      </w:r>
      <w:r w:rsidR="00182C48" w:rsidRPr="00017E22">
        <w:t xml:space="preserve">, a prema diobnom popisu </w:t>
      </w:r>
      <w:r w:rsidR="008E3D54" w:rsidRPr="00017E22">
        <w:t xml:space="preserve">od </w:t>
      </w:r>
      <w:r w:rsidR="00F51ABF">
        <w:t xml:space="preserve">17. travnja 2018. </w:t>
      </w:r>
      <w:r w:rsidR="00182C48" w:rsidRPr="00017E22">
        <w:t xml:space="preserve">izloženom u pisarnici ovog suda dana </w:t>
      </w:r>
      <w:r w:rsidR="00F51ABF">
        <w:t>19</w:t>
      </w:r>
      <w:r w:rsidR="00CE210F">
        <w:t>. travnja 2018</w:t>
      </w:r>
      <w:r w:rsidR="00182C48" w:rsidRPr="00017E22">
        <w:t xml:space="preserve">.  </w:t>
      </w:r>
    </w:p>
    <w:p w:rsidRDefault="00182C48" w:rsidP="00FF7666" w:rsidR="00182C48">
      <w:pPr>
        <w:jc w:val="both"/>
      </w:pPr>
      <w:r w:rsidRPr="00017E22">
        <w:t xml:space="preserve"> </w:t>
      </w:r>
    </w:p>
    <w:p w:rsidRDefault="00FF7666" w:rsidP="00FF7666" w:rsidR="00FF7666" w:rsidRPr="009107BD">
      <w:pPr>
        <w:jc w:val="both"/>
      </w:pPr>
      <w:r>
        <w:t>II.</w:t>
      </w:r>
      <w:r>
        <w:tab/>
        <w:t xml:space="preserve">Postotak namirenja određuje se u iznosu od 100,00 </w:t>
      </w:r>
      <w:r w:rsidRPr="009107BD">
        <w:t>%.</w:t>
      </w:r>
    </w:p>
    <w:p w:rsidRDefault="00FF7666" w:rsidP="00FF7666" w:rsidR="00FF7666" w:rsidRPr="00017E22">
      <w:pPr>
        <w:jc w:val="both"/>
      </w:pPr>
    </w:p>
    <w:p w:rsidRDefault="00810F83" w:rsidP="00FF7666" w:rsidR="00017E22" w:rsidRPr="00017E22">
      <w:pPr>
        <w:jc w:val="both"/>
      </w:pPr>
      <w:r>
        <w:t>III</w:t>
      </w:r>
      <w:r w:rsidR="00FF7666">
        <w:t>.</w:t>
      </w:r>
      <w:r w:rsidR="00FF7666">
        <w:tab/>
      </w:r>
      <w:r w:rsidR="00017E22">
        <w:t>Popis tražbina koje se namiruju objavit će se na mrežnoj stranici e-Oglasna ploča sudova.</w:t>
      </w:r>
    </w:p>
    <w:p w:rsidRDefault="00182C48" w:rsidP="00182C48" w:rsidR="00182C48" w:rsidRPr="00017E22"/>
    <w:p w:rsidRDefault="00182C48" w:rsidP="00182C48" w:rsidR="00182C48" w:rsidRPr="00017E22">
      <w:pPr>
        <w:jc w:val="center"/>
      </w:pPr>
      <w:r w:rsidRPr="00017E22">
        <w:t>Obrazloženje</w:t>
      </w:r>
    </w:p>
    <w:p w:rsidRDefault="00182C48" w:rsidP="00182C48" w:rsidR="00182C48" w:rsidRPr="00017E22"/>
    <w:p w:rsidRDefault="00895654" w:rsidP="00017E22" w:rsidR="00182C48" w:rsidRPr="00895654">
      <w:pPr>
        <w:ind w:firstLine="708"/>
        <w:jc w:val="both"/>
      </w:pPr>
      <w:r>
        <w:t>Stečajna</w:t>
      </w:r>
      <w:r w:rsidR="00182C48" w:rsidRPr="00017E22">
        <w:t xml:space="preserve"> upravitelj</w:t>
      </w:r>
      <w:r>
        <w:t>ica zatražila</w:t>
      </w:r>
      <w:r w:rsidR="00182C48" w:rsidRPr="00017E22">
        <w:t xml:space="preserve"> je suglasnost za </w:t>
      </w:r>
      <w:r w:rsidR="00EA598E">
        <w:t xml:space="preserve">prvu djelomičnu </w:t>
      </w:r>
      <w:r w:rsidR="009D7A7A" w:rsidRPr="00017E22">
        <w:t>d</w:t>
      </w:r>
      <w:r>
        <w:t>iobu koju bi provela namirenjem tražbine stečajnog</w:t>
      </w:r>
      <w:r w:rsidR="00182C48" w:rsidRPr="00017E22">
        <w:t xml:space="preserve"> vjerovnika</w:t>
      </w:r>
      <w:r w:rsidR="00CE210F">
        <w:t xml:space="preserve"> </w:t>
      </w:r>
      <w:r w:rsidR="00D00BF6">
        <w:t>I. (</w:t>
      </w:r>
      <w:r w:rsidR="00CE210F">
        <w:t>prvog</w:t>
      </w:r>
      <w:r w:rsidR="00D00BF6">
        <w:t>)</w:t>
      </w:r>
      <w:r w:rsidR="00CE210F">
        <w:t xml:space="preserve"> </w:t>
      </w:r>
      <w:r w:rsidR="00EA598E">
        <w:t xml:space="preserve">višeg isplatnog reda u 100% iznosu od </w:t>
      </w:r>
      <w:r w:rsidR="00EF7B7F">
        <w:t xml:space="preserve">371.884,80 </w:t>
      </w:r>
      <w:r w:rsidR="00EA598E">
        <w:t xml:space="preserve">kuna. </w:t>
      </w:r>
    </w:p>
    <w:p w:rsidRDefault="00810F83" w:rsidP="00FF7666" w:rsidR="00D00BF6">
      <w:pPr>
        <w:ind w:firstLine="708"/>
        <w:jc w:val="both"/>
      </w:pPr>
      <w:r>
        <w:t>Slijedom navede</w:t>
      </w:r>
      <w:r w:rsidR="00D00BF6">
        <w:t>nog, a sukladno odredbi čl. 273. s</w:t>
      </w:r>
      <w:r w:rsidR="00EF7B7F">
        <w:t>t. 3. i 274. Stečajnog zakona (Narodne novine broj 71/2015</w:t>
      </w:r>
      <w:r w:rsidR="00D00BF6">
        <w:t xml:space="preserve"> i 104/2017) odlučeno je kao u izreci ovog rješenja. </w:t>
      </w:r>
    </w:p>
    <w:p w:rsidRDefault="00182C48" w:rsidP="00D00BF6" w:rsidR="00182C48" w:rsidRPr="00017E22">
      <w:pPr>
        <w:jc w:val="both"/>
      </w:pPr>
    </w:p>
    <w:p w:rsidRDefault="00182C48" w:rsidP="00182C48" w:rsidR="00182C48" w:rsidRPr="00017E22">
      <w:pPr>
        <w:jc w:val="center"/>
      </w:pPr>
      <w:r w:rsidRPr="00017E22">
        <w:t xml:space="preserve">U Zadru </w:t>
      </w:r>
      <w:r w:rsidR="00F51ABF">
        <w:t>19.</w:t>
      </w:r>
      <w:r w:rsidR="00CE210F">
        <w:t xml:space="preserve"> travnja 2018.</w:t>
      </w:r>
    </w:p>
    <w:p w:rsidRDefault="00D00BF6" w:rsidP="00D00BF6" w:rsidR="00D00BF6"/>
    <w:p w:rsidRDefault="00D00BF6" w:rsidP="00763E88" w:rsidR="00D00BF6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D00BF6" w:rsidP="00763E88" w:rsidR="00D00BF6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763E88">
        <w:t>Ana Markač</w:t>
      </w:r>
    </w:p>
    <w:p w:rsidRDefault="00F51ABF" w:rsidP="00182C48" w:rsidR="00F51ABF"/>
    <w:p w:rsidRDefault="00182C48" w:rsidP="00182C48" w:rsidR="00182C48" w:rsidRPr="00017E22">
      <w:r w:rsidRPr="00017E22">
        <w:t>POUKA O PRAVNOM LIJEKU:</w:t>
      </w:r>
    </w:p>
    <w:p w:rsidRDefault="00FF7666" w:rsidP="00FF7666" w:rsidR="00FF7666" w:rsidRPr="00017E22">
      <w:pPr>
        <w:tabs>
          <w:tab w:pos="0" w:val="left"/>
        </w:tabs>
        <w:jc w:val="both"/>
      </w:pPr>
      <w:r w:rsidRPr="00AE2C3E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F51ABF" w:rsidP="00FF7666" w:rsidR="00F51ABF" w:rsidRPr="00017E22">
      <w:pPr>
        <w:jc w:val="both"/>
      </w:pPr>
    </w:p>
    <w:p w:rsidRDefault="00083684" w:rsidP="00083684" w:rsidR="00083684" w:rsidRPr="00017E22">
      <w:r w:rsidRPr="00017E22">
        <w:t xml:space="preserve">Dostaviti: </w:t>
      </w:r>
    </w:p>
    <w:p w:rsidRDefault="00F51ABF" w:rsidP="00083684" w:rsidR="00083684" w:rsidRPr="00017E22">
      <w:pPr>
        <w:numPr>
          <w:ilvl w:val="0"/>
          <w:numId w:val="3"/>
        </w:numPr>
      </w:pPr>
      <w:r>
        <w:t>s</w:t>
      </w:r>
      <w:r w:rsidR="00895654">
        <w:t>tečajnoj upraviteljici</w:t>
      </w:r>
      <w:r w:rsidR="00D00BF6">
        <w:t xml:space="preserve"> </w:t>
      </w:r>
      <w:r>
        <w:t>Marici Nekić iz Zadra</w:t>
      </w:r>
    </w:p>
    <w:p w:rsidRDefault="00FF7666" w:rsidP="00083684" w:rsidR="00083684" w:rsidRPr="00017E22">
      <w:pPr>
        <w:numPr>
          <w:ilvl w:val="0"/>
          <w:numId w:val="3"/>
        </w:numPr>
      </w:pPr>
      <w:r>
        <w:t>e-</w:t>
      </w:r>
      <w:r w:rsidR="00083684" w:rsidRPr="00017E22">
        <w:t>Oglasna ploča</w:t>
      </w:r>
      <w:r w:rsidR="00CE210F">
        <w:t xml:space="preserve"> sudova</w:t>
      </w:r>
      <w:r w:rsidR="00D00BF6">
        <w:t xml:space="preserve">, uz diobni popis od </w:t>
      </w:r>
      <w:r w:rsidR="00F51ABF">
        <w:t>17. travnja 2018. (list spisa 110 do 111)</w:t>
      </w:r>
      <w:r w:rsidR="00763E88">
        <w:t>, isto izložiti i u sudskoj pisarnici</w:t>
      </w:r>
    </w:p>
    <w:p w:rsidRDefault="00F51ABF" w:rsidP="00017E22" w:rsidR="00FC675F" w:rsidRPr="00017E22">
      <w:pPr>
        <w:numPr>
          <w:ilvl w:val="0"/>
          <w:numId w:val="3"/>
        </w:numPr>
      </w:pPr>
      <w:r>
        <w:t>u</w:t>
      </w:r>
      <w:r w:rsidR="00083684" w:rsidRPr="00017E22">
        <w:t xml:space="preserve"> spis </w:t>
      </w:r>
    </w:p>
    <w:sectPr w:rsidSect="00D00BF6" w:rsidR="00FC675F" w:rsidRPr="00017E22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626" w:rsidP="00CE210F" w:rsidR="00D26626">
      <w:r>
        <w:separator/>
      </w:r>
    </w:p>
  </w:endnote>
  <w:endnote w:id="0" w:type="continuationSeparator">
    <w:p w:rsidRDefault="00D26626" w:rsidP="00CE210F" w:rsidR="00D2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626" w:rsidP="00CE210F" w:rsidR="00D26626">
      <w:r>
        <w:separator/>
      </w:r>
    </w:p>
  </w:footnote>
  <w:footnote w:id="0" w:type="continuationSeparator">
    <w:p w:rsidRDefault="00D26626" w:rsidP="00CE210F" w:rsidR="00D2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10F" w:rsidP="00CE210F" w:rsidR="00CE210F">
    <w:pPr>
      <w:pStyle w:val="Zaglavlje"/>
      <w:jc w:val="right"/>
    </w:pPr>
    <w:r>
      <w:t>Poslovni broj: 2St-</w:t>
    </w:r>
    <w:r w:rsidR="00F51ABF">
      <w:t>373/2016-44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17E22"/>
    <w:rsid w:val="00083684"/>
    <w:rsid w:val="001707AC"/>
    <w:rsid w:val="00182C48"/>
    <w:rsid w:val="00233AD9"/>
    <w:rsid w:val="00241BF7"/>
    <w:rsid w:val="002907FC"/>
    <w:rsid w:val="00294C1A"/>
    <w:rsid w:val="002F4E92"/>
    <w:rsid w:val="006D5987"/>
    <w:rsid w:val="00763E88"/>
    <w:rsid w:val="00810F83"/>
    <w:rsid w:val="00845FF8"/>
    <w:rsid w:val="00895654"/>
    <w:rsid w:val="008A56C2"/>
    <w:rsid w:val="008E3BF4"/>
    <w:rsid w:val="008E3D54"/>
    <w:rsid w:val="00960CD0"/>
    <w:rsid w:val="009D7A7A"/>
    <w:rsid w:val="009F4CEB"/>
    <w:rsid w:val="00A00657"/>
    <w:rsid w:val="00A94666"/>
    <w:rsid w:val="00AE5036"/>
    <w:rsid w:val="00BE6C59"/>
    <w:rsid w:val="00C639C8"/>
    <w:rsid w:val="00CE210F"/>
    <w:rsid w:val="00D00BF6"/>
    <w:rsid w:val="00D15BC7"/>
    <w:rsid w:val="00D26626"/>
    <w:rsid w:val="00EA598E"/>
    <w:rsid w:val="00EF7B7F"/>
    <w:rsid w:val="00F17A35"/>
    <w:rsid w:val="00F27C87"/>
    <w:rsid w:val="00F51ABF"/>
    <w:rsid w:val="00FC27FB"/>
    <w:rsid w:val="00FC675F"/>
    <w:rsid w:val="00FF7317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styleId="Zaglavlje" w:type="paragraph">
    <w:name w:val="header"/>
    <w:basedOn w:val="Normal"/>
    <w:link w:val="ZaglavljeChar"/>
    <w:rsid w:val="00CE21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E210F"/>
    <w:rPr>
      <w:sz w:val="24"/>
      <w:szCs w:val="24"/>
    </w:rPr>
  </w:style>
  <w:style w:styleId="Podnoje" w:type="paragraph">
    <w:name w:val="footer"/>
    <w:basedOn w:val="Normal"/>
    <w:link w:val="PodnojeChar"/>
    <w:rsid w:val="00CE21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1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7A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7A3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A3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A3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A3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styleId="Zaglavlje" w:type="paragraph">
    <w:name w:val="header"/>
    <w:basedOn w:val="Normal"/>
    <w:link w:val="ZaglavljeChar"/>
    <w:rsid w:val="00CE21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E210F"/>
    <w:rPr>
      <w:sz w:val="24"/>
      <w:szCs w:val="24"/>
    </w:rPr>
  </w:style>
  <w:style w:styleId="Podnoje" w:type="paragraph">
    <w:name w:val="footer"/>
    <w:basedOn w:val="Normal"/>
    <w:link w:val="PodnojeChar"/>
    <w:rsid w:val="00CE21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1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7A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7A3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A3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A3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A3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7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DALMATINSKI RUDNICI BOKSITA društvo s ograničenom odgovornošću</izvorni_sadrzaj>
    <derivirana_varijabla naziv="DomainObject.Predmet.ProtustrankaFormated_1">  DALMATINSKI RUDNICI BOKSITA društvo s ograničenom odgovornošću</derivirana_varijabla>
  </DomainObject.Predmet.ProtustrankaFormated>
  <DomainObject.Predmet.ProtustrankaFormatedOIB>
    <izvorni_sadrzaj>  DALMATINSKI RUDNICI BOKSITA društvo s ograničenom odgovornošću, OIB 31782172312</izvorni_sadrzaj>
    <derivirana_varijabla naziv="DomainObject.Predmet.ProtustrankaFormatedOIB_1">  DALMATINSKI RUDNICI BOKSITA društvo s ograničenom odgovornošću, OIB 31782172312</derivirana_varijabla>
  </DomainObject.Predmet.ProtustrankaFormatedOIB>
  <DomainObject.Predmet.ProtustrankaFormatedWithAdress>
    <izvorni_sadrzaj> DALMATINSKI RUDNICI BOKSITA društvo s ograničenom odgovornošću, jadranska 1, 23450 Obrovac</izvorni_sadrzaj>
    <derivirana_varijabla naziv="DomainObject.Predmet.ProtustrankaFormatedWithAdress_1"> DALMATINSKI RUDNICI BOKSITA društvo s ograničenom odgovornošću, jadranska 1, 23450 Obrovac</derivirana_varijabla>
  </DomainObject.Predmet.ProtustrankaFormatedWithAdress>
  <DomainObject.Predmet.ProtustrankaFormatedWithAdressOIB>
    <izvorni_sadrzaj> DALMATINSKI RUDNICI BOKSITA društvo s ograničenom odgovornošću, OIB 31782172312, jadranska 1, 23450 Obrovac</izvorni_sadrzaj>
    <derivirana_varijabla naziv="DomainObject.Predmet.ProtustrankaFormatedWithAdressOIB_1"> DALMATINSKI RUDNICI BOKSITA društvo s ograničenom odgovornošću, OIB 31782172312, jadranska 1, 23450 Obrovac</derivirana_varijabla>
  </DomainObject.Predmet.ProtustrankaFormatedWithAdressOIB>
  <DomainObject.Predmet.ProtustrankaWithAdress>
    <izvorni_sadrzaj>DALMATINSKI RUDNICI BOKSITA društvo s ograničenom odgovornošću jadranska 1, 23450 Obrovac</izvorni_sadrzaj>
    <derivirana_varijabla naziv="DomainObject.Predmet.ProtustrankaWithAdress_1">DALMATINSKI RUDNICI BOKSITA društvo s ograničenom odgovornošću jadranska 1, 23450 Obrovac</derivirana_varijabla>
  </DomainObject.Predmet.ProtustrankaWithAdress>
  <DomainObject.Predmet.ProtustrankaWithAdressOIB>
    <izvorni_sadrzaj>DALMATINSKI RUDNICI BOKSITA društvo s ograničenom odgovornošću, OIB 31782172312, jadranska 1, 23450 Obrovac</izvorni_sadrzaj>
    <derivirana_varijabla naziv="DomainObject.Predmet.ProtustrankaWithAdressOIB_1">DALMATINSKI RUDNICI BOKSITA društvo s ograničenom odgovornošću, OIB 31782172312, jadranska 1, 23450 Obrovac</derivirana_varijabla>
  </DomainObject.Predmet.ProtustrankaWithAdressOIB>
  <DomainObject.Predmet.ProtustrankaNazivFormated>
    <izvorni_sadrzaj>DALMATINSKI RUDNICI BOKSITA društvo s ograničenom odgovornošću</izvorni_sadrzaj>
    <derivirana_varijabla naziv="DomainObject.Predmet.ProtustrankaNazivFormated_1">DALMATINSKI RUDNICI BOKSITA društvo s ograničenom odgovornošću</derivirana_varijabla>
  </DomainObject.Predmet.ProtustrankaNazivFormated>
  <DomainObject.Predmet.ProtustrankaNazivFormatedOIB>
    <izvorni_sadrzaj>DALMATINSKI RUDNICI BOKSITA društvo s ograničenom odgovornošću, OIB 31782172312</izvorni_sadrzaj>
    <derivirana_varijabla naziv="DomainObject.Predmet.ProtustrankaNazivFormatedOIB_1">DALMATINSKI RUDNICI BOKSITA društvo s ograničenom odgovornošću, OIB 31782172312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1908310.01</izvorni_sadrzaj>
    <derivirana_varijabla naziv="DomainObject.Predmet.TrenutnaVrijednost_1">1908310.01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RUDNICI BOKSITA društvo s ograničenom odgovornošću</item>
    </izvorni_sadrzaj>
    <derivirana_varijabla naziv="DomainObject.Predmet.ProtuStrankaListFormated_1">
      <item>DALMATINSKI RUDNICI BOKSITA društvo s ograničenom odgovornošću</item>
    </derivirana_varijabla>
  </DomainObject.Predmet.ProtuStrankaListFormated>
  <DomainObject.Predmet.ProtuStrankaListFormatedOIB>
    <izvorni_sadrzaj>
      <item>DALMATINSKI RUDNICI BOKSITA društvo s ograničenom odgovornošću, OIB 31782172312</item>
    </izvorni_sadrzaj>
    <derivirana_varijabla naziv="DomainObject.Predmet.ProtuStrankaListFormatedOIB_1">
      <item>DALMATINSKI RUDNICI BOKSITA društvo s ograničenom odgovornošću, OIB 31782172312</item>
    </derivirana_varijabla>
  </DomainObject.Predmet.ProtuStrankaListFormatedOIB>
  <DomainObject.Predmet.ProtuStrankaListFormatedWithAdress>
    <izvorni_sadrzaj>
      <item>DALMATINSKI RUDNICI BOKSITA društvo s ograničenom odgovornošću, jadranska 1, 23450 Obrovac</item>
    </izvorni_sadrzaj>
    <derivirana_varijabla naziv="DomainObject.Predmet.ProtuStrankaListFormatedWithAdress_1">
      <item>DALMATINSKI RUDNICI BOKSITA društvo s ograničenom odgovornošću, jadranska 1, 23450 Obrovac</item>
    </derivirana_varijabla>
  </DomainObject.Predmet.ProtuStrankaListFormatedWithAdress>
  <DomainObject.Predmet.ProtuStrankaListFormatedWithAdressOIB>
    <izvorni_sadrzaj>
      <item>DALMATINSKI RUDNICI BOKSITA društvo s ograničenom odgovornošću, OIB 31782172312, jadranska 1, 23450 Obrovac</item>
    </izvorni_sadrzaj>
    <derivirana_varijabla naziv="DomainObject.Predmet.ProtuStrankaListFormatedWithAdressOIB_1">
      <item>DALMATINSKI RUDNICI BOKSITA društvo s ograničenom odgovornošću, OIB 31782172312, jadranska 1, 23450 Obrovac</item>
    </derivirana_varijabla>
  </DomainObject.Predmet.ProtuStrankaListFormatedWithAdressOIB>
  <DomainObject.Predmet.ProtuStrankaListNazivFormated>
    <izvorni_sadrzaj>
      <item>DALMATINSKI RUDNICI BOKSITA društvo s ograničenom odgovornošću</item>
    </izvorni_sadrzaj>
    <derivirana_varijabla naziv="DomainObject.Predmet.ProtuStrankaListNazivFormated_1">
      <item>DALMATINSKI RUDNICI BOKSITA društvo s ograničenom odgovornošću</item>
    </derivirana_varijabla>
  </DomainObject.Predmet.ProtuStrankaListNazivFormated>
  <DomainObject.Predmet.ProtuStrankaListNazivFormatedOIB>
    <izvorni_sadrzaj>
      <item>DALMATINSKI RUDNICI BOKSITA društvo s ograničenom odgovornošću, OIB 31782172312</item>
    </izvorni_sadrzaj>
    <derivirana_varijabla naziv="DomainObject.Predmet.ProtuStrankaListNazivFormatedOIB_1">
      <item>DALMATINSKI RUDNICI BOKSITA društvo s ograničenom odgovornošću, OIB 31782172312</item>
    </derivirana_varijabla>
  </DomainObject.Predmet.ProtuStrankaListNazivFormatedOIB>
  <DomainObject.Predmet.OstaliListFormated>
    <izvorni_sadrzaj>
      <item>DUŠKO JURJEVIĆ</item>
    </izvorni_sadrzaj>
    <derivirana_varijabla naziv="DomainObject.Predmet.OstaliListFormated_1">
      <item>DUŠKO JURJEVIĆ</item>
    </derivirana_varijabla>
  </DomainObject.Predmet.OstaliListFormated>
  <DomainObject.Predmet.OstaliListFormatedOIB>
    <izvorni_sadrzaj>
      <item>DUŠKO JURJEVIĆ</item>
    </izvorni_sadrzaj>
    <derivirana_varijabla naziv="DomainObject.Predmet.OstaliListFormatedOIB_1">
      <item>DUŠKO JURJEVIĆ</item>
    </derivirana_varijabla>
  </DomainObject.Predmet.OstaliListFormatedOIB>
  <DomainObject.Predmet.OstaliListFormatedWithAdress>
    <izvorni_sadrzaj>
      <item>DUŠKO JURJEVIĆ, Kruševo, 23450 Kruševo</item>
    </izvorni_sadrzaj>
    <derivirana_varijabla naziv="DomainObject.Predmet.OstaliListFormatedWithAdress_1">
      <item>DUŠKO JURJEVIĆ, Kruševo, 23450 Kruševo</item>
    </derivirana_varijabla>
  </DomainObject.Predmet.OstaliListFormatedWithAdress>
  <DomainObject.Predmet.OstaliListFormatedWithAdressOIB>
    <izvorni_sadrzaj>
      <item>DUŠKO JURJEVIĆ, Kruševo, 23450 Kruševo</item>
    </izvorni_sadrzaj>
    <derivirana_varijabla naziv="DomainObject.Predmet.OstaliListFormatedWithAdressOIB_1">
      <item>DUŠKO JURJEVIĆ, Kruševo, 23450 Kruševo</item>
    </derivirana_varijabla>
  </DomainObject.Predmet.OstaliListFormatedWithAdressOIB>
  <DomainObject.Predmet.OstaliListNazivFormated>
    <izvorni_sadrzaj>
      <item>DUŠKO JURJEVIĆ</item>
    </izvorni_sadrzaj>
    <derivirana_varijabla naziv="DomainObject.Predmet.OstaliListNazivFormated_1">
      <item>DUŠKO JURJEVIĆ</item>
    </derivirana_varijabla>
  </DomainObject.Predmet.OstaliListNazivFormated>
  <DomainObject.Predmet.OstaliListNazivFormatedOIB>
    <izvorni_sadrzaj>
      <item>DUŠKO JURJEVIĆ</item>
    </izvorni_sadrzaj>
    <derivirana_varijabla naziv="DomainObject.Predmet.OstaliListNazivFormatedOIB_1">
      <item>DUŠKO JURJEVIĆ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RUDNICI BOKSITA društvo s ograničenom odgovornošću</izvorni_sadrzaj>
    <derivirana_varijabla naziv="DomainObject.Predmet.ProtustrankaIDrugi_1">DALMATINSKI RUDNICI BOKSITA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RUDNICI BOKSITA društvo s ograničenom odgovornošću, OIB 31782172312, jadranska 1, 23450 Obrovac</izvorni_sadrzaj>
    <derivirana_varijabla naziv="DomainObject.Predmet.ProtustrankaIDrugiAdressOIB_1">DALMATINSKI RUDNICI BOKSITA društvo s ograničenom odgovornošću, OIB 31782172312, jadranska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DALMATINSKI RUDNICI BOKSITA društvo s ograničenom odgovornošću</item>
      <item>DUŠKO JURJEVIĆ</item>
    </izvorni_sadrzaj>
    <derivirana_varijabla naziv="DomainObject.Predmet.SudioniciListNaziv_1">
      <item>FINA</item>
      <item>DALMATINSKI RUDNICI BOKSITA društvo s ograničenom odgovornošću</item>
      <item>DUŠKO JURJEVIĆ</item>
    </derivirana_varijabla>
  </DomainObject.Predmet.SudioniciListNaziv>
  <DomainObject.Predmet.SudioniciListAdressOIB>
    <izvorni_sadrzaj>
      <item>FINA, OIB 85821130368</item>
      <item>DALMATINSKI RUDNICI BOKSITA društvo s ograničenom odgovornošću, OIB 31782172312, jadranska 1,23450 Obrovac</item>
      <item>DUŠKO JURJEVIĆ, Kruševo,23450 Kruševo</item>
    </izvorni_sadrzaj>
    <derivirana_varijabla naziv="DomainObject.Predmet.SudioniciListAdressOIB_1">
      <item>FINA, OIB 85821130368</item>
      <item>DALMATINSKI RUDNICI BOKSITA društvo s ograničenom odgovornošću, OIB 31782172312, jadranska 1,23450 Obrovac</item>
      <item>DUŠKO JURJEVIĆ, Kruševo,23450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31782172312</item>
      <item>, OIB null</item>
    </izvorni_sadrzaj>
    <derivirana_varijabla naziv="DomainObject.Predmet.SudioniciListNazivOIB_1">
      <item>, OIB 85821130368</item>
      <item>, OIB 31782172312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AECB17-D73B-4D84-A72B-8B74562918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303</properties:Words>
  <properties:Characters>1463</properties:Characters>
  <properties:Lines>52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2018-04-18T13:27:00Z</dcterms:created>
  <dc:creator>Ardena Bajlo</dc:creator>
  <cp:lastModifiedBy>Vedrana Raspović</cp:lastModifiedBy>
  <cp:lastPrinted>2018-04-18T13:29:00Z</cp:lastPrinted>
  <dcterms:modified xmlns:xsi="http://www.w3.org/2001/XMLSchema-instance" xsi:type="dcterms:W3CDTF">2018-04-19T06:21:00Z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(st-373-16 SUGLASNOST ZA 1. DJELOMIČNU DIOBU.docx)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