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3258" w14:paraId="3913258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F11FA6">
        <w:t>MINI MARKET DIJANA j.d.o.o. z</w:t>
      </w:r>
      <w:r w:rsidR="00335FBE">
        <w:t xml:space="preserve">a trgovinu i usluge </w:t>
      </w:r>
      <w:r w:rsidR="00F11FA6">
        <w:t>Sesvete, Rebro 8, OIB 45895620043, MBS 081038734</w:t>
      </w:r>
      <w:r w:rsidR="00335FBE">
        <w:t xml:space="preserve">, dana 19.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F11FA6">
        <w:t>Dijani Dragičević, Sesvete, Rebro 8, OIB 87079963099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 xml:space="preserve">predujam i dodatni iznos predujma od ukupno </w:t>
      </w:r>
      <w:r w:rsidR="00C21344">
        <w:t>3.581,37</w:t>
      </w:r>
      <w:r>
        <w:t xml:space="preserve"> kn na žiro račun Trgovačkog suda u Osijeku broj HR 31 2390 0011 3000 0020 0 s pozivom na  broj HR05 272-</w:t>
      </w:r>
      <w:r w:rsidR="00C21344">
        <w:t>1261-17.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 xml:space="preserve">b) Nalaže se FINI da novčani iznos od </w:t>
      </w:r>
      <w:r w:rsidR="00C21344">
        <w:t>3.581,37</w:t>
      </w:r>
      <w:r>
        <w:t xml:space="preserve"> kn,  za koji je određena ovrha, zaplijeni i prenese na žiro račun Trgovačkog suda u Osijeku broj HR31 2390 0011 3000 0020 0 s pozivom na  broj HR05 272-</w:t>
      </w:r>
      <w:r w:rsidR="00C21344">
        <w:t>1261-17</w:t>
      </w:r>
      <w:r>
        <w:t xml:space="preserve">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C21344">
        <w:rPr>
          <w:bCs/>
        </w:rPr>
        <w:t>3. ožujka</w:t>
      </w:r>
      <w:r w:rsidR="003A578F">
        <w:rPr>
          <w:bCs/>
        </w:rPr>
        <w:t xml:space="preserve"> 2</w:t>
      </w:r>
      <w:r>
        <w:rPr>
          <w:bCs/>
        </w:rPr>
        <w:t xml:space="preserve">017. podnijela prijedlog za pokretanje stečajnog postupka nad dužnikom </w:t>
      </w:r>
      <w:r w:rsidR="00C21344">
        <w:t>MINI MARKET DIJANA j.d.o.o. za trgovinu i usluge Sesvete, Rebro 8, OIB 45895620043</w:t>
      </w:r>
      <w:r w:rsidR="00C21344">
        <w:t xml:space="preserve"> </w:t>
      </w:r>
      <w:r>
        <w:t xml:space="preserve">temeljem odredbe 110. stav 1. Stečajnog zakona (Narodne novine 71/15 i 104/17, dalje SZ-a), jer na dan </w:t>
      </w:r>
      <w:r w:rsidR="00C21344">
        <w:t>1. ožujka 201</w:t>
      </w:r>
      <w:r>
        <w:t xml:space="preserve">7. ima evidentirane neizvršene osnove za plaćanje u neprekinutom razdoblju od 120 dana u ukupnom iznosu od </w:t>
      </w:r>
      <w:r w:rsidR="00C21344">
        <w:t>53.444,06</w:t>
      </w:r>
      <w:bookmarkStart w:name="_GoBack" w:id="0"/>
      <w:bookmarkEnd w:id="0"/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3A578F">
        <w:t xml:space="preserve">19. </w:t>
      </w:r>
      <w:r>
        <w:t>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</w:t>
      </w:r>
      <w:r w:rsidR="007310CC">
        <w:t xml:space="preserve">         S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</w:t>
      </w:r>
      <w:r w:rsidR="007E013A">
        <w:t xml:space="preserve">             </w:t>
      </w:r>
      <w:r>
        <w:t xml:space="preserve"> </w:t>
      </w:r>
      <w:r w:rsidR="0012662A">
        <w:t xml:space="preserve"> </w:t>
      </w:r>
      <w:r w:rsidR="007310CC">
        <w:t>Dubravka Kuveždić</w:t>
      </w:r>
      <w:r w:rsidR="007E013A">
        <w:t xml:space="preserve">, v.r. 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7E013A" w:rsidP="007E013A" w:rsidR="007E013A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7E013A" w:rsidP="007E013A" w:rsidR="007E013A">
      <w:pPr>
        <w:ind w:firstLine="708" w:left="4956"/>
      </w:pPr>
      <w:r>
        <w:t xml:space="preserve">     ovlašteni službenik:</w:t>
      </w:r>
    </w:p>
    <w:p w:rsidRDefault="007E013A" w:rsidP="007E013A" w:rsidR="007E013A">
      <w:pPr>
        <w:ind w:left="5664"/>
      </w:pPr>
      <w:r>
        <w:t xml:space="preserve">        Darija Miličević </w:t>
      </w:r>
    </w:p>
    <w:sectPr w:rsidSect="00956241" w:rsidR="007E013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598" w:rsidP="00C06AA6" w:rsidR="001A7598">
      <w:r>
        <w:separator/>
      </w:r>
    </w:p>
  </w:endnote>
  <w:endnote w:id="0" w:type="continuationSeparator">
    <w:p w:rsidRDefault="001A7598" w:rsidP="00C06AA6" w:rsidR="001A7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598" w:rsidP="00C06AA6" w:rsidR="001A7598">
      <w:r>
        <w:separator/>
      </w:r>
    </w:p>
  </w:footnote>
  <w:footnote w:id="0" w:type="continuationSeparator">
    <w:p w:rsidRDefault="001A7598" w:rsidP="00C06AA6" w:rsidR="001A75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F11FA6">
      <w:t>1261/17-6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A759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35FBE"/>
    <w:rsid w:val="00342079"/>
    <w:rsid w:val="0035629D"/>
    <w:rsid w:val="003612A7"/>
    <w:rsid w:val="00361A8E"/>
    <w:rsid w:val="0036316E"/>
    <w:rsid w:val="00375C7E"/>
    <w:rsid w:val="00382D98"/>
    <w:rsid w:val="003924AF"/>
    <w:rsid w:val="003A578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013A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4697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1344"/>
    <w:rsid w:val="00C24360"/>
    <w:rsid w:val="00C24AA4"/>
    <w:rsid w:val="00C35DB4"/>
    <w:rsid w:val="00C60BB5"/>
    <w:rsid w:val="00C81C0A"/>
    <w:rsid w:val="00C86D5F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1FA6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St-1261/2017</izvorni_sadrzaj>
    <derivirana_varijabla naziv="DomainObject.Predmet.OznakaBroj_1">St-1261/2017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MINI MARKET DIJANA j.d.o.o. zastupanog po punomoćniku Dijana Dragičević</izvorni_sadrzaj>
    <derivirana_varijabla naziv="DomainObject.Predmet.ProtustrankaFormated_1">  MINI MARKET DIJANA j.d.o.o. zastupanog po punomoćniku Dijana Dragičević</derivirana_varijabla>
  </DomainObject.Predmet.ProtustrankaFormated>
  <DomainObject.Predmet.ProtustrankaFormatedOIB>
    <izvorni_sadrzaj>  MINI MARKET DIJANA j.d.o.o., OIB 45895620043 zastupanog po punomoćniku Dijana Dragičević</izvorni_sadrzaj>
    <derivirana_varijabla naziv="DomainObject.Predmet.ProtustrankaFormatedOIB_1">  MINI MARKET DIJANA j.d.o.o., OIB 45895620043 zastupanog po punomoćniku Dijana Dragičević</derivirana_varijabla>
  </DomainObject.Predmet.ProtustrankaFormatedOIB>
  <DomainObject.Predmet.ProtustrankaFormatedWithAdress>
    <izvorni_sadrzaj> MINI MARKET DIJANA j.d.o.o., Rebro 8, 10360 Sesvete zastupanog po punomoćniku Dijana Dragičević</izvorni_sadrzaj>
    <derivirana_varijabla naziv="DomainObject.Predmet.ProtustrankaFormatedWithAdress_1"> MINI MARKET DIJANA j.d.o.o., Rebro 8, 10360 Sesvete zastupanog po punomoćniku Dijana Dragičević</derivirana_varijabla>
  </DomainObject.Predmet.ProtustrankaFormatedWithAdress>
  <DomainObject.Predmet.ProtustrankaFormatedWithAdressOIB>
    <izvorni_sadrzaj> MINI MARKET DIJANA j.d.o.o., OIB 45895620043, Rebro 8, 10360 Sesvete zastupanog po punomoćniku Dijana Dragičević</izvorni_sadrzaj>
    <derivirana_varijabla naziv="DomainObject.Predmet.ProtustrankaFormatedWithAdressOIB_1"> MINI MARKET DIJANA j.d.o.o., OIB 45895620043, Rebro 8, 10360 Sesvete zastupanog po punomoćniku Dijana Dragičević</derivirana_varijabla>
  </DomainObject.Predmet.ProtustrankaFormatedWithAdressOIB>
  <DomainObject.Predmet.ProtustrankaWithAdress>
    <izvorni_sadrzaj>MINI MARKET DIJANA j.d.o.o. Rebro 8, 10360 Sesvete</izvorni_sadrzaj>
    <derivirana_varijabla naziv="DomainObject.Predmet.ProtustrankaWithAdress_1">MINI MARKET DIJANA j.d.o.o. Rebro 8, 10360 Sesvete</derivirana_varijabla>
  </DomainObject.Predmet.ProtustrankaWithAdress>
  <DomainObject.Predmet.ProtustrankaWithAdressOIB>
    <izvorni_sadrzaj>MINI MARKET DIJANA j.d.o.o., OIB 45895620043, Rebro 8, 10360 Sesvete</izvorni_sadrzaj>
    <derivirana_varijabla naziv="DomainObject.Predmet.ProtustrankaWithAdressOIB_1">MINI MARKET DIJANA j.d.o.o., OIB 45895620043, Rebro 8, 10360 Sesvete</derivirana_varijabla>
  </DomainObject.Predmet.ProtustrankaWithAdressOIB>
  <DomainObject.Predmet.ProtustrankaNazivFormated>
    <izvorni_sadrzaj>MINI MARKET DIJANA j.d.o.o.</izvorni_sadrzaj>
    <derivirana_varijabla naziv="DomainObject.Predmet.ProtustrankaNazivFormated_1">MINI MARKET DIJANA j.d.o.o.</derivirana_varijabla>
  </DomainObject.Predmet.ProtustrankaNazivFormated>
  <DomainObject.Predmet.ProtustrankaNazivFormatedOIB>
    <izvorni_sadrzaj>MINI MARKET DIJANA j.d.o.o., OIB 45895620043</izvorni_sadrzaj>
    <derivirana_varijabla naziv="DomainObject.Predmet.ProtustrankaNazivFormatedOIB_1">MINI MARKET DIJANA j.d.o.o., OIB 45895620043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MARKET DIJANA j.d.o.o. zastupanog po punomoćniku Dijana Dragičević</item>
    </izvorni_sadrzaj>
    <derivirana_varijabla naziv="DomainObject.Predmet.ProtuStrankaListFormated_1">
      <item>MINI MARKET DIJANA j.d.o.o. zastupanog po punomoćniku Dijana Dragičević</item>
    </derivirana_varijabla>
  </DomainObject.Predmet.ProtuStrankaListFormated>
  <DomainObject.Predmet.ProtuStrankaListFormatedOIB>
    <izvorni_sadrzaj>
      <item>MINI MARKET DIJANA j.d.o.o., OIB 45895620043 zastupanog po punomoćniku Dijana Dragičević</item>
    </izvorni_sadrzaj>
    <derivirana_varijabla naziv="DomainObject.Predmet.ProtuStrankaListFormatedOIB_1">
      <item>MINI MARKET DIJANA j.d.o.o., OIB 45895620043 zastupanog po punomoćniku Dijana Dragičević</item>
    </derivirana_varijabla>
  </DomainObject.Predmet.ProtuStrankaListFormatedOIB>
  <DomainObject.Predmet.ProtuStrankaListFormatedWithAdress>
    <izvorni_sadrzaj>
      <item>MINI MARKET DIJANA j.d.o.o., Rebro 8, 10360 Sesvete zastupanog po punomoćniku Dijana Dragičević</item>
    </izvorni_sadrzaj>
    <derivirana_varijabla naziv="DomainObject.Predmet.ProtuStrankaListFormatedWithAdress_1">
      <item>MINI MARKET DIJANA j.d.o.o., Rebro 8, 10360 Sesvete zastupanog po punomoćniku Dijana Dragičević</item>
    </derivirana_varijabla>
  </DomainObject.Predmet.ProtuStrankaListFormatedWithAdress>
  <DomainObject.Predmet.ProtuStrankaListFormatedWithAdressOIB>
    <izvorni_sadrzaj>
      <item>MINI MARKET DIJANA j.d.o.o., OIB 45895620043, Rebro 8, 10360 Sesvete zastupanog po punomoćniku Dijana Dragičević</item>
    </izvorni_sadrzaj>
    <derivirana_varijabla naziv="DomainObject.Predmet.ProtuStrankaListFormatedWithAdressOIB_1">
      <item>MINI MARKET DIJANA j.d.o.o., OIB 45895620043, Rebro 8, 10360 Sesvete zastupanog po punomoćniku Dijana Dragičević</item>
    </derivirana_varijabla>
  </DomainObject.Predmet.ProtuStrankaListFormatedWithAdressOIB>
  <DomainObject.Predmet.ProtuStrankaListNazivFormated>
    <izvorni_sadrzaj>
      <item>MINI MARKET DIJANA j.d.o.o.</item>
    </izvorni_sadrzaj>
    <derivirana_varijabla naziv="DomainObject.Predmet.ProtuStrankaListNazivFormated_1">
      <item>MINI MARKET DIJANA j.d.o.o.</item>
    </derivirana_varijabla>
  </DomainObject.Predmet.ProtuStrankaListNazivFormated>
  <DomainObject.Predmet.ProtuStrankaListNazivFormatedOIB>
    <izvorni_sadrzaj>
      <item>MINI MARKET DIJANA j.d.o.o., OIB 45895620043</item>
    </izvorni_sadrzaj>
    <derivirana_varijabla naziv="DomainObject.Predmet.ProtuStrankaListNazivFormatedOIB_1">
      <item>MINI MARKET DIJANA j.d.o.o., OIB 45895620043</item>
    </derivirana_varijabla>
  </DomainObject.Predmet.ProtuStrankaListNazivFormatedOIB>
  <DomainObject.Predmet.OstaliListFormated>
    <izvorni_sadrzaj>
      <item>Dijana Dragičević punomoćnica sudionika u postupku MINI MARKET DIJANA j.d.o.o.</item>
    </izvorni_sadrzaj>
    <derivirana_varijabla naziv="DomainObject.Predmet.OstaliListFormated_1">
      <item>Dijana Dragičević punomoćnica sudionika u postupku MINI MARKET DIJANA j.d.o.o.</item>
    </derivirana_varijabla>
  </DomainObject.Predmet.OstaliListFormated>
  <DomainObject.Predmet.OstaliListFormatedOIB>
    <izvorni_sadrzaj>
      <item>Dijana Dragičević, OIB 87079963099 punomoćnica sudionika u postupku MINI MARKET DIJANA j.d.o.o.</item>
    </izvorni_sadrzaj>
    <derivirana_varijabla naziv="DomainObject.Predmet.OstaliListFormatedOIB_1">
      <item>Dijana Dragičević, OIB 87079963099 punomoćnica sudionika u postupku MINI MARKET DIJANA j.d.o.o.</item>
    </derivirana_varijabla>
  </DomainObject.Predmet.OstaliListFormatedOIB>
  <DomainObject.Predmet.OstaliListFormatedWithAdress>
    <izvorni_sadrzaj>
      <item>Dijana Dragičević, Rebro 8, 10360 Sesvete punomoćnica sudionika u postupku MINI MARKET DIJANA j.d.o.o.</item>
    </izvorni_sadrzaj>
    <derivirana_varijabla naziv="DomainObject.Predmet.OstaliListFormatedWithAdress_1">
      <item>Dijana Dragičević, Rebro 8, 10360 Sesvete punomoćnica sudionika u postupku MINI MARKET DIJANA j.d.o.o.</item>
    </derivirana_varijabla>
  </DomainObject.Predmet.OstaliListFormatedWithAdress>
  <DomainObject.Predmet.OstaliListFormatedWithAdressOIB>
    <izvorni_sadrzaj>
      <item>Dijana Dragičević, OIB 87079963099, Rebro 8, 10360 Sesvete punomoćnica sudionika u postupku MINI MARKET DIJANA j.d.o.o.</item>
    </izvorni_sadrzaj>
    <derivirana_varijabla naziv="DomainObject.Predmet.OstaliListFormatedWithAdressOIB_1">
      <item>Dijana Dragičević, OIB 87079963099, Rebro 8, 10360 Sesvete punomoćnica sudionika u postupku MINI MARKET DIJANA j.d.o.o.</item>
    </derivirana_varijabla>
  </DomainObject.Predmet.OstaliListFormatedWithAdressOIB>
  <DomainObject.Predmet.OstaliListNazivFormated>
    <izvorni_sadrzaj>
      <item>Dijana Dragičević</item>
    </izvorni_sadrzaj>
    <derivirana_varijabla naziv="DomainObject.Predmet.OstaliListNazivFormated_1">
      <item>Dijana Dragičević</item>
    </derivirana_varijabla>
  </DomainObject.Predmet.OstaliListNazivFormated>
  <DomainObject.Predmet.OstaliListNazivFormatedOIB>
    <izvorni_sadrzaj>
      <item>Dijana Dragičević, OIB 87079963099</item>
    </izvorni_sadrzaj>
    <derivirana_varijabla naziv="DomainObject.Predmet.OstaliListNazivFormatedOIB_1">
      <item>Dijana Dragičević, OIB 87079963099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MARKET DIJANA j.d.o.o.</izvorni_sadrzaj>
    <derivirana_varijabla naziv="DomainObject.Predmet.ProtustrankaIDrugi_1">MINI MARKET DIJANA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MARKET DIJANA j.d.o.o., OIB 45895620043, Rebro 8, 10360 Sesvete</izvorni_sadrzaj>
    <derivirana_varijabla naziv="DomainObject.Predmet.ProtustrankaIDrugiAdressOIB_1">MINI MARKET DIJANA j.d.o.o., OIB 45895620043, Rebro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MARKET DIJANA j.d.o.o.</item>
      <item>FINA Regionalni centar Zagreb</item>
      <item>Dijana Dragičević</item>
    </izvorni_sadrzaj>
    <derivirana_varijabla naziv="DomainObject.Predmet.SudioniciListNaziv_1">
      <item>MINI MARKET DIJANA j.d.o.o.</item>
      <item>FINA Regionalni centar Zagreb</item>
      <item>Dijana Dragičević</item>
    </derivirana_varijabla>
  </DomainObject.Predmet.SudioniciListNaziv>
  <DomainObject.Predmet.SudioniciListAdressOIB>
    <izvorni_sadrzaj>
      <item>MINI MARKET DIJANA j.d.o.o., OIB 45895620043, Rebro 8,10360 Sesvete</item>
      <item>FINA Regionalni centar Zagreb, OIB 85821130368, Trg svibanjskih žrtava 1995. 1,10000 Zagreb</item>
      <item>Dijana Dragičević, OIB 87079963099, Rebro 8,10360 Sesvete</item>
    </izvorni_sadrzaj>
    <derivirana_varijabla naziv="DomainObject.Predmet.SudioniciListAdressOIB_1">
      <item>MINI MARKET DIJANA j.d.o.o., OIB 45895620043, Rebro 8,10360 Sesvete</item>
      <item>FINA Regionalni centar Zagreb, OIB 85821130368, Trg svibanjskih žrtava 1995. 1,10000 Zagreb</item>
      <item>Dijana Dragičević, OIB 87079963099, Rebro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45895620043</item>
      <item>, OIB 85821130368</item>
      <item>, OIB 87079963099</item>
    </izvorni_sadrzaj>
    <derivirana_varijabla naziv="DomainObject.Predmet.SudioniciListNazivOIB_1">
      <item>, OIB 45895620043</item>
      <item>, OIB 85821130368</item>
      <item>, OIB 87079963099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A8275-A40F-483C-8B32-945B9F488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2848</properties:Characters>
  <properties:Lines>87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2018-09-19T08:22:00Z</dcterms:created>
  <dc:creator>Korisnik</dc:creator>
  <cp:lastModifiedBy>Darija Miličević</cp:lastModifiedBy>
  <cp:lastPrinted>2018-09-19T08:42:00Z</cp:lastPrinted>
  <dcterms:modified xmlns:xsi="http://www.w3.org/2001/XMLSchema-instance" xsi:type="dcterms:W3CDTF">2018-09-19T08:42:00Z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(ZZ. razlika predujma.docx)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