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a824" w14:paraId="0bfa824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B34CE4">
        <w:t>St-6858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163015">
        <w:t xml:space="preserve"> </w:t>
      </w:r>
      <w:proofErr w:type="spellStart"/>
      <w:r w:rsidR="00B34CE4" w:rsidRPr="00B34CE4">
        <w:t>iCODER</w:t>
      </w:r>
      <w:proofErr w:type="spellEnd"/>
      <w:r w:rsidR="00B34CE4" w:rsidRPr="00B34CE4">
        <w:t xml:space="preserve"> STUDIO j.d.o.o., Krapina, Frana Galovića 9, OIB: 57869646619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B34CE4">
        <w:t xml:space="preserve"> </w:t>
      </w:r>
      <w:proofErr w:type="spellStart"/>
      <w:r w:rsidR="00B34CE4" w:rsidRPr="00B34CE4">
        <w:t>iCODER</w:t>
      </w:r>
      <w:proofErr w:type="spellEnd"/>
      <w:r w:rsidR="00B34CE4" w:rsidRPr="00B34CE4">
        <w:t xml:space="preserve"> STUDIO j.d.o.o., Krapina, Frana Galovića 9, OIB: 57869646619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34CE4">
        <w:t xml:space="preserve"> </w:t>
      </w:r>
      <w:proofErr w:type="spellStart"/>
      <w:r w:rsidR="00B34CE4" w:rsidRPr="00B34CE4">
        <w:t>iCODER</w:t>
      </w:r>
      <w:proofErr w:type="spellEnd"/>
      <w:r w:rsidR="00B34CE4" w:rsidRPr="00B34CE4">
        <w:t xml:space="preserve"> STUDIO j.d.o.o., Krapina, Frana Galovića 9, OIB: 57869646619</w:t>
      </w:r>
      <w:r w:rsidR="00163015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B91F18">
        <w:t>8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414A6B" w:rsidP="00414A6B" w:rsidR="00414A6B">
      <w:pPr>
        <w:ind w:firstLine="708" w:left="6372"/>
      </w:pPr>
      <w:r>
        <w:t xml:space="preserve">       </w:t>
      </w:r>
      <w:r w:rsidR="00063BA7">
        <w:t>Ivan Bešlić</w:t>
      </w:r>
      <w:r>
        <w:t>, v.r.</w:t>
      </w:r>
    </w:p>
    <w:p w:rsidRDefault="00414A6B" w:rsidP="00720C69" w:rsidR="00414A6B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414A6B" w:rsidP="00720C69" w:rsidR="00414A6B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3774D7" w:rsidP="00414A6B" w:rsidR="00063BA7" w:rsidRPr="004500CD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66C3A" w:rsidP="003774D7" w:rsidR="00E66C3A" w:rsidRPr="004500CD">
      <w:pPr>
        <w:pStyle w:val="Tijeloteksta"/>
        <w:rPr>
          <w:rFonts w:hAnsi="Times New Roman" w:ascii="Times New Roman"/>
          <w:szCs w:val="24"/>
        </w:rPr>
      </w:pPr>
    </w:p>
    <w:sectPr w:rsidSect="00CE0836" w:rsidR="00E66C3A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821" w:rsidR="001C4821">
      <w:r>
        <w:separator/>
      </w:r>
    </w:p>
  </w:endnote>
  <w:endnote w:id="0" w:type="continuationSeparator">
    <w:p w:rsidRDefault="001C4821" w:rsidR="001C4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821" w:rsidR="001C4821">
      <w:r>
        <w:separator/>
      </w:r>
    </w:p>
  </w:footnote>
  <w:footnote w:id="0" w:type="continuationSeparator">
    <w:p w:rsidRDefault="001C4821" w:rsidR="001C48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B34CE4">
      <w:t>6858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63B0E6C"/>
    <w:multiLevelType w:val="hybridMultilevel"/>
    <w:tmpl w:val="06229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F1AC0"/>
    <w:rsid w:val="00203C4E"/>
    <w:rsid w:val="0021194A"/>
    <w:rsid w:val="00230357"/>
    <w:rsid w:val="00257DF9"/>
    <w:rsid w:val="00262F6F"/>
    <w:rsid w:val="00295D2E"/>
    <w:rsid w:val="002975CA"/>
    <w:rsid w:val="002A6564"/>
    <w:rsid w:val="002C06AF"/>
    <w:rsid w:val="002C2165"/>
    <w:rsid w:val="002D053D"/>
    <w:rsid w:val="002E4830"/>
    <w:rsid w:val="002E4C8E"/>
    <w:rsid w:val="002F46A7"/>
    <w:rsid w:val="002F5365"/>
    <w:rsid w:val="002F7A23"/>
    <w:rsid w:val="003056A0"/>
    <w:rsid w:val="00311F45"/>
    <w:rsid w:val="00324DC7"/>
    <w:rsid w:val="00340A5E"/>
    <w:rsid w:val="003539C0"/>
    <w:rsid w:val="00375EF1"/>
    <w:rsid w:val="003774D7"/>
    <w:rsid w:val="00395328"/>
    <w:rsid w:val="003D2137"/>
    <w:rsid w:val="003D34DE"/>
    <w:rsid w:val="003F7331"/>
    <w:rsid w:val="00414A6B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D6164"/>
    <w:rsid w:val="0080000A"/>
    <w:rsid w:val="008031F2"/>
    <w:rsid w:val="00831091"/>
    <w:rsid w:val="00847911"/>
    <w:rsid w:val="00853818"/>
    <w:rsid w:val="008578A3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65371"/>
    <w:rsid w:val="00B66465"/>
    <w:rsid w:val="00B8211D"/>
    <w:rsid w:val="00B91F18"/>
    <w:rsid w:val="00BD5D44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6858</izvorni_sadrzaj>
    <derivirana_varijabla naziv="DomainObject.Predmet.Broj_1">6858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St-6858/2016</izvorni_sadrzaj>
    <derivirana_varijabla naziv="DomainObject.Predmet.OznakaBroj_1">St-6858/2016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iCODER STUDIO j.d.o.o.  za usluge i trgovinu</izvorni_sadrzaj>
    <derivirana_varijabla naziv="DomainObject.Predmet.ProtustrankaFormated_1">  iCODER STUDIO j.d.o.o.  za usluge i trgovinu</derivirana_varijabla>
  </DomainObject.Predmet.ProtustrankaFormated>
  <DomainObject.Predmet.ProtustrankaFormatedOIB>
    <izvorni_sadrzaj>  iCODER STUDIO j.d.o.o.  za usluge i trgovinu, OIB 57869646619</izvorni_sadrzaj>
    <derivirana_varijabla naziv="DomainObject.Predmet.ProtustrankaFormatedOIB_1">  iCODER STUDIO j.d.o.o.  za usluge i trgovinu, OIB 57869646619</derivirana_varijabla>
  </DomainObject.Predmet.ProtustrankaFormatedOIB>
  <DomainObject.Predmet.ProtustrankaFormatedWithAdress>
    <izvorni_sadrzaj> iCODER STUDIO j.d.o.o.  za usluge i trgovinu, Frana Galovića 9, 49000 Krapina</izvorni_sadrzaj>
    <derivirana_varijabla naziv="DomainObject.Predmet.ProtustrankaFormatedWithAdress_1"> iCODER STUDIO j.d.o.o.  za usluge i trgovinu, Frana Galovića 9, 49000 Krapina</derivirana_varijabla>
  </DomainObject.Predmet.ProtustrankaFormatedWithAdress>
  <DomainObject.Predmet.ProtustrankaFormatedWithAdressOIB>
    <izvorni_sadrzaj> iCODER STUDIO j.d.o.o.  za usluge i trgovinu, OIB 57869646619, Frana Galovića 9, 49000 Krapina</izvorni_sadrzaj>
    <derivirana_varijabla naziv="DomainObject.Predmet.ProtustrankaFormatedWithAdressOIB_1"> iCODER STUDIO j.d.o.o.  za usluge i trgovinu, OIB 57869646619, Frana Galovića 9, 49000 Krapina</derivirana_varijabla>
  </DomainObject.Predmet.ProtustrankaFormatedWithAdressOIB>
  <DomainObject.Predmet.ProtustrankaWithAdress>
    <izvorni_sadrzaj>iCODER STUDIO j.d.o.o.  za usluge i trgovinu Frana Galovića 9, 49000 Krapina</izvorni_sadrzaj>
    <derivirana_varijabla naziv="DomainObject.Predmet.ProtustrankaWithAdress_1">iCODER STUDIO j.d.o.o.  za usluge i trgovinu Frana Galovića 9, 49000 Krapina</derivirana_varijabla>
  </DomainObject.Predmet.ProtustrankaWithAdress>
  <DomainObject.Predmet.ProtustrankaWithAdressOIB>
    <izvorni_sadrzaj>iCODER STUDIO j.d.o.o.  za usluge i trgovinu, OIB 57869646619, Frana Galovića 9, 49000 Krapina</izvorni_sadrzaj>
    <derivirana_varijabla naziv="DomainObject.Predmet.ProtustrankaWithAdressOIB_1">iCODER STUDIO j.d.o.o.  za usluge i trgovinu, OIB 57869646619, Frana Galovića 9, 49000 Krapina</derivirana_varijabla>
  </DomainObject.Predmet.ProtustrankaWithAdressOIB>
  <DomainObject.Predmet.ProtustrankaNazivFormated>
    <izvorni_sadrzaj>iCODER STUDIO j.d.o.o.  za usluge i trgovinu</izvorni_sadrzaj>
    <derivirana_varijabla naziv="DomainObject.Predmet.ProtustrankaNazivFormated_1">iCODER STUDIO j.d.o.o.  za usluge i trgovinu</derivirana_varijabla>
  </DomainObject.Predmet.ProtustrankaNazivFormated>
  <DomainObject.Predmet.ProtustrankaNazivFormatedOIB>
    <izvorni_sadrzaj>iCODER STUDIO j.d.o.o.  za usluge i trgovinu, OIB 57869646619</izvorni_sadrzaj>
    <derivirana_varijabla naziv="DomainObject.Predmet.ProtustrankaNazivFormatedOIB_1">iCODER STUDIO j.d.o.o.  za usluge i trgovinu, OIB 57869646619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iCODER STUDIO j.d.o.o.  za usluge i trgovinu</item>
    </izvorni_sadrzaj>
    <derivirana_varijabla naziv="DomainObject.Predmet.ProtuStrankaListFormated_1">
      <item>iCODER STUDIO j.d.o.o.  za usluge i trgovinu</item>
    </derivirana_varijabla>
  </DomainObject.Predmet.ProtuStrankaListFormated>
  <DomainObject.Predmet.ProtuStrankaListFormatedOIB>
    <izvorni_sadrzaj>
      <item>iCODER STUDIO j.d.o.o.  za usluge i trgovinu, OIB 57869646619</item>
    </izvorni_sadrzaj>
    <derivirana_varijabla naziv="DomainObject.Predmet.ProtuStrankaListFormatedOIB_1">
      <item>iCODER STUDIO j.d.o.o.  za usluge i trgovinu, OIB 57869646619</item>
    </derivirana_varijabla>
  </DomainObject.Predmet.ProtuStrankaListFormatedOIB>
  <DomainObject.Predmet.ProtuStrankaListFormatedWithAdress>
    <izvorni_sadrzaj>
      <item>iCODER STUDIO j.d.o.o.  za usluge i trgovinu, Frana Galovića 9, 49000 Krapina</item>
    </izvorni_sadrzaj>
    <derivirana_varijabla naziv="DomainObject.Predmet.ProtuStrankaListFormatedWithAdress_1">
      <item>iCODER STUDIO j.d.o.o.  za usluge i trgovinu, Frana Galovića 9, 49000 Krapina</item>
    </derivirana_varijabla>
  </DomainObject.Predmet.ProtuStrankaListFormatedWithAdress>
  <DomainObject.Predmet.ProtuStrankaListFormatedWithAdressOIB>
    <izvorni_sadrzaj>
      <item>iCODER STUDIO j.d.o.o.  za usluge i trgovinu, OIB 57869646619, Frana Galovića 9, 49000 Krapina</item>
    </izvorni_sadrzaj>
    <derivirana_varijabla naziv="DomainObject.Predmet.ProtuStrankaListFormatedWithAdressOIB_1">
      <item>iCODER STUDIO j.d.o.o.  za usluge i trgovinu, OIB 57869646619, Frana Galovića 9, 49000 Krapina</item>
    </derivirana_varijabla>
  </DomainObject.Predmet.ProtuStrankaListFormatedWithAdressOIB>
  <DomainObject.Predmet.ProtuStrankaListNazivFormated>
    <izvorni_sadrzaj>
      <item>iCODER STUDIO j.d.o.o.  za usluge i trgovinu</item>
    </izvorni_sadrzaj>
    <derivirana_varijabla naziv="DomainObject.Predmet.ProtuStrankaListNazivFormated_1">
      <item>iCODER STUDIO j.d.o.o.  za usluge i trgovinu</item>
    </derivirana_varijabla>
  </DomainObject.Predmet.ProtuStrankaListNazivFormated>
  <DomainObject.Predmet.ProtuStrankaListNazivFormatedOIB>
    <izvorni_sadrzaj>
      <item>iCODER STUDIO j.d.o.o.  za usluge i trgovinu, OIB 57869646619</item>
    </izvorni_sadrzaj>
    <derivirana_varijabla naziv="DomainObject.Predmet.ProtuStrankaListNazivFormatedOIB_1">
      <item>iCODER STUDIO j.d.o.o.  za usluge i trgovinu, OIB 57869646619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iCODER STUDIO j.d.o.o.  za usluge i trgovinu</izvorni_sadrzaj>
    <derivirana_varijabla naziv="DomainObject.Predmet.ProtustrankaIDrugi_1">iCODER STUDIO j.d.o.o. 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iCODER STUDIO j.d.o.o.  za usluge i trgovinu, OIB 57869646619, Frana Galovića 9, 49000 Krapina</izvorni_sadrzaj>
    <derivirana_varijabla naziv="DomainObject.Predmet.ProtustrankaIDrugiAdressOIB_1">iCODER STUDIO j.d.o.o.  za usluge i trgovinu, OIB 57869646619, Frana Galovića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iCODER STUDIO j.d.o.o.  za usluge i trgovinu</item>
      <item>FINA Regionalni centar Zagreb</item>
    </izvorni_sadrzaj>
    <derivirana_varijabla naziv="DomainObject.Predmet.SudioniciListNaziv_1">
      <item>iCODER STUDIO j.d.o.o.  za usluge i trgovinu</item>
      <item>FINA Regionalni centar Zagreb</item>
    </derivirana_varijabla>
  </DomainObject.Predmet.SudioniciListNaziv>
  <DomainObject.Predmet.SudioniciListAdressOIB>
    <izvorni_sadrzaj>
      <item>iCODER STUDIO j.d.o.o.  za usluge i trgovinu, OIB 57869646619, Frana Galovića 9,49000 Krapina</item>
      <item>FINA Regionalni centar Zagreb, OIB 85821130368, Trg svibanjskih žrtava 1995. 1,10000 Zagreb</item>
    </izvorni_sadrzaj>
    <derivirana_varijabla naziv="DomainObject.Predmet.SudioniciListAdressOIB_1">
      <item>iCODER STUDIO j.d.o.o.  za usluge i trgovinu, OIB 57869646619, Frana Galovića 9,49000 Krapina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57869646619</item>
      <item>, OIB 85821130368</item>
    </izvorni_sadrzaj>
    <derivirana_varijabla naziv="DomainObject.Predmet.SudioniciListNazivOIB_1">
      <item>, OIB 57869646619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91C17-2333-43F7-91B4-54439485C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326</properties:Words>
  <properties:Characters>1773</properties:Characters>
  <properties:Lines>63</properties:Lines>
  <properties:Paragraphs>22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2017-03-09T12:20:00Z</cp:lastPrinted>
  <dcterms:modified xmlns:xsi="http://www.w3.org/2001/XMLSchema-instance" xsi:type="dcterms:W3CDTF">2017-03-09T12:20:00Z</dcterms:modified>
  <cp:revision>23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