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1803" w14:paraId="9701803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 w:rsidR="002531A2">
        <w:t xml:space="preserve"> CABLING j.d.o.o., OIB: 87414350707, Kučine, Put Libovca 20 </w:t>
      </w:r>
      <w:r w:rsidR="001F5341">
        <w:t xml:space="preserve">, </w:t>
      </w:r>
      <w:r w:rsidR="00267281">
        <w:t xml:space="preserve"> </w:t>
      </w:r>
      <w:r w:rsidR="00A25B81">
        <w:t xml:space="preserve">dana </w:t>
      </w:r>
      <w:r w:rsidR="002D1BB5">
        <w:t>2</w:t>
      </w:r>
      <w:r w:rsidR="00107075">
        <w:t>.</w:t>
      </w:r>
      <w:r w:rsidR="007F76DC">
        <w:t xml:space="preserve"> </w:t>
      </w:r>
      <w:r w:rsidR="00107075">
        <w:t xml:space="preserve">prosinca </w:t>
      </w:r>
      <w:r w:rsidR="00135B11">
        <w:t>2016. godine,</w:t>
      </w:r>
      <w:r w:rsidR="00267281">
        <w:t xml:space="preserve"> </w:t>
      </w:r>
      <w:r w:rsidR="00135B11">
        <w:t xml:space="preserve">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  <w:r w:rsidR="001F5341">
        <w:t xml:space="preserve"> 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2531A2">
        <w:t xml:space="preserve"> CABLING j.d.o.o., OIB: 87414350707, Kučine, Put Libovca 20</w:t>
      </w:r>
      <w:r w:rsidR="006B3ED2">
        <w:t xml:space="preserve">, </w:t>
      </w:r>
      <w:r>
        <w:t>na dan</w:t>
      </w:r>
      <w:r w:rsidR="002531A2">
        <w:t xml:space="preserve"> 13. srpnja </w:t>
      </w:r>
      <w:r w:rsidR="00D11CA7">
        <w:t xml:space="preserve">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2D1BB5">
        <w:t>u neprekinutom razdoblju</w:t>
      </w:r>
      <w:r w:rsidR="00D11CA7">
        <w:t xml:space="preserve"> od 120</w:t>
      </w:r>
      <w:r w:rsidR="008A558F" w:rsidRPr="008A558F">
        <w:t xml:space="preserve"> dana, u ukupnom iznosu od </w:t>
      </w:r>
      <w:r w:rsidR="00D11CA7">
        <w:t xml:space="preserve"> </w:t>
      </w:r>
      <w:r w:rsidR="002531A2">
        <w:t xml:space="preserve">69.311,89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D1BB5">
        <w:t>2</w:t>
      </w:r>
      <w:r w:rsidR="00107075">
        <w:t>.</w:t>
      </w:r>
      <w:r w:rsidR="007F76DC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1A2" w:rsidR="002531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1A2" w:rsidR="002531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1A2" w:rsidR="002531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1A2" w:rsidR="002531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531A2">
      <w:t>1656</w:t>
    </w:r>
    <w:r w:rsidR="00BF1961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1F5341"/>
    <w:rsid w:val="00200EC7"/>
    <w:rsid w:val="002010AB"/>
    <w:rsid w:val="00207B3C"/>
    <w:rsid w:val="00211C82"/>
    <w:rsid w:val="00215D30"/>
    <w:rsid w:val="00215F13"/>
    <w:rsid w:val="00233E8D"/>
    <w:rsid w:val="00250235"/>
    <w:rsid w:val="002531A2"/>
    <w:rsid w:val="00257849"/>
    <w:rsid w:val="00263D21"/>
    <w:rsid w:val="002647F1"/>
    <w:rsid w:val="00265143"/>
    <w:rsid w:val="00267281"/>
    <w:rsid w:val="00270A8D"/>
    <w:rsid w:val="0029312F"/>
    <w:rsid w:val="0029646D"/>
    <w:rsid w:val="002A61F9"/>
    <w:rsid w:val="002B2B0D"/>
    <w:rsid w:val="002B402A"/>
    <w:rsid w:val="002C35A5"/>
    <w:rsid w:val="002D1BB5"/>
    <w:rsid w:val="002D5FC4"/>
    <w:rsid w:val="002E012D"/>
    <w:rsid w:val="002F1273"/>
    <w:rsid w:val="0030572B"/>
    <w:rsid w:val="003202E0"/>
    <w:rsid w:val="00321F24"/>
    <w:rsid w:val="00326CCF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5773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7F76DC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5F9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1836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1CA7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Stečajnog zakona</izvorni_sadrzaj>
    <derivirana_varijabla naziv="DomainObject.Predmet.Opis_1">čl.429. st.1.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St-1656/2016</izvorni_sadrzaj>
    <derivirana_varijabla naziv="DomainObject.Predmet.OznakaBroj_1">St-1656/2016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CABLING jednostavno društvo s ograničenom odgovornošću za građenje i usluge</izvorni_sadrzaj>
    <derivirana_varijabla naziv="DomainObject.Predmet.ProtustrankaFormated_1">  CABLING jednostavno društvo s ograničenom odgovornošću za građenje i usluge</derivirana_varijabla>
  </DomainObject.Predmet.ProtustrankaFormated>
  <DomainObject.Predmet.ProtustrankaFormatedOIB>
    <izvorni_sadrzaj>  CABLING jednostavno društvo s ograničenom odgovornošću za građenje i usluge, OIB 87414350707</izvorni_sadrzaj>
    <derivirana_varijabla naziv="DomainObject.Predmet.ProtustrankaFormatedOIB_1">  CABLING jednostavno društvo s ograničenom odgovornošću za građenje i usluge, OIB 87414350707</derivirana_varijabla>
  </DomainObject.Predmet.ProtustrankaFormatedOIB>
  <DomainObject.Predmet.ProtustrankaFormatedWithAdress>
    <izvorni_sadrzaj> CABLING jednostavno društvo s ograničenom odgovornošću za građenje i usluge, Put Libovca 20, 21210 Kučine</izvorni_sadrzaj>
    <derivirana_varijabla naziv="DomainObject.Predmet.ProtustrankaFormatedWithAdress_1"> CABLING jednostavno društvo s ograničenom odgovornošću za građenje i usluge, Put Libovca 20, 21210 Kučine</derivirana_varijabla>
  </DomainObject.Predmet.ProtustrankaFormatedWithAdress>
  <DomainObject.Predmet.ProtustrankaFormatedWithAdressOIB>
    <izvorni_sadrzaj> CABLING jednostavno društvo s ograničenom odgovornošću za građenje i usluge, OIB 87414350707, Put Libovca 20, 21210 Kučine</izvorni_sadrzaj>
    <derivirana_varijabla naziv="DomainObject.Predmet.ProtustrankaFormatedWithAdressOIB_1"> CABLING jednostavno društvo s ograničenom odgovornošću za građenje i usluge, OIB 87414350707, Put Libovca 20, 21210 Kučine</derivirana_varijabla>
  </DomainObject.Predmet.ProtustrankaFormatedWithAdressOIB>
  <DomainObject.Predmet.ProtustrankaWithAdress>
    <izvorni_sadrzaj>CABLING jednostavno društvo s ograničenom odgovornošću za građenje i usluge Put Libovca 20, 21210 Kučine</izvorni_sadrzaj>
    <derivirana_varijabla naziv="DomainObject.Predmet.ProtustrankaWithAdress_1">CABLING jednostavno društvo s ograničenom odgovornošću za građenje i usluge Put Libovca 20, 21210 Kučine</derivirana_varijabla>
  </DomainObject.Predmet.ProtustrankaWithAdress>
  <DomainObject.Predmet.ProtustrankaWithAdressOIB>
    <izvorni_sadrzaj>CABLING jednostavno društvo s ograničenom odgovornošću za građenje i usluge, OIB 87414350707, Put Libovca 20, 21210 Kučine</izvorni_sadrzaj>
    <derivirana_varijabla naziv="DomainObject.Predmet.ProtustrankaWithAdressOIB_1">CABLING jednostavno društvo s ograničenom odgovornošću za građenje i usluge, OIB 87414350707, Put Libovca 20, 21210 Kučine</derivirana_varijabla>
  </DomainObject.Predmet.ProtustrankaWithAdressOIB>
  <DomainObject.Predmet.ProtustrankaNazivFormated>
    <izvorni_sadrzaj>CABLING jednostavno društvo s ograničenom odgovornošću za građenje i usluge</izvorni_sadrzaj>
    <derivirana_varijabla naziv="DomainObject.Predmet.ProtustrankaNazivFormated_1">CABLING jednostavno društvo s ograničenom odgovornošću za građenje i usluge</derivirana_varijabla>
  </DomainObject.Predmet.ProtustrankaNazivFormated>
  <DomainObject.Predmet.ProtustrankaNazivFormatedOIB>
    <izvorni_sadrzaj>CABLING jednostavno društvo s ograničenom odgovornošću za građenje i usluge, OIB 87414350707</izvorni_sadrzaj>
    <derivirana_varijabla naziv="DomainObject.Predmet.ProtustrankaNazivFormatedOIB_1">CABLING jednostavno društvo s ograničenom odgovornošću za građenje i usluge, OIB 87414350707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69311.89</izvorni_sadrzaj>
    <derivirana_varijabla naziv="DomainObject.Predmet.TrenutnaVrijednost_1">69311.89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CABLING jednostavno društvo s ograničenom odgovornošću za građenje i usluge</item>
    </izvorni_sadrzaj>
    <derivirana_varijabla naziv="DomainObject.Predmet.ProtuStrankaListFormated_1">
      <item>CABLING jednostavno društvo s ograničenom odgovornošću za građenje i usluge</item>
    </derivirana_varijabla>
  </DomainObject.Predmet.ProtuStrankaListFormated>
  <DomainObject.Predmet.ProtuStrankaListFormatedOIB>
    <izvorni_sadrzaj>
      <item>CABLING jednostavno društvo s ograničenom odgovornošću za građenje i usluge, OIB 87414350707</item>
    </izvorni_sadrzaj>
    <derivirana_varijabla naziv="DomainObject.Predmet.ProtuStrankaListFormatedOIB_1">
      <item>CABLING jednostavno društvo s ograničenom odgovornošću za građenje i usluge, OIB 87414350707</item>
    </derivirana_varijabla>
  </DomainObject.Predmet.ProtuStrankaListFormatedOIB>
  <DomainObject.Predmet.ProtuStrankaListFormatedWithAdress>
    <izvorni_sadrzaj>
      <item>CABLING jednostavno društvo s ograničenom odgovornošću za građenje i usluge, Put Libovca 20, 21210 Kučine</item>
    </izvorni_sadrzaj>
    <derivirana_varijabla naziv="DomainObject.Predmet.ProtuStrankaListFormatedWithAdress_1">
      <item>CABLING jednostavno društvo s ograničenom odgovornošću za građenje i usluge, Put Libovca 20, 21210 Kučine</item>
    </derivirana_varijabla>
  </DomainObject.Predmet.ProtuStrankaListFormatedWithAdress>
  <DomainObject.Predmet.ProtuStrankaListFormatedWithAdressOIB>
    <izvorni_sadrzaj>
      <item>CABLING jednostavno društvo s ograničenom odgovornošću za građenje i usluge, OIB 87414350707, Put Libovca 20, 21210 Kučine</item>
    </izvorni_sadrzaj>
    <derivirana_varijabla naziv="DomainObject.Predmet.ProtuStrankaListFormatedWithAdressOIB_1">
      <item>CABLING jednostavno društvo s ograničenom odgovornošću za građenje i usluge, OIB 87414350707, Put Libovca 20, 21210 Kučine</item>
    </derivirana_varijabla>
  </DomainObject.Predmet.ProtuStrankaListFormatedWithAdressOIB>
  <DomainObject.Predmet.ProtuStrankaListNazivFormated>
    <izvorni_sadrzaj>
      <item>CABLING jednostavno društvo s ograničenom odgovornošću za građenje i usluge</item>
    </izvorni_sadrzaj>
    <derivirana_varijabla naziv="DomainObject.Predmet.ProtuStrankaListNazivFormated_1">
      <item>CABLING jednostavno društvo s ograničenom odgovornošću za građenje i usluge</item>
    </derivirana_varijabla>
  </DomainObject.Predmet.ProtuStrankaListNazivFormated>
  <DomainObject.Predmet.ProtuStrankaListNazivFormatedOIB>
    <izvorni_sadrzaj>
      <item>CABLING jednostavno društvo s ograničenom odgovornošću za građenje i usluge, OIB 87414350707</item>
    </izvorni_sadrzaj>
    <derivirana_varijabla naziv="DomainObject.Predmet.ProtuStrankaListNazivFormatedOIB_1">
      <item>CABLING jednostavno društvo s ograničenom odgovornošću za građenje i usluge, OIB 87414350707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CABLING jednostavno društvo s ograničenom odgovornošću za građenje i usluge</izvorni_sadrzaj>
    <derivirana_varijabla naziv="DomainObject.Predmet.ProtustrankaIDrugi_1">CABLING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CABLING jednostavno društvo s ograničenom odgovornošću za građenje i usluge, OIB 87414350707, Put Libovca 20, 21210 Kučine</izvorni_sadrzaj>
    <derivirana_varijabla naziv="DomainObject.Predmet.ProtustrankaIDrugiAdressOIB_1">CABLING jednostavno društvo s ograničenom odgovornošću za građenje i usluge, OIB 87414350707, Put Libovca 20, 21210 Kučine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CABLING jednostavno društvo s ograničenom odgovornošću za građenje i usluge</item>
    </izvorni_sadrzaj>
    <derivirana_varijabla naziv="DomainObject.Predmet.SudioniciListNaziv_1">
      <item>FINANCIJSKA AGENCIJA, RC SPLIT</item>
      <item>CABLING jednostavno društvo s ograničenom odgovornošću za građenje i usluge</item>
    </derivirana_varijabla>
  </DomainObject.Predmet.SudioniciListNaziv>
  <DomainObject.Predmet.SudioniciListAdressOIB>
    <izvorni_sadrzaj>
      <item>FINANCIJSKA AGENCIJA, RC SPLIT, OIB 85821130368, Mažuranićevo šetalište 24B,21000 Split</item>
      <item>CABLING jednostavno društvo s ograničenom odgovornošću za građenje i usluge, OIB 87414350707, Put Libovca 20,21210 Kučine</item>
    </izvorni_sadrzaj>
    <derivirana_varijabla naziv="DomainObject.Predmet.SudioniciListAdressOIB_1">
      <item>FINANCIJSKA AGENCIJA, RC SPLIT, OIB 85821130368, Mažuranićevo šetalište 24B,21000 Split</item>
      <item>CABLING jednostavno društvo s ograničenom odgovornošću za građenje i usluge, OIB 87414350707, Put Libovca 20,21210 Kučine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87414350707</item>
    </izvorni_sadrzaj>
    <derivirana_varijabla naziv="DomainObject.Predmet.SudioniciListNazivOIB_1">
      <item>, OIB 85821130368</item>
      <item>, OIB 87414350707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2E7FD3-1D6F-445F-A4AD-0A59D4F58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1808</properties:Characters>
  <properties:Lines>37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2016-12-02T07:54:00Z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2016-12-02T09:45:00Z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