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c8379" w14:paraId="58c8379" w:rsidRDefault="00AE649C" w:rsidP="009E0C2E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B81859" w:rsidP="009E0C2E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B81859" w:rsidP="009E0C2E" w:rsidR="00B81859">
      <w:pPr>
        <w:pStyle w:val="SudNaziv"/>
      </w:pPr>
      <w:r>
        <w:t>TRGOVAČKI SUD U VARAŽDINU</w:t>
      </w:r>
    </w:p>
    <w:p w:rsidRDefault="00B81859" w:rsidP="009E0C2E" w:rsidR="00B81859" w:rsidRPr="00B76F3C">
      <w:pPr>
        <w:pStyle w:val="SudNaziv"/>
      </w:pPr>
    </w:p>
    <w:p w:rsidRDefault="009E0C2E" w:rsidP="009E0C2E" w:rsidR="009E0C2E">
      <w:pPr>
        <w:jc w:val="center"/>
      </w:pPr>
    </w:p>
    <w:p w:rsidRDefault="009E0C2E" w:rsidP="009E0C2E" w:rsidR="009E0C2E">
      <w:pPr>
        <w:jc w:val="center"/>
      </w:pPr>
    </w:p>
    <w:p w:rsidRDefault="009E0C2E" w:rsidP="009E0C2E" w:rsidR="009E0C2E">
      <w:pPr>
        <w:jc w:val="both"/>
        <w:rPr>
          <w:lang w:val="en-US"/>
        </w:rPr>
      </w:pPr>
      <w:r>
        <w:tab/>
        <w:t>Trgovački sud u Varaždinu po sucu toga suda, Mariji Levanić-Škerbić, kao stečajnom sucu, postupajući po zahtjevu Financijske agencije Regionalni centar Zagreb, Podružnica Varaždin, za provedbu skraćenog stečajnog postupka nad dužnikom IGNAC j.d.o.o. Novo selo na Dravi, Prvomajska 51, OIB: 31571739016,  dana 16. lipnja 2016. godine, temeljem čl. 430. Stečajnog zakona ("Narodne novine" 71/15, u daljnjem tekstu: SZ) objavljuje slijedeći</w:t>
      </w:r>
    </w:p>
    <w:p w:rsidRDefault="009E0C2E" w:rsidP="00B81859" w:rsidR="009E0C2E">
      <w:pPr>
        <w:spacing w:after="0"/>
        <w:jc w:val="both"/>
      </w:pPr>
    </w:p>
    <w:p w:rsidRDefault="009E0C2E" w:rsidP="00B81859" w:rsidR="009E0C2E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9E0C2E" w:rsidP="00B81859" w:rsidR="009E0C2E">
      <w:pPr>
        <w:spacing w:after="0"/>
        <w:jc w:val="both"/>
      </w:pPr>
    </w:p>
    <w:p w:rsidRDefault="009E0C2E" w:rsidP="00B81859" w:rsidR="009E0C2E">
      <w:pPr>
        <w:spacing w:after="0"/>
        <w:ind w:hanging="720" w:left="720"/>
        <w:jc w:val="both"/>
        <w:rPr>
          <w:lang w:val="en-US"/>
        </w:rPr>
      </w:pPr>
      <w:r>
        <w:t>I</w:t>
      </w:r>
      <w:r>
        <w:tab/>
        <w:t>Dužnik IGNAC j.d.o.o. Novo selo na Dravi, Prvomajska 51, OIB: 31571739016, na dan 27. svibnja 2016. ima ukupni iznos duga evidentiranog na temelju neizvršenih osnova za plaćanje dužnika u iznosu od 14.965,58 kn.</w:t>
      </w:r>
    </w:p>
    <w:p w:rsidRDefault="009E0C2E" w:rsidP="00B81859" w:rsidR="009E0C2E">
      <w:pPr>
        <w:spacing w:after="0"/>
        <w:jc w:val="both"/>
      </w:pPr>
    </w:p>
    <w:p w:rsidRDefault="009E0C2E" w:rsidP="00B81859" w:rsidR="009E0C2E">
      <w:pPr>
        <w:spacing w:after="0"/>
        <w:ind w:hanging="720" w:left="720"/>
        <w:jc w:val="both"/>
      </w:pPr>
      <w:r>
        <w:t>II</w:t>
      </w:r>
      <w:r>
        <w:tab/>
        <w:t xml:space="preserve">Poziva se osoba ovlaštena za zastupanje IGNAC j.d.o.o. Novo selo na Dravi, Prvomajska 51, OIB: 31571739016, da u roku od petnaest dana od dana objave ovog oglasa na e-oglasnoj ploči suda, podnese ovome sudu (pozivom na gornji broj spisa), javnobilježnički ovjerovljeni </w:t>
      </w:r>
      <w:proofErr w:type="spellStart"/>
      <w:r>
        <w:t>prokazni</w:t>
      </w:r>
      <w:proofErr w:type="spellEnd"/>
      <w:r>
        <w:t xml:space="preserve"> popis imovine i obveza na propisanom obrascu.</w:t>
      </w:r>
    </w:p>
    <w:p w:rsidRDefault="009E0C2E" w:rsidP="00B81859" w:rsidR="009E0C2E">
      <w:pPr>
        <w:spacing w:after="0"/>
        <w:jc w:val="both"/>
      </w:pPr>
    </w:p>
    <w:p w:rsidRDefault="009E0C2E" w:rsidP="009E0C2E" w:rsidR="009E0C2E">
      <w:pPr>
        <w:ind w:hanging="720" w:left="720"/>
        <w:jc w:val="both"/>
      </w:pPr>
      <w:r>
        <w:t>III</w:t>
      </w:r>
      <w:r>
        <w:tab/>
        <w:t>Pozivaju se vjerovnici dužnika da najkasnije u roku od 45 dana od dana objave ovog oglasa na e-oglasnoj ploči suda predlože otvaranje stečajnog postupka nad dužnikom, te predujme sredstva za namirenje troškova postupka u iznosu od 5.000,00 kuna na žiro račun ovog suda HR4023900011300002754.</w:t>
      </w:r>
    </w:p>
    <w:p w:rsidRDefault="009E0C2E" w:rsidP="009E0C2E" w:rsidR="009E0C2E">
      <w:pPr>
        <w:jc w:val="both"/>
      </w:pPr>
    </w:p>
    <w:p w:rsidRDefault="009E0C2E" w:rsidP="00B81859" w:rsidR="009E0C2E">
      <w:pPr>
        <w:spacing w:after="0"/>
        <w:ind w:hanging="720" w:left="720"/>
        <w:jc w:val="both"/>
      </w:pPr>
      <w:r>
        <w:t>IV</w:t>
      </w:r>
      <w:r>
        <w:tab/>
        <w:t xml:space="preserve">Smatrat će se da je dužnik nesposoban za plaćanje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nije dostatna za namirenje predvidivih troškova stečajnoga postupka, te isto tako ako u roku od 45 dana od objave ovog oglasa ni jedan vjerovnik ne predloži otvaranje stečajnog postupka i ne predujmi sredstva iz točke III. ovog oglasa. U tom slučaju sud će po službenoj dužnosti donijeti rješenje o otvaranju i zaključenju stečajnog postupka uz primjenu odredbi čl. 132. i 133. te čl. 286. do 292. SZ-a.</w:t>
      </w:r>
    </w:p>
    <w:p w:rsidRDefault="009E0C2E" w:rsidP="00B81859" w:rsidR="009E0C2E">
      <w:pPr>
        <w:spacing w:after="0"/>
        <w:outlineLvl w:val="0"/>
      </w:pPr>
    </w:p>
    <w:p w:rsidRDefault="009E0C2E" w:rsidP="00B81859" w:rsidR="009E0C2E">
      <w:pPr>
        <w:spacing w:after="0"/>
        <w:jc w:val="center"/>
        <w:outlineLvl w:val="0"/>
      </w:pPr>
    </w:p>
    <w:p w:rsidRDefault="009E0C2E" w:rsidP="00B81859" w:rsidR="009E0C2E">
      <w:pPr>
        <w:spacing w:after="0"/>
        <w:jc w:val="center"/>
        <w:outlineLvl w:val="0"/>
      </w:pPr>
      <w:r>
        <w:t>Obrazloženje</w:t>
      </w:r>
    </w:p>
    <w:p w:rsidRDefault="009E0C2E" w:rsidP="00B81859" w:rsidR="009E0C2E">
      <w:pPr>
        <w:spacing w:after="0"/>
        <w:outlineLvl w:val="0"/>
      </w:pPr>
    </w:p>
    <w:p w:rsidRDefault="009E0C2E" w:rsidP="00B81859" w:rsidR="009E0C2E">
      <w:pPr>
        <w:spacing w:after="0"/>
        <w:jc w:val="both"/>
        <w:outlineLvl w:val="0"/>
        <w:rPr>
          <w:lang w:val="en-US"/>
        </w:rPr>
      </w:pPr>
      <w:r>
        <w:tab/>
        <w:t>Predlagatelj Financijska agencija, Podružnica Varaždin podnio je ovome sudu dana 31. svibnja 2016. zahtjev za provedbu skraćenog stečajnog postupka nad dužnikom IGNAC j.d.o.o. Novo selo na Dravi, Prvomajska 51, OIB: 31571739016.</w:t>
      </w:r>
    </w:p>
    <w:p w:rsidRDefault="009E0C2E" w:rsidP="00B81859" w:rsidR="009E0C2E">
      <w:pPr>
        <w:spacing w:after="0"/>
        <w:ind w:firstLine="720"/>
        <w:jc w:val="both"/>
        <w:outlineLvl w:val="0"/>
      </w:pPr>
      <w:r>
        <w:lastRenderedPageBreak/>
        <w:t>U zahtjevu se navodi da dužnik na dan 27. svibnja 2016. u Očevidniku redoslijeda osnova za plaćanje ima evidentirane neizvršene osnove za plaćanje u ukupnom iznosu od 14.965,58 kn, te nema zaposlenih.</w:t>
      </w:r>
    </w:p>
    <w:p w:rsidRDefault="009E0C2E" w:rsidP="009E0C2E" w:rsidR="009E0C2E">
      <w:pPr>
        <w:jc w:val="both"/>
        <w:outlineLvl w:val="0"/>
      </w:pPr>
      <w:r>
        <w:tab/>
        <w:t>Stoga je sud, nakon uvida u sudski registar, sačinio i objavio ovaj oglas, primjenom čl. 430. SZ-a.</w:t>
      </w:r>
    </w:p>
    <w:p w:rsidRDefault="009E0C2E" w:rsidP="009E0C2E" w:rsidR="009E0C2E">
      <w:pPr>
        <w:jc w:val="center"/>
        <w:outlineLvl w:val="0"/>
      </w:pPr>
      <w:r>
        <w:t>U Varaždinu, 16. lipnja 2016. godine</w:t>
      </w:r>
    </w:p>
    <w:p w:rsidRDefault="009E0C2E" w:rsidP="00B81859" w:rsidR="009E0C2E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E0C2E" w:rsidP="00B81859" w:rsidR="009E0C2E">
      <w:pPr>
        <w:spacing w:after="0"/>
        <w:ind w:firstLine="720" w:left="5040"/>
        <w:jc w:val="center"/>
        <w:outlineLvl w:val="0"/>
      </w:pPr>
      <w:r>
        <w:t>SUDAC:</w:t>
      </w:r>
    </w:p>
    <w:p w:rsidRDefault="009E0C2E" w:rsidP="00B81859" w:rsidR="009E0C2E">
      <w:pPr>
        <w:spacing w:after="0"/>
        <w:ind w:firstLine="720" w:left="5040"/>
        <w:jc w:val="center"/>
        <w:outlineLvl w:val="0"/>
      </w:pPr>
    </w:p>
    <w:p w:rsidRDefault="009E0C2E" w:rsidP="00B81859" w:rsidR="009E0C2E">
      <w:pPr>
        <w:spacing w:after="0"/>
        <w:ind w:firstLine="720" w:left="5040"/>
        <w:jc w:val="center"/>
        <w:outlineLvl w:val="0"/>
      </w:pPr>
      <w:r>
        <w:t>Marija Levanić-Škerbić</w:t>
      </w:r>
    </w:p>
    <w:p w:rsidRDefault="009E0C2E" w:rsidP="00B81859" w:rsidR="009E0C2E">
      <w:pPr>
        <w:spacing w:after="0"/>
        <w:ind w:firstLine="720" w:left="3600"/>
        <w:jc w:val="center"/>
        <w:outlineLvl w:val="0"/>
      </w:pPr>
    </w:p>
    <w:p w:rsidRDefault="009E0C2E" w:rsidP="00B81859" w:rsidR="009E0C2E">
      <w:pPr>
        <w:spacing w:after="0"/>
        <w:outlineLvl w:val="0"/>
      </w:pPr>
    </w:p>
    <w:p w:rsidRDefault="009E0C2E" w:rsidP="00B81859" w:rsidR="009E0C2E">
      <w:pPr>
        <w:spacing w:after="0"/>
        <w:outlineLvl w:val="0"/>
      </w:pPr>
      <w:r>
        <w:t>DNA:</w:t>
      </w:r>
    </w:p>
    <w:p w:rsidRDefault="009E0C2E" w:rsidP="00B81859" w:rsidR="009E0C2E">
      <w:pPr>
        <w:spacing w:after="0"/>
        <w:outlineLvl w:val="0"/>
      </w:pPr>
      <w:r>
        <w:t>- e-Oglasna ploča suda</w:t>
      </w:r>
    </w:p>
    <w:p w:rsidRDefault="0071688E" w:rsidP="009E0C2E" w:rsidR="0071688E">
      <w:pPr>
        <w:pStyle w:val="Poetniodjeljak"/>
        <w:spacing w:after="0"/>
      </w:pPr>
    </w:p>
    <w:p w:rsidRDefault="00A21F0D" w:rsidP="009E0C2E" w:rsidR="00A21F0D">
      <w:pPr>
        <w:pStyle w:val="NormaleSPIS"/>
        <w:spacing w:after="0"/>
        <w:rPr>
          <w:noProof/>
        </w:rPr>
      </w:pPr>
    </w:p>
    <w:p w:rsidRDefault="00DA0242" w:rsidP="009E0C2E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1859" w:rsidR="008333A9">
    <w:pPr>
      <w:pStyle w:val="Zaglavlje"/>
    </w:pPr>
    <w:r>
      <w:rPr>
        <w:rStyle w:val="PozadinaSvijetloCrvena"/>
        <w:shd w:fill="auto" w:color="auto" w:val="clear"/>
      </w:rPr>
      <w:t>Poslovni broj. 7 St-836/16-3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0C2E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859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428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St-836/2016-3</izvorni_sadrzaj>
    <derivirana_varijabla naziv="DomainObject.Oznaka_1">St-836/2016-3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836</izvorni_sadrzaj>
    <derivirana_varijabla naziv="DomainObject.Predmet.Broj_1">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St-836/2016</izvorni_sadrzaj>
    <derivirana_varijabla naziv="DomainObject.Predmet.OznakaBroj_1">St-836/2016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Ignac jednostavno društvo s ograničenom odgovornošću za sakupljanje sekundarnih sirovina</izvorni_sadrzaj>
    <derivirana_varijabla naziv="DomainObject.Predmet.ProtustrankaFormated_1">  Ignac jednostavno društvo s ograničenom odgovornošću za sakupljanje sekundarnih sirovina</derivirana_varijabla>
  </DomainObject.Predmet.ProtustrankaFormated>
  <DomainObject.Predmet.ProtustrankaFormatedOIB>
    <izvorni_sadrzaj>  Ignac jednostavno društvo s ograničenom odgovornošću za sakupljanje sekundarnih sirovina, OIB 31571739016</izvorni_sadrzaj>
    <derivirana_varijabla naziv="DomainObject.Predmet.ProtustrankaFormatedOIB_1">  Ignac jednostavno društvo s ograničenom odgovornošću za sakupljanje sekundarnih sirovina, OIB 31571739016</derivirana_varijabla>
  </DomainObject.Predmet.ProtustrankaFormatedOIB>
  <DomainObject.Predmet.ProtustrankaFormatedWithAdress>
    <izvorni_sadrzaj> Ignac jednostavno društvo s ograničenom odgovornošću za sakupljanje sekundarnih sirovina, Prvomajska 51, 40000 Novo Selo Na Dravi</izvorni_sadrzaj>
    <derivirana_varijabla naziv="DomainObject.Predmet.ProtustrankaFormatedWithAdress_1"> Ignac jednostavno društvo s ograničenom odgovornošću za sakupljanje sekundarnih sirovina, Prvomajska 51, 40000 Novo Selo Na Dravi</derivirana_varijabla>
  </DomainObject.Predmet.ProtustrankaFormatedWithAdress>
  <DomainObject.Predmet.ProtustrankaFormatedWithAdressOIB>
    <izvorni_sadrzaj> Ignac jednostavno društvo s ograničenom odgovornošću za sakupljanje sekundarnih sirovina, OIB 31571739016, Prvomajska 51, 40000 Novo Selo Na Dravi</izvorni_sadrzaj>
    <derivirana_varijabla naziv="DomainObject.Predmet.ProtustrankaFormatedWithAdressOIB_1"> Ignac jednostavno društvo s ograničenom odgovornošću za sakupljanje sekundarnih sirovina, OIB 31571739016, Prvomajska 51, 40000 Novo Selo Na Dravi</derivirana_varijabla>
  </DomainObject.Predmet.ProtustrankaFormatedWithAdressOIB>
  <DomainObject.Predmet.ProtustrankaWithAdress>
    <izvorni_sadrzaj>Ignac jednostavno društvo s ograničenom odgovornošću za sakupljanje sekundarnih sirovina Prvomajska 51, 40000 Novo Selo Na Dravi</izvorni_sadrzaj>
    <derivirana_varijabla naziv="DomainObject.Predmet.ProtustrankaWithAdress_1">Ignac jednostavno društvo s ograničenom odgovornošću za sakupljanje sekundarnih sirovina Prvomajska 51, 40000 Novo Selo Na Dravi</derivirana_varijabla>
  </DomainObject.Predmet.ProtustrankaWithAdress>
  <DomainObject.Predmet.ProtustrankaWithAdressOIB>
    <izvorni_sadrzaj>Ignac jednostavno društvo s ograničenom odgovornošću za sakupljanje sekundarnih sirovina, OIB 31571739016, Prvomajska 51, 40000 Novo Selo Na Dravi</izvorni_sadrzaj>
    <derivirana_varijabla naziv="DomainObject.Predmet.ProtustrankaWithAdressOIB_1">Ignac jednostavno društvo s ograničenom odgovornošću za sakupljanje sekundarnih sirovina, OIB 31571739016, Prvomajska 51, 40000 Novo Selo Na Dravi</derivirana_varijabla>
  </DomainObject.Predmet.ProtustrankaWithAdressOIB>
  <DomainObject.Predmet.ProtustrankaNazivFormated>
    <izvorni_sadrzaj>Ignac jednostavno društvo s ograničenom odgovornošću za sakupljanje sekundarnih sirovina</izvorni_sadrzaj>
    <derivirana_varijabla naziv="DomainObject.Predmet.ProtustrankaNazivFormated_1">Ignac jednostavno društvo s ograničenom odgovornošću za sakupljanje sekundarnih sirovina</derivirana_varijabla>
  </DomainObject.Predmet.ProtustrankaNazivFormated>
  <DomainObject.Predmet.ProtustrankaNazivFormatedOIB>
    <izvorni_sadrzaj>Ignac jednostavno društvo s ograničenom odgovornošću za sakupljanje sekundarnih sirovina, OIB 31571739016</izvorni_sadrzaj>
    <derivirana_varijabla naziv="DomainObject.Predmet.ProtustrankaNazivFormatedOIB_1">Ignac jednostavno društvo s ograničenom odgovornošću za sakupljanje sekundarnih sirovina, OIB 31571739016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14965.58</izvorni_sadrzaj>
    <derivirana_varijabla naziv="DomainObject.Predmet.TrenutnaVrijednost_1">14965.58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Ignac jednostavno društvo s ograničenom odgovornošću za sakupljanje sekundarnih sirovina</item>
    </izvorni_sadrzaj>
    <derivirana_varijabla naziv="DomainObject.Predmet.ProtuStrankaListFormated_1">
      <item>Ignac jednostavno društvo s ograničenom odgovornošću za sakupljanje sekundarnih sirovina</item>
    </derivirana_varijabla>
  </DomainObject.Predmet.ProtuStrankaListFormated>
  <DomainObject.Predmet.ProtuStrankaListFormatedOIB>
    <izvorni_sadrzaj>
      <item>Ignac jednostavno društvo s ograničenom odgovornošću za sakupljanje sekundarnih sirovina, OIB 31571739016</item>
    </izvorni_sadrzaj>
    <derivirana_varijabla naziv="DomainObject.Predmet.ProtuStrankaListFormatedOIB_1">
      <item>Ignac jednostavno društvo s ograničenom odgovornošću za sakupljanje sekundarnih sirovina, OIB 31571739016</item>
    </derivirana_varijabla>
  </DomainObject.Predmet.ProtuStrankaListFormatedOIB>
  <DomainObject.Predmet.ProtuStrankaListFormatedWithAdress>
    <izvorni_sadrzaj>
      <item>Ignac jednostavno društvo s ograničenom odgovornošću za sakupljanje sekundarnih sirovina, Prvomajska 51, 40000 Novo Selo Na Dravi</item>
    </izvorni_sadrzaj>
    <derivirana_varijabla naziv="DomainObject.Predmet.ProtuStrankaListFormatedWithAdress_1">
      <item>Ignac jednostavno društvo s ograničenom odgovornošću za sakupljanje sekundarnih sirovina, Prvomajska 51, 40000 Novo Selo Na Dravi</item>
    </derivirana_varijabla>
  </DomainObject.Predmet.ProtuStrankaListFormatedWithAdress>
  <DomainObject.Predmet.ProtuStrankaListFormatedWithAdressOIB>
    <izvorni_sadrzaj>
      <item>Ignac jednostavno društvo s ograničenom odgovornošću za sakupljanje sekundarnih sirovina, OIB 31571739016, Prvomajska 51, 40000 Novo Selo Na Dravi</item>
    </izvorni_sadrzaj>
    <derivirana_varijabla naziv="DomainObject.Predmet.ProtuStrankaListFormatedWithAdressOIB_1">
      <item>Ignac jednostavno društvo s ograničenom odgovornošću za sakupljanje sekundarnih sirovina, OIB 31571739016, Prvomajska 51, 40000 Novo Selo Na Dravi</item>
    </derivirana_varijabla>
  </DomainObject.Predmet.ProtuStrankaListFormatedWithAdressOIB>
  <DomainObject.Predmet.ProtuStrankaListNazivFormated>
    <izvorni_sadrzaj>
      <item>Ignac jednostavno društvo s ograničenom odgovornošću za sakupljanje sekundarnih sirovina</item>
    </izvorni_sadrzaj>
    <derivirana_varijabla naziv="DomainObject.Predmet.ProtuStrankaListNazivFormated_1">
      <item>Ignac jednostavno društvo s ograničenom odgovornošću za sakupljanje sekundarnih sirovina</item>
    </derivirana_varijabla>
  </DomainObject.Predmet.ProtuStrankaListNazivFormated>
  <DomainObject.Predmet.ProtuStrankaListNazivFormatedOIB>
    <izvorni_sadrzaj>
      <item>Ignac jednostavno društvo s ograničenom odgovornošću za sakupljanje sekundarnih sirovina, OIB 31571739016</item>
    </izvorni_sadrzaj>
    <derivirana_varijabla naziv="DomainObject.Predmet.ProtuStrankaListNazivFormatedOIB_1">
      <item>Ignac jednostavno društvo s ograničenom odgovornošću za sakupljanje sekundarnih sirovina, OIB 31571739016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>St-836/2016-3</izvorni_sadrzaj>
    <derivirana_varijabla naziv="DomainObject.PoslovniBrojDokumenta_1">St-836/2016-3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Ignac jednostavno društvo s ograničenom odgovornošću za sakupljanje sekundarnih sirovina</izvorni_sadrzaj>
    <derivirana_varijabla naziv="DomainObject.Predmet.ProtustrankaIDrugi_1">Ignac jednostavno društvo s ograničenom odgovornošću za sakupljanje sekundarnih sirovina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Ignac jednostavno društvo s ograničenom odgovornošću za sakupljanje sekundarnih sirovina, OIB 31571739016, Prvomajska 51, 40000 Novo Selo Na Dravi</izvorni_sadrzaj>
    <derivirana_varijabla naziv="DomainObject.Predmet.ProtustrankaIDrugiAdressOIB_1">Ignac jednostavno društvo s ograničenom odgovornošću za sakupljanje sekundarnih sirovina, OIB 31571739016, Prvomajska 51, 40000 Novo Selo Na Dravi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Ignac jednostavno društvo s ograničenom odgovornošću za sakupljanje sekundarnih sirovina</item>
      <item>sudski registar</item>
    </izvorni_sadrzaj>
    <derivirana_varijabla naziv="DomainObject.Predmet.SudioniciListNaziv_1">
      <item>Financijska agencija</item>
      <item>Ignac jednostavno društvo s ograničenom odgovornošću za sakupljanje sekundarnih sirovina</item>
      <item>sudski registar</item>
    </derivirana_varijabla>
  </DomainObject.Predmet.SudioniciListNaziv>
  <DomainObject.Predmet.SudioniciListAdressOIB>
    <izvorni_sadrzaj>
      <item>Financijska agencija, OIB 85821130368</item>
      <item>Ignac jednostavno društvo s ograničenom odgovornošću za sakupljanje sekundarnih sirovina, OIB 31571739016, Prvomajska 51,40000 Novo Selo Na Dravi</item>
      <item>sudski registar</item>
    </izvorni_sadrzaj>
    <derivirana_varijabla naziv="DomainObject.Predmet.SudioniciListAdressOIB_1">
      <item>Financijska agencija, OIB 85821130368</item>
      <item>Ignac jednostavno društvo s ograničenom odgovornošću za sakupljanje sekundarnih sirovina, OIB 31571739016, Prvomajska 51,40000 Novo Selo Na Dravi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60FE45-576A-4E0A-9433-B6BC8CE60C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405</properties:Words>
  <properties:Characters>2210</properties:Characters>
  <properties:Lines>59</properties:Lines>
  <properties:Paragraphs>17</properties:Paragraphs>
  <properties:TotalTime>43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2016-06-16T12:55:00Z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St-836/2016-3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