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11ca" w14:paraId="96d11ca" w:rsidRDefault="00BA07CE" w:rsidP="00E23CEB" w:rsidR="00BA07CE" w:rsidRPr="00E23CEB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A07CE" w:rsidP="00E23CEB" w:rsidR="00BA07CE" w:rsidRPr="00E23C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>Broj: St-</w:t>
      </w:r>
      <w:r w:rsidR="00E23CEB" w:rsidRPr="00E23CEB">
        <w:rPr>
          <w:rFonts w:cs="Times New Roman" w:hAnsi="Times New Roman" w:ascii="Times New Roman"/>
          <w:sz w:val="24"/>
          <w:szCs w:val="24"/>
        </w:rPr>
        <w:t>2225/16-23</w:t>
      </w:r>
    </w:p>
    <w:p w:rsidRDefault="00E23CEB" w:rsidP="00E23CEB" w:rsidR="00E23CEB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CEB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E23CEB">
        <w:rPr>
          <w:rFonts w:cs="Times New Roman"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3CEB" w:rsidP="00E23CEB" w:rsidR="00E23CEB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3CEB" w:rsidP="00E23CEB" w:rsidR="00E23CEB" w:rsidRPr="00E23CEB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E23CEB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23CEB" w:rsidP="00E23CEB" w:rsidR="00E23CEB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23CEB" w:rsidP="00E23CEB" w:rsidR="00E23CEB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07CE" w:rsidP="00E23CEB" w:rsidR="00BA07CE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07CE" w:rsidP="00E23CEB" w:rsidR="00BA07CE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4D3D" w:rsidP="00E23CEB" w:rsidR="00D04D3D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4D3D" w:rsidP="00E23CEB" w:rsidR="00D04D3D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4D3D" w:rsidP="00E23CEB" w:rsidR="00D04D3D" w:rsidRPr="00E23C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A2EDC" w:rsidP="00E23CEB" w:rsidR="008A2EDC" w:rsidRPr="00E23C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23CEB" w:rsidR="00D04D3D" w:rsidRPr="00E23C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>R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J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E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Š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E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N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J</w:t>
      </w:r>
      <w:r w:rsidR="008A2EDC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E</w:t>
      </w:r>
    </w:p>
    <w:p w:rsidRDefault="00D04D3D" w:rsidP="00E23CEB" w:rsidR="00D04D3D" w:rsidRPr="00E23CE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23CEB" w:rsidR="00D04D3D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07CE" w:rsidP="00E23CEB" w:rsidR="00BA07CE" w:rsidRPr="00E23CE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E23CEB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E23CEB" w:rsidRPr="00E23CEB">
        <w:rPr>
          <w:rFonts w:cs="Times New Roman" w:hAnsi="Times New Roman" w:ascii="Times New Roman"/>
          <w:sz w:val="24"/>
          <w:szCs w:val="24"/>
        </w:rPr>
        <w:t>stečajnoj sutkinji</w:t>
      </w:r>
      <w:r w:rsidRPr="00E23CEB">
        <w:rPr>
          <w:rFonts w:cs="Times New Roman" w:hAnsi="Times New Roman" w:ascii="Times New Roman"/>
          <w:sz w:val="24"/>
          <w:szCs w:val="24"/>
        </w:rPr>
        <w:t xml:space="preserve"> Nadi Roso kao stečajnom sucu u stečajnom postupku nad dužnikom </w:t>
      </w:r>
      <w:r w:rsidR="00E23CEB" w:rsidRPr="00E23CEB">
        <w:rPr>
          <w:rFonts w:cs="Times New Roman" w:hAnsi="Times New Roman" w:ascii="Times New Roman"/>
          <w:b/>
          <w:sz w:val="24"/>
          <w:szCs w:val="24"/>
        </w:rPr>
        <w:t>stečajna masa iza  EMPORIUM d.o.o. „u stečaju“ Vukovar</w:t>
      </w:r>
      <w:r w:rsidRPr="00E23CEB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E23CEB">
        <w:rPr>
          <w:rFonts w:cs="Times New Roman" w:hAnsi="Times New Roman" w:ascii="Times New Roman"/>
          <w:sz w:val="24"/>
          <w:szCs w:val="24"/>
        </w:rPr>
        <w:t>12. siječnja 2017</w:t>
      </w:r>
      <w:r w:rsidR="0076086D" w:rsidRPr="00E23CEB">
        <w:rPr>
          <w:rFonts w:cs="Times New Roman" w:hAnsi="Times New Roman" w:ascii="Times New Roman"/>
          <w:sz w:val="24"/>
          <w:szCs w:val="24"/>
        </w:rPr>
        <w:t>. g.</w:t>
      </w:r>
      <w:r w:rsidRPr="00E23CEB">
        <w:rPr>
          <w:rFonts w:cs="Times New Roman" w:hAnsi="Times New Roman" w:ascii="Times New Roman"/>
          <w:sz w:val="24"/>
          <w:szCs w:val="24"/>
        </w:rPr>
        <w:t>, dana</w:t>
      </w:r>
      <w:r w:rsidR="002C066D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="00E23CEB">
        <w:rPr>
          <w:rFonts w:cs="Times New Roman" w:hAnsi="Times New Roman" w:ascii="Times New Roman"/>
          <w:sz w:val="24"/>
          <w:szCs w:val="24"/>
        </w:rPr>
        <w:t xml:space="preserve">21. ožujka 2017. g., </w:t>
      </w:r>
    </w:p>
    <w:p w:rsidRDefault="00E23CEB" w:rsidP="00E23CEB" w:rsidR="00D04D3D" w:rsidRPr="00E23CEB">
      <w:pPr>
        <w:tabs>
          <w:tab w:pos="8115" w:val="left"/>
        </w:tabs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4D3D" w:rsidP="00D04D3D" w:rsidR="00D04D3D" w:rsidRPr="00E23CEB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>r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i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j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e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š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i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>o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 xml:space="preserve"> j</w:t>
      </w:r>
      <w:r w:rsidR="00BA07CE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Pr="00E23CEB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 w:rsidRPr="00B07079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D04D3D" w:rsidP="00D04D3D" w:rsidR="00D04D3D" w:rsidRPr="00B07079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B07079" w:rsidP="00A36545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086D" w:rsidP="0076086D" w:rsidR="0076086D" w:rsidRPr="003F32C4">
      <w:pPr>
        <w:rPr>
          <w:rFonts w:hAnsi="Cambria" w:ascii="Cambria"/>
          <w:b/>
          <w:bCs/>
          <w:color w:val="000000"/>
        </w:rPr>
      </w:pPr>
      <w:r w:rsidRPr="003F32C4">
        <w:rPr>
          <w:rFonts w:hAnsi="Cambria" w:ascii="Cambria"/>
          <w:b/>
          <w:bCs/>
          <w:color w:val="000000"/>
        </w:rPr>
        <w:t>II VIŠI ISPLATNI RED</w:t>
      </w:r>
    </w:p>
    <w:tbl>
      <w:tblPr>
        <w:tblW w:type="pct" w:w="5171"/>
        <w:tblInd w:type="dxa" w:w="-257"/>
        <w:tblLayout w:type="fixed"/>
        <w:tblLook w:val="04A0" w:noVBand="1" w:noHBand="0" w:lastColumn="0" w:firstColumn="1" w:lastRow="0" w:firstRow="1"/>
      </w:tblPr>
      <w:tblGrid>
        <w:gridCol w:w="673"/>
        <w:gridCol w:w="2411"/>
        <w:gridCol w:w="1418"/>
        <w:gridCol w:w="1276"/>
        <w:gridCol w:w="1560"/>
        <w:gridCol w:w="1134"/>
        <w:gridCol w:w="1134"/>
      </w:tblGrid>
      <w:tr w:rsidTr="009767FB" w:rsidR="0076086D" w:rsidRPr="003F32C4">
        <w:trPr>
          <w:trHeight w:val="315"/>
        </w:trPr>
        <w:tc>
          <w:tcPr>
            <w:tcW w:type="pct" w:w="3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Red. br.</w:t>
            </w:r>
          </w:p>
        </w:tc>
        <w:tc>
          <w:tcPr>
            <w:tcW w:type="pct" w:w="125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VJEROVNIK</w:t>
            </w:r>
          </w:p>
          <w:p w:rsidRDefault="0076086D" w:rsidP="00816B5E" w:rsidR="0076086D" w:rsidRPr="003F32C4">
            <w:pPr>
              <w:jc w:val="center"/>
              <w:rPr>
                <w:color w:val="000000"/>
              </w:rPr>
            </w:pPr>
          </w:p>
        </w:tc>
        <w:tc>
          <w:tcPr>
            <w:tcW w:type="pct" w:w="73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Iznos prijave </w:t>
            </w:r>
            <w:r w:rsidR="00E23CEB">
              <w:rPr>
                <w:color w:val="000000"/>
              </w:rPr>
              <w:t>u kn</w:t>
            </w:r>
          </w:p>
        </w:tc>
        <w:tc>
          <w:tcPr>
            <w:tcW w:type="pct" w:w="66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Osnova</w:t>
            </w:r>
          </w:p>
        </w:tc>
        <w:tc>
          <w:tcPr>
            <w:tcW w:type="pct" w:w="8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 xml:space="preserve"> Priznato</w:t>
            </w:r>
            <w:r w:rsidR="00E23CEB">
              <w:rPr>
                <w:color w:val="000000"/>
              </w:rPr>
              <w:t xml:space="preserve"> u kn</w:t>
            </w:r>
            <w:r w:rsidRPr="003F32C4">
              <w:rPr>
                <w:color w:val="000000"/>
              </w:rPr>
              <w:t xml:space="preserve"> 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Osporeno</w:t>
            </w:r>
          </w:p>
        </w:tc>
        <w:tc>
          <w:tcPr>
            <w:tcW w:type="pct" w:w="59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DCE6F1" w:color="000000" w:val="clear"/>
            <w:noWrap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Napomena</w:t>
            </w:r>
          </w:p>
        </w:tc>
      </w:tr>
      <w:tr w:rsidTr="009767FB" w:rsidR="0076086D" w:rsidRPr="003F32C4">
        <w:trPr>
          <w:trHeight w:val="1200"/>
        </w:trPr>
        <w:tc>
          <w:tcPr>
            <w:tcW w:type="pct" w:w="35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6086D" w:rsidP="00816B5E" w:rsidR="0076086D" w:rsidRPr="003F32C4">
            <w:pPr>
              <w:jc w:val="center"/>
              <w:rPr>
                <w:color w:val="000000"/>
              </w:rPr>
            </w:pPr>
            <w:r w:rsidRPr="003F32C4">
              <w:rPr>
                <w:color w:val="000000"/>
              </w:rPr>
              <w:t>1.</w:t>
            </w:r>
          </w:p>
        </w:tc>
        <w:tc>
          <w:tcPr>
            <w:tcW w:type="pct" w:w="12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CEB" w:rsidP="00E23CEB" w:rsidR="0076086D" w:rsidRPr="003F32C4">
            <w:pPr>
              <w:rPr>
                <w:color w:val="000000"/>
              </w:rPr>
            </w:pPr>
            <w:r>
              <w:rPr>
                <w:color w:val="000000"/>
              </w:rPr>
              <w:t>RH MF POREZNA UPRAVA Područni ured Slavonija i Baranja zastupani po ŽDO Vukovar</w:t>
            </w:r>
            <w:r w:rsidR="0076086D" w:rsidRPr="003F32C4">
              <w:rPr>
                <w:color w:val="000000"/>
              </w:rPr>
              <w:t xml:space="preserve"> </w:t>
            </w:r>
            <w:r w:rsidR="0076086D">
              <w:rPr>
                <w:color w:val="000000"/>
              </w:rPr>
              <w:t xml:space="preserve">OIB </w:t>
            </w:r>
            <w:r w:rsidR="0076086D" w:rsidRPr="003F32C4">
              <w:rPr>
                <w:color w:val="000000"/>
              </w:rPr>
              <w:t>52634238587</w:t>
            </w:r>
          </w:p>
        </w:tc>
        <w:tc>
          <w:tcPr>
            <w:tcW w:type="pct" w:w="7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23CEB" w:rsidP="00E23CEB" w:rsidR="0076086D" w:rsidRPr="003F32C4">
            <w:pPr>
              <w:ind w:left="8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1.724,38</w:t>
            </w:r>
            <w:r w:rsidR="0076086D"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23CEB" w:rsidP="00E23CEB" w:rsidR="0076086D" w:rsidRPr="003F32C4">
            <w:pPr>
              <w:ind w:firstLine="0" w:left="8"/>
              <w:rPr>
                <w:color w:val="000000"/>
              </w:rPr>
            </w:pPr>
            <w:r>
              <w:rPr>
                <w:color w:val="000000"/>
              </w:rPr>
              <w:t>Porezne obveze dužnika</w:t>
            </w:r>
          </w:p>
        </w:tc>
        <w:tc>
          <w:tcPr>
            <w:tcW w:type="pct" w:w="8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86D" w:rsidP="00816B5E" w:rsidR="0076086D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</w:t>
            </w:r>
            <w:r w:rsidR="00E23CEB">
              <w:rPr>
                <w:color w:val="000000"/>
              </w:rPr>
              <w:t>1.724,38</w:t>
            </w:r>
            <w:r w:rsidR="00E23CEB"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6086D" w:rsidP="00816B5E" w:rsidR="0076086D" w:rsidRPr="003F32C4">
            <w:pPr>
              <w:jc w:val="right"/>
              <w:rPr>
                <w:color w:val="000000"/>
              </w:rPr>
            </w:pPr>
            <w:r w:rsidRPr="003F32C4">
              <w:rPr>
                <w:color w:val="000000"/>
              </w:rPr>
              <w:t xml:space="preserve">                           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6086D" w:rsidP="00E23CEB" w:rsidR="0076086D" w:rsidRPr="003F32C4">
            <w:pPr>
              <w:ind w:firstLine="0" w:left="7"/>
              <w:rPr>
                <w:color w:val="000000"/>
              </w:rPr>
            </w:pPr>
            <w:r w:rsidRPr="003F32C4">
              <w:rPr>
                <w:color w:val="000000"/>
              </w:rPr>
              <w:t xml:space="preserve"> osl. plaćanja pristojbe </w:t>
            </w:r>
          </w:p>
        </w:tc>
      </w:tr>
      <w:tr w:rsidTr="009767FB" w:rsidR="0076086D" w:rsidRPr="003F32C4">
        <w:trPr>
          <w:trHeight w:val="315"/>
        </w:trPr>
        <w:tc>
          <w:tcPr>
            <w:tcW w:type="pct" w:w="3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E23CEB" w:rsidP="00816B5E" w:rsidR="0076086D" w:rsidRPr="003F32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  <w:r w:rsidR="0076086D">
              <w:rPr>
                <w:b/>
                <w:bCs/>
                <w:color w:val="000000"/>
              </w:rPr>
              <w:t>.</w:t>
            </w:r>
          </w:p>
        </w:tc>
        <w:tc>
          <w:tcPr>
            <w:tcW w:type="pct" w:w="125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76086D" w:rsidP="00816B5E" w:rsidR="0076086D" w:rsidRPr="003F32C4">
            <w:pPr>
              <w:rPr>
                <w:b/>
                <w:bCs/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pct" w:w="73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E23CEB" w:rsidP="00816B5E" w:rsidR="0076086D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1.724,38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66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hideMark/>
          </w:tcPr>
          <w:p w:rsidRDefault="0076086D" w:rsidP="00816B5E" w:rsidR="0076086D" w:rsidRPr="003F32C4">
            <w:pPr>
              <w:rPr>
                <w:b/>
                <w:bCs/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 </w:t>
            </w:r>
          </w:p>
        </w:tc>
        <w:tc>
          <w:tcPr>
            <w:tcW w:type="pct" w:w="81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E23CEB" w:rsidP="00816B5E" w:rsidR="0076086D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1.724,38</w:t>
            </w:r>
            <w:r w:rsidRPr="003F32C4">
              <w:rPr>
                <w:color w:val="000000"/>
              </w:rPr>
              <w:t xml:space="preserve">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hideMark/>
          </w:tcPr>
          <w:p w:rsidRDefault="0076086D" w:rsidP="00816B5E" w:rsidR="0076086D" w:rsidRPr="003F32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</w:t>
            </w:r>
            <w:r w:rsidRPr="003F32C4">
              <w:rPr>
                <w:b/>
                <w:bCs/>
                <w:color w:val="000000"/>
              </w:rPr>
              <w:t xml:space="preserve">-      </w:t>
            </w:r>
          </w:p>
        </w:tc>
        <w:tc>
          <w:tcPr>
            <w:tcW w:type="pct" w:w="59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CE6F1" w:color="000000" w:val="clear"/>
            <w:noWrap/>
            <w:hideMark/>
          </w:tcPr>
          <w:p w:rsidRDefault="0076086D" w:rsidP="00816B5E" w:rsidR="0076086D" w:rsidRPr="003F32C4">
            <w:pPr>
              <w:rPr>
                <w:b/>
                <w:bCs/>
                <w:color w:val="000000"/>
              </w:rPr>
            </w:pPr>
            <w:r w:rsidRPr="003F32C4">
              <w:rPr>
                <w:b/>
                <w:bCs/>
                <w:color w:val="000000"/>
              </w:rPr>
              <w:t> </w:t>
            </w:r>
          </w:p>
        </w:tc>
      </w:tr>
    </w:tbl>
    <w:p w:rsidRDefault="0076086D" w:rsidP="0076086D" w:rsidR="0076086D">
      <w:pPr>
        <w:rPr>
          <w:rFonts w:hAnsi="Cambria" w:ascii="Cambria"/>
        </w:rPr>
      </w:pPr>
    </w:p>
    <w:p w:rsidRDefault="0076086D" w:rsidP="0076086D" w:rsidR="0076086D">
      <w:pPr>
        <w:rPr>
          <w:rFonts w:hAnsi="Cambria" w:ascii="Cambria"/>
        </w:rPr>
      </w:pPr>
    </w:p>
    <w:p w:rsidRDefault="0076086D" w:rsidP="0076086D" w:rsidR="0076086D"/>
    <w:p w:rsidRDefault="00E23CEB" w:rsidP="00E23CEB" w:rsidR="00E23CEB" w:rsidRPr="00E23CE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lastRenderedPageBreak/>
        <w:t>Broj: St-2225/16-23</w:t>
      </w:r>
    </w:p>
    <w:p w:rsidRDefault="00753160" w:rsidP="00753160" w:rsidR="00753160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753160" w:rsidP="00753160" w:rsidR="00753160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C0D0F" w:rsidP="0051188D" w:rsidR="00DC0D0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86171" w:rsidP="00C617DA" w:rsidR="00B07079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9767FB" w:rsidR="00E23CE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E23CEB">
        <w:rPr>
          <w:rFonts w:cs="Times New Roman" w:hAnsi="Times New Roman" w:ascii="Times New Roman"/>
          <w:sz w:val="24"/>
          <w:szCs w:val="24"/>
        </w:rPr>
        <w:t>12. siječnja 2017</w:t>
      </w:r>
      <w:r w:rsidR="009767FB"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E23CEB" w:rsidRPr="00E23CEB">
        <w:rPr>
          <w:rFonts w:cs="Times New Roman" w:hAnsi="Times New Roman" w:ascii="Times New Roman"/>
          <w:b/>
          <w:sz w:val="24"/>
          <w:szCs w:val="24"/>
        </w:rPr>
        <w:t>stečajna masa iza  EMPORIUM d.o.o. „u stečaju“ Vukovar</w:t>
      </w:r>
      <w:r w:rsidRPr="00E23CEB">
        <w:rPr>
          <w:rFonts w:cs="Times New Roman" w:hAnsi="Times New Roman" w:ascii="Times New Roman"/>
          <w:sz w:val="24"/>
          <w:szCs w:val="24"/>
        </w:rPr>
        <w:t>, stečajn</w:t>
      </w:r>
      <w:r w:rsidR="00E23CEB" w:rsidRPr="00E23CEB">
        <w:rPr>
          <w:rFonts w:cs="Times New Roman" w:hAnsi="Times New Roman" w:ascii="Times New Roman"/>
          <w:sz w:val="24"/>
          <w:szCs w:val="24"/>
        </w:rPr>
        <w:t>i</w:t>
      </w:r>
      <w:r w:rsidRPr="00E23CEB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E23CEB" w:rsidRPr="00E23CEB">
        <w:rPr>
          <w:rFonts w:cs="Times New Roman" w:hAnsi="Times New Roman" w:ascii="Times New Roman"/>
          <w:sz w:val="24"/>
          <w:szCs w:val="24"/>
        </w:rPr>
        <w:t>o</w:t>
      </w:r>
      <w:r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="00E720E6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="00E23CEB">
        <w:rPr>
          <w:rFonts w:cs="Times New Roman" w:hAnsi="Times New Roman" w:ascii="Times New Roman"/>
          <w:sz w:val="24"/>
          <w:szCs w:val="24"/>
        </w:rPr>
        <w:t xml:space="preserve">2 </w:t>
      </w:r>
      <w:r w:rsidR="00E23CEB" w:rsidRPr="00E23CEB">
        <w:rPr>
          <w:rFonts w:cs="Times New Roman" w:hAnsi="Times New Roman" w:ascii="Times New Roman"/>
          <w:sz w:val="24"/>
          <w:szCs w:val="24"/>
        </w:rPr>
        <w:t xml:space="preserve"> tražbine</w:t>
      </w:r>
      <w:r w:rsidRPr="00E23CEB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E720E6" w:rsidRPr="00E23CEB">
        <w:rPr>
          <w:rFonts w:cs="Times New Roman" w:hAnsi="Times New Roman" w:ascii="Times New Roman"/>
          <w:sz w:val="24"/>
          <w:szCs w:val="24"/>
        </w:rPr>
        <w:t>I</w:t>
      </w:r>
      <w:r w:rsidRPr="00E23CEB">
        <w:rPr>
          <w:rFonts w:cs="Times New Roman" w:hAnsi="Times New Roman" w:ascii="Times New Roman"/>
          <w:sz w:val="24"/>
          <w:szCs w:val="24"/>
        </w:rPr>
        <w:t>I višeg isplatnog reda</w:t>
      </w:r>
      <w:r w:rsidR="00E720E6"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="00E23CEB" w:rsidRPr="00E23CEB">
        <w:rPr>
          <w:rFonts w:cs="Times New Roman" w:hAnsi="Times New Roman" w:ascii="Times New Roman"/>
          <w:sz w:val="24"/>
          <w:szCs w:val="24"/>
        </w:rPr>
        <w:t>i to u ukupnom iznosu od 2.171.435,69 kn.</w:t>
      </w:r>
    </w:p>
    <w:p w:rsidRDefault="00E23CEB" w:rsidP="009767FB" w:rsidR="00E23CE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 xml:space="preserve">Uvidom u prijavu tražbine Janko </w:t>
      </w:r>
      <w:proofErr w:type="spellStart"/>
      <w:r w:rsidRPr="00E23CEB">
        <w:rPr>
          <w:rFonts w:cs="Times New Roman" w:hAnsi="Times New Roman" w:ascii="Times New Roman"/>
          <w:sz w:val="24"/>
          <w:szCs w:val="24"/>
        </w:rPr>
        <w:t>Lender</w:t>
      </w:r>
      <w:proofErr w:type="spellEnd"/>
      <w:r w:rsidRPr="00E23CEB">
        <w:rPr>
          <w:rFonts w:cs="Times New Roman" w:hAnsi="Times New Roman" w:ascii="Times New Roman"/>
          <w:sz w:val="24"/>
          <w:szCs w:val="24"/>
        </w:rPr>
        <w:t xml:space="preserve"> iz Opatije, </w:t>
      </w:r>
      <w:proofErr w:type="spellStart"/>
      <w:r w:rsidRPr="00E23CEB">
        <w:rPr>
          <w:rFonts w:cs="Times New Roman" w:hAnsi="Times New Roman" w:ascii="Times New Roman"/>
          <w:sz w:val="24"/>
          <w:szCs w:val="24"/>
        </w:rPr>
        <w:t>Varljenska</w:t>
      </w:r>
      <w:proofErr w:type="spellEnd"/>
      <w:r w:rsidRPr="00E23CEB">
        <w:rPr>
          <w:rFonts w:cs="Times New Roman" w:hAnsi="Times New Roman" w:ascii="Times New Roman"/>
          <w:sz w:val="24"/>
          <w:szCs w:val="24"/>
        </w:rPr>
        <w:t xml:space="preserve"> cesta 7a, OIB: 53904640279 sud je utvrdio da ista ulazi u tražbinu nižeg isplatnog reda te je o istom sud donio odluku posebnim Rješenjem.</w:t>
      </w:r>
    </w:p>
    <w:p w:rsidRDefault="00E23CEB" w:rsidP="009767FB" w:rsidR="00E23CE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23CEB" w:rsidP="009767FB" w:rsidR="009767F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 xml:space="preserve"> </w:t>
      </w:r>
      <w:r w:rsidR="009767FB" w:rsidRPr="00E23CEB">
        <w:rPr>
          <w:rFonts w:cs="Times New Roman" w:hAnsi="Times New Roman" w:ascii="Times New Roman"/>
          <w:sz w:val="24"/>
          <w:szCs w:val="24"/>
        </w:rPr>
        <w:t>Vjerovnika I višeg isplatnog reda nema.</w:t>
      </w:r>
    </w:p>
    <w:p w:rsidRDefault="009767FB" w:rsidP="00463855" w:rsidR="009767F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23CEB" w:rsidP="00E23CEB" w:rsidR="00E23CEB" w:rsidRPr="00E23CE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E23CEB">
        <w:rPr>
          <w:rFonts w:cs="Times New Roman" w:hAnsi="Times New Roman" w:ascii="Times New Roman"/>
          <w:sz w:val="24"/>
          <w:szCs w:val="24"/>
        </w:rPr>
        <w:t xml:space="preserve">Imajući u vidu odredbe čl. 138 st. 1   u vezi s čl. 263 Stečajnog zakona („Narodne novine“ broj 71/15  u daljnjem tekstu SZ) sud je odlučio kao u izreci. </w:t>
      </w:r>
    </w:p>
    <w:p w:rsidRDefault="009767FB" w:rsidP="00E23CEB" w:rsidR="009767FB">
      <w:pPr>
        <w:ind w:firstLine="0" w:left="0"/>
      </w:pPr>
    </w:p>
    <w:p w:rsidRDefault="00E23CEB" w:rsidP="0051188D" w:rsidR="00BA07CE">
      <w:pPr>
        <w:ind w:firstLine="708" w:left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i</w:t>
      </w:r>
      <w:r w:rsidR="009767FB">
        <w:rPr>
          <w:rFonts w:cs="Times New Roman" w:hAnsi="Times New Roman" w:ascii="Times New Roman"/>
          <w:sz w:val="24"/>
          <w:szCs w:val="24"/>
        </w:rPr>
        <w:t>zlučnih prava nema.</w:t>
      </w:r>
      <w:r w:rsidR="0051188D"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20E6" w:rsidP="0051188D" w:rsidR="00E720E6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720E6" w:rsidP="0051188D" w:rsidR="00E720E6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E720E6" w:rsidP="0051188D" w:rsidR="00E720E6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E23CEB">
        <w:rPr>
          <w:rFonts w:cs="Times New Roman" w:hAnsi="Times New Roman" w:ascii="Times New Roman"/>
          <w:sz w:val="24"/>
          <w:szCs w:val="24"/>
        </w:rPr>
        <w:t>21. ožujka 2017. g.</w:t>
      </w:r>
      <w:r w:rsidR="009767FB">
        <w:rPr>
          <w:rFonts w:cs="Times New Roman" w:hAnsi="Times New Roman" w:ascii="Times New Roman"/>
          <w:sz w:val="24"/>
          <w:szCs w:val="24"/>
        </w:rPr>
        <w:t>.</w:t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="00E23CEB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A07CE" w:rsidP="00BA07CE" w:rsid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</w:t>
      </w:r>
      <w:r w:rsidR="00E23CEB">
        <w:rPr>
          <w:rFonts w:cs="Times New Roman" w:hAnsi="Times New Roman" w:ascii="Times New Roman"/>
          <w:sz w:val="24"/>
          <w:szCs w:val="24"/>
        </w:rPr>
        <w:t xml:space="preserve"> 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E720E6" w:rsidP="00BA07CE" w:rsidR="00E720E6">
      <w:pPr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>
      <w:pPr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>
      <w:pPr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51188D" w:rsidP="0051188D" w:rsidR="00BA07CE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 xml:space="preserve">       </w:t>
      </w:r>
      <w:r w:rsidR="00BA07CE" w:rsidRPr="00E720E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07CE" w:rsidP="00BA07CE" w:rsidR="00BA07CE" w:rsidRPr="00E720E6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BA07CE" w:rsidP="00BA07CE" w:rsidR="00BA07CE" w:rsidRPr="00E720E6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 w:rsidRPr="00E720E6">
      <w:pPr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A07CE" w:rsidP="00BA07CE" w:rsidR="00BA07CE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BA07CE" w:rsidP="006C515F" w:rsidR="00BA07CE" w:rsidRPr="00BA07CE">
      <w:pPr>
        <w:tabs>
          <w:tab w:pos="3615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E23CEB">
        <w:rPr>
          <w:rFonts w:cs="Times New Roman" w:hAnsi="Times New Roman" w:ascii="Times New Roman"/>
          <w:sz w:val="24"/>
          <w:szCs w:val="24"/>
        </w:rPr>
        <w:t xml:space="preserve"> Bojan </w:t>
      </w:r>
      <w:proofErr w:type="spellStart"/>
      <w:r w:rsidR="00E23CEB">
        <w:rPr>
          <w:rFonts w:cs="Times New Roman" w:hAnsi="Times New Roman" w:ascii="Times New Roman"/>
          <w:sz w:val="24"/>
          <w:szCs w:val="24"/>
        </w:rPr>
        <w:t>Sudarević</w:t>
      </w:r>
      <w:proofErr w:type="spellEnd"/>
    </w:p>
    <w:p w:rsidRDefault="00BA07CE" w:rsidP="009767FB" w:rsidR="00753160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C2A9E">
        <w:rPr>
          <w:rFonts w:cs="Times New Roman" w:hAnsi="Times New Roman" w:ascii="Times New Roman"/>
          <w:sz w:val="24"/>
          <w:szCs w:val="24"/>
        </w:rPr>
        <w:t>ŽDO Osijek</w:t>
      </w:r>
    </w:p>
    <w:p w:rsidRDefault="009767FB" w:rsidP="00E720E6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BA07CE" w:rsidRPr="00BA07CE">
        <w:rPr>
          <w:rFonts w:cs="Times New Roman" w:hAnsi="Times New Roman" w:ascii="Times New Roman"/>
          <w:sz w:val="24"/>
          <w:szCs w:val="24"/>
        </w:rPr>
        <w:t>.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="00E23CEB">
        <w:rPr>
          <w:rFonts w:cs="Times New Roman" w:hAnsi="Times New Roman" w:ascii="Times New Roman"/>
          <w:sz w:val="24"/>
          <w:szCs w:val="24"/>
        </w:rPr>
        <w:t>e-</w:t>
      </w:r>
      <w:r w:rsidR="00BA07CE" w:rsidRPr="00BA07CE">
        <w:rPr>
          <w:rFonts w:cs="Times New Roman" w:hAnsi="Times New Roman" w:ascii="Times New Roman"/>
          <w:sz w:val="24"/>
          <w:szCs w:val="24"/>
        </w:rPr>
        <w:t>oglasna ploča</w:t>
      </w:r>
    </w:p>
    <w:p w:rsidRDefault="009767FB" w:rsidP="00BA07CE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51188D">
        <w:rPr>
          <w:rFonts w:cs="Times New Roman" w:hAnsi="Times New Roman" w:ascii="Times New Roman"/>
          <w:sz w:val="24"/>
          <w:szCs w:val="24"/>
        </w:rPr>
        <w:t>. k-</w:t>
      </w:r>
      <w:r w:rsidR="00E23CEB">
        <w:rPr>
          <w:rFonts w:cs="Times New Roman" w:hAnsi="Times New Roman" w:ascii="Times New Roman"/>
          <w:sz w:val="24"/>
          <w:szCs w:val="24"/>
        </w:rPr>
        <w:t>21.4.</w:t>
      </w: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CC34B1" w:rsidP="00915FAF" w:rsidR="00463855" w:rsidRPr="005F1DCE"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23CEB">
        <w:rPr>
          <w:rFonts w:cs="Times New Roman" w:hAnsi="Times New Roman" w:ascii="Times New Roman"/>
          <w:sz w:val="24"/>
          <w:szCs w:val="24"/>
        </w:rPr>
        <w:t xml:space="preserve">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463855" w:rsidP="00BA07CE" w:rsidR="00463855" w:rsidRPr="00BA07CE">
      <w:pPr>
        <w:rPr>
          <w:rFonts w:cs="Times New Roman" w:hAnsi="Times New Roman" w:ascii="Times New Roman"/>
          <w:sz w:val="24"/>
          <w:szCs w:val="24"/>
        </w:rPr>
      </w:pPr>
    </w:p>
    <w:sectPr w:rsidR="00463855" w:rsidRPr="00BA07CE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C7F" w:rsidP="00B07079" w:rsidR="00EC5C7F">
      <w:r>
        <w:separator/>
      </w:r>
    </w:p>
  </w:endnote>
  <w:endnote w:id="0" w:type="continuationSeparator">
    <w:p w:rsidRDefault="00EC5C7F" w:rsidP="00B07079" w:rsidR="00EC5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079" w:rsidR="00B07079">
    <w:pPr>
      <w:pStyle w:val="Podnoje"/>
      <w:jc w:val="right"/>
    </w:pPr>
  </w:p>
  <w:p w:rsidRDefault="00B07079" w:rsidR="00B070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C7F" w:rsidP="00B07079" w:rsidR="00EC5C7F">
      <w:r>
        <w:separator/>
      </w:r>
    </w:p>
  </w:footnote>
  <w:footnote w:id="0" w:type="continuationSeparator">
    <w:p w:rsidRDefault="00EC5C7F" w:rsidP="00B07079" w:rsidR="00EC5C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BA07CE" w:rsidR="00BA07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FAF">
          <w:rPr>
            <w:noProof/>
          </w:rPr>
          <w:t>3</w:t>
        </w:r>
        <w:r>
          <w:fldChar w:fldCharType="end"/>
        </w:r>
      </w:p>
    </w:sdtContent>
  </w:sdt>
  <w:p w:rsidRDefault="00BA07CE" w:rsidR="00BA0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1769E3"/>
    <w:rsid w:val="0018484D"/>
    <w:rsid w:val="001855D1"/>
    <w:rsid w:val="001C2A9E"/>
    <w:rsid w:val="001E5777"/>
    <w:rsid w:val="001F709B"/>
    <w:rsid w:val="002C066D"/>
    <w:rsid w:val="00333DCC"/>
    <w:rsid w:val="003F7F06"/>
    <w:rsid w:val="00410FA6"/>
    <w:rsid w:val="00463855"/>
    <w:rsid w:val="004D493D"/>
    <w:rsid w:val="0051188D"/>
    <w:rsid w:val="005D5DBC"/>
    <w:rsid w:val="00624746"/>
    <w:rsid w:val="006A4140"/>
    <w:rsid w:val="006C515F"/>
    <w:rsid w:val="00753160"/>
    <w:rsid w:val="0076086D"/>
    <w:rsid w:val="008A2EDC"/>
    <w:rsid w:val="008B5202"/>
    <w:rsid w:val="008C257A"/>
    <w:rsid w:val="00911D0A"/>
    <w:rsid w:val="00915FAF"/>
    <w:rsid w:val="009767FB"/>
    <w:rsid w:val="00A00D91"/>
    <w:rsid w:val="00A36545"/>
    <w:rsid w:val="00A755AA"/>
    <w:rsid w:val="00AE1332"/>
    <w:rsid w:val="00AF39C3"/>
    <w:rsid w:val="00B07079"/>
    <w:rsid w:val="00B646BB"/>
    <w:rsid w:val="00BA07CE"/>
    <w:rsid w:val="00C10F36"/>
    <w:rsid w:val="00C617DA"/>
    <w:rsid w:val="00C82A3C"/>
    <w:rsid w:val="00C87A60"/>
    <w:rsid w:val="00CB3C9C"/>
    <w:rsid w:val="00CC34B1"/>
    <w:rsid w:val="00CC7399"/>
    <w:rsid w:val="00D04D3D"/>
    <w:rsid w:val="00D83A21"/>
    <w:rsid w:val="00D92DE1"/>
    <w:rsid w:val="00DA4BD7"/>
    <w:rsid w:val="00DC0D0F"/>
    <w:rsid w:val="00E23CEB"/>
    <w:rsid w:val="00E720E6"/>
    <w:rsid w:val="00E86171"/>
    <w:rsid w:val="00EC5C7F"/>
    <w:rsid w:val="00EF313A"/>
    <w:rsid w:val="00F26D8F"/>
    <w:rsid w:val="00F8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23CEB"/>
    <w:rPr>
      <w:b/>
      <w:bCs/>
    </w:rPr>
  </w:style>
  <w:style w:styleId="Bezproreda" w:type="paragraph">
    <w:name w:val="No Spacing"/>
    <w:uiPriority w:val="1"/>
    <w:qFormat/>
    <w:rsid w:val="00E23CEB"/>
  </w:style>
  <w:style w:styleId="Tekstrezerviranogmjesta" w:type="character">
    <w:name w:val="Placeholder Text"/>
    <w:basedOn w:val="Zadanifontodlomka"/>
    <w:uiPriority w:val="99"/>
    <w:semiHidden/>
    <w:rsid w:val="00915F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F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F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F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F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23CEB"/>
    <w:rPr>
      <w:b/>
      <w:bCs/>
    </w:rPr>
  </w:style>
  <w:style w:styleId="Bezproreda" w:type="paragraph">
    <w:name w:val="No Spacing"/>
    <w:uiPriority w:val="1"/>
    <w:qFormat/>
    <w:rsid w:val="00E23CEB"/>
  </w:style>
  <w:style w:styleId="Tekstrezerviranogmjesta" w:type="character">
    <w:name w:val="Placeholder Text"/>
    <w:basedOn w:val="Zadanifontodlomka"/>
    <w:uiPriority w:val="99"/>
    <w:semiHidden/>
    <w:rsid w:val="00915F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F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F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F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F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St-2225/2016</izvorni_sadrzaj>
    <derivirana_varijabla naziv="DomainObject.Predmet.OznakaBroj_1">St-2225/2016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EMPORIUM d.o.o. za proizvodnju, trgovinu i usluge</izvorni_sadrzaj>
    <derivirana_varijabla naziv="DomainObject.Predmet.ProtustrankaFormated_1">  EMPORIUM d.o.o. za proizvodnju, trgovinu i usluge</derivirana_varijabla>
  </DomainObject.Predmet.ProtustrankaFormated>
  <DomainObject.Predmet.ProtustrankaFormatedOIB>
    <izvorni_sadrzaj>  EMPORIUM d.o.o. za proizvodnju, trgovinu i usluge, OIB 04905149931</izvorni_sadrzaj>
    <derivirana_varijabla naziv="DomainObject.Predmet.ProtustrankaFormatedOIB_1">  EMPORIUM d.o.o. za proizvodnju, trgovinu i usluge, OIB 04905149931</derivirana_varijabla>
  </DomainObject.Predmet.ProtustrankaFormatedOIB>
  <DomainObject.Predmet.ProtustrankaFormatedWithAdress>
    <izvorni_sadrzaj> EMPORIUM d.o.o. za proizvodnju, trgovinu i usluge, Tri Ruže 32, 32000 Vukovar</izvorni_sadrzaj>
    <derivirana_varijabla naziv="DomainObject.Predmet.ProtustrankaFormatedWithAdress_1"> EMPORIUM d.o.o. za proizvodnju, trgovinu i usluge, Tri Ruže 32, 32000 Vukovar</derivirana_varijabla>
  </DomainObject.Predmet.ProtustrankaFormatedWithAdress>
  <DomainObject.Predmet.ProtustrankaFormatedWithAdressOIB>
    <izvorni_sadrzaj> EMPORIUM d.o.o. za proizvodnju, trgovinu i usluge, OIB 04905149931, Tri Ruže 32, 32000 Vukovar</izvorni_sadrzaj>
    <derivirana_varijabla naziv="DomainObject.Predmet.ProtustrankaFormatedWithAdressOIB_1"> EMPORIUM d.o.o. za proizvodnju, trgovinu i usluge, OIB 04905149931, Tri Ruže 32, 32000 Vukovar</derivirana_varijabla>
  </DomainObject.Predmet.ProtustrankaFormatedWithAdressOIB>
  <DomainObject.Predmet.ProtustrankaWithAdress>
    <izvorni_sadrzaj>EMPORIUM d.o.o. za proizvodnju, trgovinu i usluge Tri Ruže 32, 32000 Vukovar</izvorni_sadrzaj>
    <derivirana_varijabla naziv="DomainObject.Predmet.ProtustrankaWithAdress_1">EMPORIUM d.o.o. za proizvodnju, trgovinu i usluge Tri Ruže 32, 32000 Vukovar</derivirana_varijabla>
  </DomainObject.Predmet.ProtustrankaWithAdress>
  <DomainObject.Predmet.ProtustrankaWithAdressOIB>
    <izvorni_sadrzaj>EMPORIUM d.o.o. za proizvodnju, trgovinu i usluge, OIB 04905149931, Tri Ruže 32, 32000 Vukovar</izvorni_sadrzaj>
    <derivirana_varijabla naziv="DomainObject.Predmet.ProtustrankaWithAdressOIB_1">EMPORIUM d.o.o. za proizvodnju, trgovinu i usluge, OIB 04905149931, Tri Ruže 32, 32000 Vukovar</derivirana_varijabla>
  </DomainObject.Predmet.ProtustrankaWithAdressOIB>
  <DomainObject.Predmet.ProtustrankaNazivFormated>
    <izvorni_sadrzaj>EMPORIUM d.o.o. za proizvodnju, trgovinu i usluge</izvorni_sadrzaj>
    <derivirana_varijabla naziv="DomainObject.Predmet.ProtustrankaNazivFormated_1">EMPORIUM d.o.o. za proizvodnju, trgovinu i usluge</derivirana_varijabla>
  </DomainObject.Predmet.ProtustrankaNazivFormated>
  <DomainObject.Predmet.ProtustrankaNazivFormatedOIB>
    <izvorni_sadrzaj>EMPORIUM d.o.o. za proizvodnju, trgovinu i usluge, OIB 04905149931</izvorni_sadrzaj>
    <derivirana_varijabla naziv="DomainObject.Predmet.ProtustrankaNazivFormatedOIB_1">EMPORIUM d.o.o. za proizvodnju, trgovinu i usluge, OIB 04905149931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Janko Lender</izvorni_sadrzaj>
    <derivirana_varijabla naziv="DomainObject.Predmet.StrankaFormated_1">  Janko Lender</derivirana_varijabla>
  </DomainObject.Predmet.StrankaFormated>
  <DomainObject.Predmet.StrankaFormatedOIB>
    <izvorni_sadrzaj>  Janko Lender, OIB 53904640279</izvorni_sadrzaj>
    <derivirana_varijabla naziv="DomainObject.Predmet.StrankaFormatedOIB_1">  Janko Lender, OIB 53904640279</derivirana_varijabla>
  </DomainObject.Predmet.StrankaFormatedOIB>
  <DomainObject.Predmet.StrankaFormatedWithAdress>
    <izvorni_sadrzaj> Janko Lender, Varljenska cesta 7a, 51410 Opatija</izvorni_sadrzaj>
    <derivirana_varijabla naziv="DomainObject.Predmet.StrankaFormatedWithAdress_1"> Janko Lender, Varljenska cesta 7a, 51410 Opatija</derivirana_varijabla>
  </DomainObject.Predmet.StrankaFormatedWithAdress>
  <DomainObject.Predmet.StrankaFormatedWithAdressOIB>
    <izvorni_sadrzaj> Janko Lender, OIB 53904640279, Varljenska cesta 7a, 51410 Opatija</izvorni_sadrzaj>
    <derivirana_varijabla naziv="DomainObject.Predmet.StrankaFormatedWithAdressOIB_1"> Janko Lender, OIB 53904640279, Varljenska cesta 7a, 51410 Opatija</derivirana_varijabla>
  </DomainObject.Predmet.StrankaFormatedWithAdressOIB>
  <DomainObject.Predmet.StrankaWithAdress>
    <izvorni_sadrzaj>Janko Lender Varljenska cesta 7a,51410 Opatija</izvorni_sadrzaj>
    <derivirana_varijabla naziv="DomainObject.Predmet.StrankaWithAdress_1">Janko Lender Varljenska cesta 7a,51410 Opatija</derivirana_varijabla>
  </DomainObject.Predmet.StrankaWithAdress>
  <DomainObject.Predmet.StrankaWithAdressOIB>
    <izvorni_sadrzaj>Janko Lender, OIB 53904640279, Varljenska cesta 7a,51410 Opatija</izvorni_sadrzaj>
    <derivirana_varijabla naziv="DomainObject.Predmet.StrankaWithAdressOIB_1">Janko Lender, OIB 53904640279, Varljenska cesta 7a,51410 Opatija</derivirana_varijabla>
  </DomainObject.Predmet.StrankaWithAdressOIB>
  <DomainObject.Predmet.StrankaNazivFormated>
    <izvorni_sadrzaj>Janko Lender</izvorni_sadrzaj>
    <derivirana_varijabla naziv="DomainObject.Predmet.StrankaNazivFormated_1">Janko Lender</derivirana_varijabla>
  </DomainObject.Predmet.StrankaNazivFormated>
  <DomainObject.Predmet.StrankaNazivFormatedOIB>
    <izvorni_sadrzaj>Janko Lender, OIB 53904640279</izvorni_sadrzaj>
    <derivirana_varijabla naziv="DomainObject.Predmet.StrankaNazivFormatedOIB_1">Janko Lender, OIB 53904640279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Janko Lender</item>
    </izvorni_sadrzaj>
    <derivirana_varijabla naziv="DomainObject.Predmet.StrankaListFormated_1">
      <item>Janko Lender</item>
    </derivirana_varijabla>
  </DomainObject.Predmet.StrankaListFormated>
  <DomainObject.Predmet.StrankaListFormatedOIB>
    <izvorni_sadrzaj>
      <item>Janko Lender, OIB 53904640279</item>
    </izvorni_sadrzaj>
    <derivirana_varijabla naziv="DomainObject.Predmet.StrankaListFormatedOIB_1">
      <item>Janko Lender, OIB 53904640279</item>
    </derivirana_varijabla>
  </DomainObject.Predmet.StrankaListFormatedOIB>
  <DomainObject.Predmet.StrankaListFormatedWithAdress>
    <izvorni_sadrzaj>
      <item>Janko Lender, Varljenska cesta 7a, 51410 Opatija</item>
    </izvorni_sadrzaj>
    <derivirana_varijabla naziv="DomainObject.Predmet.StrankaListFormatedWithAdress_1">
      <item>Janko Lender, Varljenska cesta 7a, 51410 Opatija</item>
    </derivirana_varijabla>
  </DomainObject.Predmet.StrankaListFormatedWithAdress>
  <DomainObject.Predmet.StrankaListFormatedWithAdressOIB>
    <izvorni_sadrzaj>
      <item>Janko Lender, OIB 53904640279, Varljenska cesta 7a, 51410 Opatija</item>
    </izvorni_sadrzaj>
    <derivirana_varijabla naziv="DomainObject.Predmet.StrankaListFormatedWithAdressOIB_1">
      <item>Janko Lender, OIB 53904640279, Varljenska cesta 7a, 51410 Opatija</item>
    </derivirana_varijabla>
  </DomainObject.Predmet.StrankaListFormatedWithAdressOIB>
  <DomainObject.Predmet.StrankaListNazivFormated>
    <izvorni_sadrzaj>
      <item>Janko Lender</item>
    </izvorni_sadrzaj>
    <derivirana_varijabla naziv="DomainObject.Predmet.StrankaListNazivFormated_1">
      <item>Janko Lender</item>
    </derivirana_varijabla>
  </DomainObject.Predmet.StrankaListNazivFormated>
  <DomainObject.Predmet.StrankaListNazivFormatedOIB>
    <izvorni_sadrzaj>
      <item>Janko Lender, OIB 53904640279</item>
    </izvorni_sadrzaj>
    <derivirana_varijabla naziv="DomainObject.Predmet.StrankaListNazivFormatedOIB_1">
      <item>Janko Lender, OIB 53904640279</item>
    </derivirana_varijabla>
  </DomainObject.Predmet.StrankaListNazivFormatedOIB>
  <DomainObject.Predmet.ProtuStrankaListFormated>
    <izvorni_sadrzaj>
      <item>EMPORIUM d.o.o. za proizvodnju, trgovinu i usluge</item>
    </izvorni_sadrzaj>
    <derivirana_varijabla naziv="DomainObject.Predmet.ProtuStrankaListFormated_1">
      <item>EMPORIUM d.o.o. za proizvodnju, trgovinu i usluge</item>
    </derivirana_varijabla>
  </DomainObject.Predmet.ProtuStrankaListFormated>
  <DomainObject.Predmet.ProtuStrankaListFormatedOIB>
    <izvorni_sadrzaj>
      <item>EMPORIUM d.o.o. za proizvodnju, trgovinu i usluge, OIB 04905149931</item>
    </izvorni_sadrzaj>
    <derivirana_varijabla naziv="DomainObject.Predmet.ProtuStrankaListFormatedOIB_1">
      <item>EMPORIUM d.o.o. za proizvodnju, trgovinu i usluge, OIB 04905149931</item>
    </derivirana_varijabla>
  </DomainObject.Predmet.ProtuStrankaListFormatedOIB>
  <DomainObject.Predmet.ProtuStrankaListFormatedWithAdress>
    <izvorni_sadrzaj>
      <item>EMPORIUM d.o.o. za proizvodnju, trgovinu i usluge, Tri Ruže 32, 32000 Vukovar</item>
    </izvorni_sadrzaj>
    <derivirana_varijabla naziv="DomainObject.Predmet.ProtuStrankaListFormatedWithAdress_1">
      <item>EMPORIUM d.o.o. za proizvodnju, trgovinu i usluge, Tri Ruže 32, 32000 Vukovar</item>
    </derivirana_varijabla>
  </DomainObject.Predmet.ProtuStrankaListFormatedWithAdress>
  <DomainObject.Predmet.ProtuStrankaListFormatedWithAdressOIB>
    <izvorni_sadrzaj>
      <item>EMPORIUM d.o.o. za proizvodnju, trgovinu i usluge, OIB 04905149931, Tri Ruže 32, 32000 Vukovar</item>
    </izvorni_sadrzaj>
    <derivirana_varijabla naziv="DomainObject.Predmet.ProtuStrankaListFormatedWithAdressOIB_1">
      <item>EMPORIUM d.o.o. za proizvodnju, trgovinu i usluge, OIB 04905149931, Tri Ruže 32, 32000 Vukovar</item>
    </derivirana_varijabla>
  </DomainObject.Predmet.ProtuStrankaListFormatedWithAdressOIB>
  <DomainObject.Predmet.ProtuStrankaListNazivFormated>
    <izvorni_sadrzaj>
      <item>EMPORIUM d.o.o. za proizvodnju, trgovinu i usluge</item>
    </izvorni_sadrzaj>
    <derivirana_varijabla naziv="DomainObject.Predmet.ProtuStrankaListNazivFormated_1">
      <item>EMPORIUM d.o.o. za proizvodnju, trgovinu i usluge</item>
    </derivirana_varijabla>
  </DomainObject.Predmet.ProtuStrankaListNazivFormated>
  <DomainObject.Predmet.ProtuStrankaListNazivFormatedOIB>
    <izvorni_sadrzaj>
      <item>EMPORIUM d.o.o. za proizvodnju, trgovinu i usluge, OIB 04905149931</item>
    </izvorni_sadrzaj>
    <derivirana_varijabla naziv="DomainObject.Predmet.ProtuStrankaListNazivFormatedOIB_1">
      <item>EMPORIUM d.o.o. za proizvodnju, trgovinu i usluge, OIB 04905149931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Janko Lender</izvorni_sadrzaj>
    <derivirana_varijabla naziv="DomainObject.Predmet.StrankaIDrugi_1">Janko Lender</derivirana_varijabla>
  </DomainObject.Predmet.StrankaIDrugi>
  <DomainObject.Predmet.ProtustrankaIDrugi>
    <izvorni_sadrzaj>EMPORIUM d.o.o. za proizvodnju, trgovinu i usluge</izvorni_sadrzaj>
    <derivirana_varijabla naziv="DomainObject.Predmet.ProtustrankaIDrugi_1">EMPORIUM d.o.o. za proizvodnju, trgovinu i usluge</derivirana_varijabla>
  </DomainObject.Predmet.ProtustrankaIDrugi>
  <DomainObject.Predmet.StrankaIDrugiAdressOIB>
    <izvorni_sadrzaj>Janko Lender, OIB 53904640279, Varljenska cesta 7a, 51410 Opatija</izvorni_sadrzaj>
    <derivirana_varijabla naziv="DomainObject.Predmet.StrankaIDrugiAdressOIB_1">Janko Lender, OIB 53904640279, Varljenska cesta 7a, 51410 Opatija</derivirana_varijabla>
  </DomainObject.Predmet.StrankaIDrugiAdressOIB>
  <DomainObject.Predmet.ProtustrankaIDrugiAdressOIB>
    <izvorni_sadrzaj>EMPORIUM d.o.o. za proizvodnju, trgovinu i usluge, OIB 04905149931, Tri Ruže 32, 32000 Vukovar</izvorni_sadrzaj>
    <derivirana_varijabla naziv="DomainObject.Predmet.ProtustrankaIDrugiAdressOIB_1">EMPORIUM d.o.o. za proizvodnju, trgovinu i usluge, OIB 04905149931, Tri Ruže 32,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EMPORIUM d.o.o. za proizvodnju, trgovinu i usluge</item>
      <item>Janko Lender</item>
    </izvorni_sadrzaj>
    <derivirana_varijabla naziv="DomainObject.Predmet.SudioniciListNaziv_1">
      <item>EMPORIUM d.o.o. za proizvodnju, trgovinu i usluge</item>
      <item>Janko Lender</item>
    </derivirana_varijabla>
  </DomainObject.Predmet.SudioniciListNaziv>
  <DomainObject.Predmet.SudioniciListAdressOIB>
    <izvorni_sadrzaj>
      <item>EMPORIUM d.o.o. za proizvodnju, trgovinu i usluge, OIB 04905149931, Tri Ruže 32,32000 Vukovar</item>
      <item>Janko Lender, OIB 53904640279, Varljenska cesta 7a,51410 Opatija</item>
    </izvorni_sadrzaj>
    <derivirana_varijabla naziv="DomainObject.Predmet.SudioniciListAdressOIB_1">
      <item>EMPORIUM d.o.o. za proizvodnju, trgovinu i usluge, OIB 04905149931, Tri Ruže 32,32000 Vukovar</item>
      <item>Janko Lender, OIB 53904640279, Varljenska cesta 7a,51410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04905149931</item>
      <item>, OIB 53904640279</item>
    </izvorni_sadrzaj>
    <derivirana_varijabla naziv="DomainObject.Predmet.SudioniciListNazivOIB_1">
      <item>, OIB 04905149931</item>
      <item>, OIB 53904640279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5FA8B4-B9CC-4EAB-BC77-BC7A3C3B67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294</properties:Words>
  <properties:Characters>1498</properties:Characters>
  <properties:Lines>144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2017-03-21T12:58:00Z</dcterms:created>
  <dc:creator>Korisnik</dc:creator>
  <cp:lastModifiedBy>Danijela Sekulić</cp:lastModifiedBy>
  <cp:lastPrinted>2017-03-21T12:57:00Z</cp:lastPrinted>
  <dcterms:modified xmlns:xsi="http://www.w3.org/2001/XMLSchema-instance" xsi:type="dcterms:W3CDTF">2017-03-21T12:59:00Z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