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7b0f" w14:paraId="2d97b0f" w:rsidRDefault="00762AAA" w:rsidP="00762AAA" w:rsidR="00762AAA" w:rsidRPr="005F3973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F3973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5F397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973">
        <w:rPr>
          <w:rFonts w:cs="Times New Roman" w:hAnsi="Times New Roman" w:ascii="Times New Roman"/>
          <w:sz w:val="24"/>
          <w:szCs w:val="24"/>
        </w:rPr>
        <w:t xml:space="preserve"> </w:t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  <w:t xml:space="preserve">                             </w:t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 xml:space="preserve">                  B. Radić 2                   </w:t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599" w:rsidP="00762AAA" w:rsidR="001B0599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762AAA" w:rsidR="00762AAA" w:rsidRPr="005F39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62AAA" w:rsidP="00762AAA" w:rsidR="00762AAA" w:rsidRPr="005F39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2AAA" w:rsidP="00762AAA" w:rsidR="00762AAA" w:rsidRPr="005F39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62AAA" w:rsidP="00762AAA" w:rsidR="00762AAA" w:rsidRPr="005F39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019DB" w:rsidP="00762AAA" w:rsidR="00762AAA" w:rsidRPr="005F39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Nemec, kao stečajnom sucu, u stečajnom  predmetu, povodom prijedloga predlagatelja Financijske agencije Regionalni centar Zagreb, Podružnica Varaždin, Augusta Cesarca 2, Varaždin, OIB: 85821130368,  za otvaranje stečajnog postupka nad dužnikom </w:t>
      </w:r>
      <w:r w:rsidR="00831DE6" w:rsidRPr="005F3973">
        <w:rPr>
          <w:rFonts w:cs="Times New Roman" w:hAnsi="Times New Roman" w:ascii="Times New Roman"/>
          <w:sz w:val="24"/>
          <w:szCs w:val="24"/>
        </w:rPr>
        <w:t xml:space="preserve">BETA PLUS d.o.o., Juraja </w:t>
      </w:r>
      <w:proofErr w:type="spellStart"/>
      <w:r w:rsidR="00831DE6" w:rsidRPr="005F3973">
        <w:rPr>
          <w:rFonts w:cs="Times New Roman" w:hAnsi="Times New Roman" w:ascii="Times New Roman"/>
          <w:sz w:val="24"/>
          <w:szCs w:val="24"/>
        </w:rPr>
        <w:t>Habdelića</w:t>
      </w:r>
      <w:proofErr w:type="spellEnd"/>
      <w:r w:rsidR="00831DE6" w:rsidRPr="005F3973">
        <w:rPr>
          <w:rFonts w:cs="Times New Roman" w:hAnsi="Times New Roman" w:ascii="Times New Roman"/>
          <w:sz w:val="24"/>
          <w:szCs w:val="24"/>
        </w:rPr>
        <w:t xml:space="preserve"> 4, Varaždin, OIB: 53535806541</w:t>
      </w:r>
      <w:r w:rsidR="00777F22" w:rsidRPr="005F3973">
        <w:rPr>
          <w:rFonts w:cs="Times New Roman" w:hAnsi="Times New Roman" w:ascii="Times New Roman"/>
          <w:sz w:val="24"/>
          <w:szCs w:val="24"/>
        </w:rPr>
        <w:t xml:space="preserve">, dana </w:t>
      </w:r>
      <w:r w:rsidR="00831DE6" w:rsidRPr="005F3973">
        <w:rPr>
          <w:rFonts w:cs="Times New Roman" w:hAnsi="Times New Roman" w:ascii="Times New Roman"/>
          <w:sz w:val="24"/>
          <w:szCs w:val="24"/>
        </w:rPr>
        <w:t>28. ožujka 2017</w:t>
      </w:r>
      <w:r w:rsidR="00777F22" w:rsidRPr="005F3973">
        <w:rPr>
          <w:rFonts w:cs="Times New Roman" w:hAnsi="Times New Roman" w:ascii="Times New Roman"/>
          <w:sz w:val="24"/>
          <w:szCs w:val="24"/>
        </w:rPr>
        <w:t>.</w:t>
      </w:r>
    </w:p>
    <w:p w:rsidRDefault="00777F22" w:rsidP="00762AAA" w:rsidR="00777F22" w:rsidRPr="005F39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567B94" w:rsidR="00762AAA" w:rsidRPr="005F39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67B94" w:rsidP="00567B94" w:rsidR="00567B94" w:rsidRPr="005F39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2AAA" w:rsidP="001B0599" w:rsidR="00762AAA" w:rsidRPr="005F3973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</w:t>
      </w:r>
      <w:r w:rsidR="00567B94" w:rsidRPr="005F3973">
        <w:rPr>
          <w:rFonts w:cs="Times New Roman" w:hAnsi="Times New Roman" w:ascii="Times New Roman"/>
          <w:sz w:val="24"/>
          <w:szCs w:val="24"/>
        </w:rPr>
        <w:t xml:space="preserve">nad </w:t>
      </w:r>
      <w:r w:rsidR="008D3949" w:rsidRPr="005F3973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31DE6" w:rsidRPr="005F3973">
        <w:rPr>
          <w:rFonts w:cs="Times New Roman" w:hAnsi="Times New Roman" w:ascii="Times New Roman"/>
          <w:sz w:val="24"/>
          <w:szCs w:val="24"/>
        </w:rPr>
        <w:t xml:space="preserve">BETA PLUS d.o.o., Juraja </w:t>
      </w:r>
      <w:proofErr w:type="spellStart"/>
      <w:r w:rsidR="00831DE6" w:rsidRPr="005F3973">
        <w:rPr>
          <w:rFonts w:cs="Times New Roman" w:hAnsi="Times New Roman" w:ascii="Times New Roman"/>
          <w:sz w:val="24"/>
          <w:szCs w:val="24"/>
        </w:rPr>
        <w:t>Habdelića</w:t>
      </w:r>
      <w:proofErr w:type="spellEnd"/>
      <w:r w:rsidR="00831DE6" w:rsidRPr="005F3973">
        <w:rPr>
          <w:rFonts w:cs="Times New Roman" w:hAnsi="Times New Roman" w:ascii="Times New Roman"/>
          <w:sz w:val="24"/>
          <w:szCs w:val="24"/>
        </w:rPr>
        <w:t xml:space="preserve"> 4, Varaždin, OIB: 53535806541</w:t>
      </w:r>
      <w:r w:rsidR="00EB77A5" w:rsidRPr="005F3973">
        <w:rPr>
          <w:rFonts w:cs="Times New Roman" w:hAnsi="Times New Roman" w:ascii="Times New Roman"/>
          <w:sz w:val="24"/>
          <w:szCs w:val="24"/>
        </w:rPr>
        <w:t xml:space="preserve"> </w:t>
      </w:r>
      <w:r w:rsidRPr="005F3973">
        <w:rPr>
          <w:rFonts w:cs="Times New Roman" w:hAnsi="Times New Roman" w:ascii="Times New Roman"/>
          <w:sz w:val="24"/>
          <w:szCs w:val="24"/>
        </w:rPr>
        <w:t>zakazuje se za</w:t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1DE6" w:rsidP="0012128D" w:rsidR="00762AAA" w:rsidRPr="005F3973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>19. travnja</w:t>
      </w:r>
      <w:r w:rsidR="00777F22" w:rsidRPr="005F3973">
        <w:rPr>
          <w:rFonts w:cs="Times New Roman" w:hAnsi="Times New Roman" w:ascii="Times New Roman"/>
          <w:sz w:val="24"/>
          <w:szCs w:val="24"/>
        </w:rPr>
        <w:t xml:space="preserve"> 2017</w:t>
      </w:r>
      <w:r w:rsidR="00762AAA" w:rsidRPr="005F3973">
        <w:rPr>
          <w:rFonts w:cs="Times New Roman" w:hAnsi="Times New Roman" w:ascii="Times New Roman"/>
          <w:sz w:val="24"/>
          <w:szCs w:val="24"/>
        </w:rPr>
        <w:t xml:space="preserve">. u </w:t>
      </w:r>
      <w:r w:rsidRPr="005F3973">
        <w:rPr>
          <w:rFonts w:cs="Times New Roman" w:hAnsi="Times New Roman" w:ascii="Times New Roman"/>
          <w:sz w:val="24"/>
          <w:szCs w:val="24"/>
        </w:rPr>
        <w:t>9,00</w:t>
      </w:r>
      <w:r w:rsidR="00762AAA" w:rsidRPr="005F3973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762AAA" w:rsidP="00762AAA" w:rsidR="00762AAA" w:rsidRPr="005F39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2AAA" w:rsidP="00762AAA" w:rsidR="00567B94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>kod Trgovačkog suda u Varaždinu, Braće Radić 2, sudnica broj 230/II kat, a na koje se dostavom ovoga rješenja poziva</w:t>
      </w:r>
      <w:r w:rsidR="00567B94" w:rsidRPr="005F3973">
        <w:rPr>
          <w:rFonts w:cs="Times New Roman" w:hAnsi="Times New Roman" w:ascii="Times New Roman"/>
          <w:sz w:val="24"/>
          <w:szCs w:val="24"/>
        </w:rPr>
        <w:t xml:space="preserve">ju: </w:t>
      </w:r>
    </w:p>
    <w:p w:rsidRDefault="00567B94" w:rsidP="00762AAA" w:rsidR="00567B94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77A5" w:rsidP="00EB77A5" w:rsidR="00EB77A5" w:rsidRPr="005F39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EB77A5" w:rsidP="00EB77A5" w:rsidR="00EB77A5" w:rsidRPr="005F39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831DE6" w:rsidRPr="005F3973">
        <w:rPr>
          <w:rFonts w:cs="Times New Roman" w:hAnsi="Times New Roman" w:ascii="Times New Roman"/>
          <w:sz w:val="24"/>
          <w:szCs w:val="24"/>
        </w:rPr>
        <w:t xml:space="preserve">Renata </w:t>
      </w:r>
      <w:proofErr w:type="spellStart"/>
      <w:r w:rsidR="00450D9D">
        <w:rPr>
          <w:rFonts w:cs="Times New Roman" w:hAnsi="Times New Roman" w:ascii="Times New Roman"/>
          <w:sz w:val="24"/>
          <w:szCs w:val="24"/>
        </w:rPr>
        <w:t>Šobak</w:t>
      </w:r>
      <w:proofErr w:type="spellEnd"/>
      <w:r w:rsidR="00831DE6" w:rsidRPr="005F3973">
        <w:rPr>
          <w:rFonts w:cs="Times New Roman" w:hAnsi="Times New Roman" w:ascii="Times New Roman"/>
          <w:sz w:val="24"/>
          <w:szCs w:val="24"/>
        </w:rPr>
        <w:t xml:space="preserve"> iz Varaždina, </w:t>
      </w:r>
      <w:r w:rsidR="005F3973">
        <w:rPr>
          <w:rFonts w:cs="Times New Roman" w:hAnsi="Times New Roman" w:ascii="Times New Roman"/>
          <w:sz w:val="24"/>
          <w:szCs w:val="24"/>
        </w:rPr>
        <w:t xml:space="preserve">Perice </w:t>
      </w:r>
      <w:proofErr w:type="spellStart"/>
      <w:r w:rsidR="005F3973">
        <w:rPr>
          <w:rFonts w:cs="Times New Roman" w:hAnsi="Times New Roman" w:ascii="Times New Roman"/>
          <w:sz w:val="24"/>
          <w:szCs w:val="24"/>
        </w:rPr>
        <w:t>Bjelčića</w:t>
      </w:r>
      <w:proofErr w:type="spellEnd"/>
      <w:r w:rsidR="005F3973">
        <w:rPr>
          <w:rFonts w:cs="Times New Roman" w:hAnsi="Times New Roman" w:ascii="Times New Roman"/>
          <w:sz w:val="24"/>
          <w:szCs w:val="24"/>
        </w:rPr>
        <w:t xml:space="preserve"> 1</w:t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762AAA" w:rsidR="00762AAA" w:rsidRPr="005F39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31DE6" w:rsidRPr="005F3973">
        <w:rPr>
          <w:rFonts w:cs="Times New Roman" w:hAnsi="Times New Roman" w:ascii="Times New Roman"/>
          <w:sz w:val="24"/>
          <w:szCs w:val="24"/>
        </w:rPr>
        <w:t>28. travnja 2017</w:t>
      </w:r>
      <w:r w:rsidRPr="005F3973">
        <w:rPr>
          <w:rFonts w:cs="Times New Roman" w:hAnsi="Times New Roman" w:ascii="Times New Roman"/>
          <w:sz w:val="24"/>
          <w:szCs w:val="24"/>
        </w:rPr>
        <w:t>.</w:t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</w:r>
      <w:r w:rsidRPr="005F3973">
        <w:rPr>
          <w:rFonts w:cs="Times New Roman" w:hAnsi="Times New Roman" w:ascii="Times New Roman"/>
          <w:sz w:val="24"/>
          <w:szCs w:val="24"/>
        </w:rPr>
        <w:tab/>
        <w:t xml:space="preserve"> Iris Hatvalić Nemec, v.r.</w:t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762AAA" w:rsidR="00762AAA" w:rsidRPr="005F3973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5F3973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5F3973"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762AAA" w:rsidR="00762AAA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>DNA:</w:t>
      </w:r>
    </w:p>
    <w:p w:rsidRDefault="001B0599" w:rsidP="001B0599" w:rsidR="001B0599" w:rsidRPr="005F3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1DE6" w:rsidP="00831DE6" w:rsidR="00831DE6" w:rsidRPr="005F39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5F3973" w:rsidP="00831DE6" w:rsidR="00831DE6" w:rsidRPr="005F39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973">
        <w:rPr>
          <w:rFonts w:cs="Times New Roman" w:hAnsi="Times New Roman" w:ascii="Times New Roman"/>
          <w:sz w:val="24"/>
          <w:szCs w:val="24"/>
        </w:rPr>
        <w:t xml:space="preserve">direktor dužnika, Renata </w:t>
      </w:r>
      <w:proofErr w:type="spellStart"/>
      <w:r w:rsidR="00450D9D">
        <w:rPr>
          <w:rFonts w:cs="Times New Roman" w:hAnsi="Times New Roman" w:ascii="Times New Roman"/>
          <w:sz w:val="24"/>
          <w:szCs w:val="24"/>
        </w:rPr>
        <w:t>Šobak</w:t>
      </w:r>
      <w:proofErr w:type="spellEnd"/>
      <w:r w:rsidRPr="005F3973">
        <w:rPr>
          <w:rFonts w:cs="Times New Roman" w:hAnsi="Times New Roman" w:ascii="Times New Roman"/>
          <w:sz w:val="24"/>
          <w:szCs w:val="24"/>
        </w:rPr>
        <w:t xml:space="preserve"> iz Varaždina, </w:t>
      </w:r>
      <w:r>
        <w:rPr>
          <w:rFonts w:cs="Times New Roman" w:hAnsi="Times New Roman" w:ascii="Times New Roman"/>
          <w:sz w:val="24"/>
          <w:szCs w:val="24"/>
        </w:rPr>
        <w:t xml:space="preserve">Perice </w:t>
      </w:r>
      <w:proofErr w:type="spellStart"/>
      <w:r>
        <w:rPr>
          <w:rFonts w:cs="Times New Roman" w:hAnsi="Times New Roman" w:ascii="Times New Roman"/>
          <w:sz w:val="24"/>
          <w:szCs w:val="24"/>
        </w:rPr>
        <w:t>Bjelčića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</w:t>
      </w:r>
    </w:p>
    <w:p w:rsidRDefault="00B3696E" w:rsidP="00831DE6" w:rsidR="00B3696E" w:rsidRPr="005F3973">
      <w:pPr>
        <w:spacing w:lineRule="auto" w:line="240" w:after="0"/>
        <w:ind w:left="1395"/>
        <w:jc w:val="both"/>
        <w:rPr>
          <w:rFonts w:cs="Times New Roman" w:hAnsi="Times New Roman" w:ascii="Times New Roman"/>
          <w:sz w:val="24"/>
          <w:szCs w:val="24"/>
        </w:rPr>
      </w:pPr>
    </w:p>
    <w:sectPr w:rsidR="00B3696E" w:rsidRPr="005F39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61" w:rsidR="003019EE">
      <w:pPr>
        <w:spacing w:lineRule="auto" w:line="240" w:after="0"/>
      </w:pPr>
      <w:r>
        <w:separator/>
      </w:r>
    </w:p>
  </w:endnote>
  <w:endnote w:id="0" w:type="continuationSeparator">
    <w:p w:rsidRDefault="002B5261" w:rsidR="00301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61" w:rsidR="003019EE">
      <w:pPr>
        <w:spacing w:lineRule="auto" w:line="240" w:after="0"/>
      </w:pPr>
      <w:r>
        <w:separator/>
      </w:r>
    </w:p>
  </w:footnote>
  <w:footnote w:id="0" w:type="continuationSeparator">
    <w:p w:rsidRDefault="002B5261" w:rsidR="00301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1A0" w:rsidR="007A34B9">
    <w:pPr>
      <w:pStyle w:val="Zaglavlje"/>
    </w:pPr>
  </w:p>
  <w:p w:rsidRDefault="00762AAA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831DE6">
      <w:rPr>
        <w:rFonts w:cs="Times New Roman" w:hAnsi="Times New Roman" w:ascii="Times New Roman"/>
        <w:sz w:val="24"/>
        <w:szCs w:val="24"/>
      </w:rPr>
      <w:t>249/15-30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84F"/>
    <w:rsid w:val="00024AF0"/>
    <w:rsid w:val="0012128D"/>
    <w:rsid w:val="001B0599"/>
    <w:rsid w:val="002536EB"/>
    <w:rsid w:val="002B5261"/>
    <w:rsid w:val="003019DB"/>
    <w:rsid w:val="003019EE"/>
    <w:rsid w:val="00345006"/>
    <w:rsid w:val="00450D9D"/>
    <w:rsid w:val="004631A0"/>
    <w:rsid w:val="00567B94"/>
    <w:rsid w:val="005D1AFC"/>
    <w:rsid w:val="005F3973"/>
    <w:rsid w:val="0064218B"/>
    <w:rsid w:val="007432C4"/>
    <w:rsid w:val="00762AAA"/>
    <w:rsid w:val="00777F22"/>
    <w:rsid w:val="00822597"/>
    <w:rsid w:val="00831DE6"/>
    <w:rsid w:val="008D3949"/>
    <w:rsid w:val="00A01E1A"/>
    <w:rsid w:val="00B3696E"/>
    <w:rsid w:val="00BC39F9"/>
    <w:rsid w:val="00E75A61"/>
    <w:rsid w:val="00EB77A5"/>
    <w:rsid w:val="00FB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AA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6EB"/>
  </w:style>
  <w:style w:styleId="Tekstrezerviranogmjesta" w:type="character">
    <w:name w:val="Placeholder Text"/>
    <w:basedOn w:val="Zadanifontodlomka"/>
    <w:uiPriority w:val="99"/>
    <w:semiHidden/>
    <w:rsid w:val="005F3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9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9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9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9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AA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36EB"/>
  </w:style>
  <w:style w:styleId="Tekstrezerviranogmjesta" w:type="character">
    <w:name w:val="Placeholder Text"/>
    <w:basedOn w:val="Zadanifontodlomka"/>
    <w:uiPriority w:val="99"/>
    <w:semiHidden/>
    <w:rsid w:val="005F3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9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9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9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9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St-249/2015-30</izvorni_sadrzaj>
    <derivirana_varijabla naziv="DomainObject.Oznaka_1">St-249/2015-30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BETA PLUS društvo s ograničenom odgovornošću za trgovinu i usluge zastupanog po punomoćniku Renata Šobak</izvorni_sadrzaj>
    <derivirana_varijabla naziv="DomainObject.Predmet.ProtustrankaFormated_1">  BETA PLUS društvo s ograničenom odgovornošću za trgovinu i usluge zastupanog po punomoćniku Renata Šobak</derivirana_varijabla>
  </DomainObject.Predmet.ProtustrankaFormated>
  <DomainObject.Predmet.ProtustrankaFormatedOIB>
    <izvorni_sadrzaj>  BETA PLUS društvo s ograničenom odgovornošću za trgovinu i usluge, OIB 53535806541 zastupanog po punomoćniku Renata Šobak</izvorni_sadrzaj>
    <derivirana_varijabla naziv="DomainObject.Predmet.ProtustrankaFormatedOIB_1">  BETA PLUS društvo s ograničenom odgovornošću za trgovinu i usluge, OIB 53535806541 zastupanog po punomoćniku Renata Šobak</derivirana_varijabla>
  </DomainObject.Predmet.ProtustrankaFormatedOIB>
  <DomainObject.Predmet.ProtustrankaFormatedWithAdress>
    <izvorni_sadrzaj> BETA PLUS društvo s ograničenom odgovornošću za trgovinu i usluge, Juraja Habdelića 4, 42000 Varaždin zastupanog po punomoćniku Renata Šobak</izvorni_sadrzaj>
    <derivirana_varijabla naziv="DomainObject.Predmet.ProtustrankaFormatedWithAdress_1"> BETA PLUS društvo s ograničenom odgovornošću za trgovinu i usluge, Juraja Habdelića 4, 42000 Varaždin zastupanog po punomoćniku Renata Šobak</derivirana_varijabla>
  </DomainObject.Predmet.ProtustrankaFormatedWithAdress>
  <DomainObject.Predmet.ProtustrankaFormatedWithAdressOIB>
    <izvorni_sadrzaj> BETA PLUS društvo s ograničenom odgovornošću za trgovinu i usluge, OIB 53535806541, Juraja Habdelića 4, 42000 Varaždin zastupanog po punomoćniku Renata Šobak</izvorni_sadrzaj>
    <derivirana_varijabla naziv="DomainObject.Predmet.ProtustrankaFormatedWithAdressOIB_1"> BETA PLUS društvo s ograničenom odgovornošću za trgovinu i usluge, OIB 53535806541, Juraja Habdelića 4, 42000 Varaždin zastupanog po punomoćniku Renata Šobak</derivirana_varijabla>
  </DomainObject.Predmet.ProtustrankaFormatedWithAdressOIB>
  <DomainObject.Predmet.ProtustrankaWithAdress>
    <izvorni_sadrzaj>BETA PLUS društvo s ograničenom odgovornošću za trgovinu i usluge Juraja Habdelića 4, 42000 Varaždin</izvorni_sadrzaj>
    <derivirana_varijabla naziv="DomainObject.Predmet.ProtustrankaWithAdress_1">BETA PLUS društvo s ograničenom odgovornošću za trgovinu i usluge Juraja Habdelića 4, 42000 Varaždin</derivirana_varijabla>
  </DomainObject.Predmet.ProtustrankaWithAdress>
  <DomainObject.Predmet.ProtustrankaWithAdressOIB>
    <izvorni_sadrzaj>BETA PLUS društvo s ograničenom odgovornošću za trgovinu i usluge, OIB 53535806541, Juraja Habdelića 4, 42000 Varaždin</izvorni_sadrzaj>
    <derivirana_varijabla naziv="DomainObject.Predmet.ProtustrankaWithAdressOIB_1">BETA PLUS društvo s ograničenom odgovornošću za trgovinu i usluge, OIB 53535806541, Juraja Habdelića 4, 42000 Varaždin</derivirana_varijabla>
  </DomainObject.Predmet.ProtustrankaWithAdressOIB>
  <DomainObject.Predmet.ProtustrankaNazivFormated>
    <izvorni_sadrzaj>BETA PLUS društvo s ograničenom odgovornošću za trgovinu i usluge</izvorni_sadrzaj>
    <derivirana_varijabla naziv="DomainObject.Predmet.ProtustrankaNazivFormated_1">BETA PLUS društvo s ograničenom odgovornošću za trgovinu i usluge</derivirana_varijabla>
  </DomainObject.Predmet.ProtustrankaNazivFormated>
  <DomainObject.Predmet.ProtustrankaNazivFormatedOIB>
    <izvorni_sadrzaj>BETA PLUS društvo s ograničenom odgovornošću za trgovinu i usluge, OIB 53535806541</izvorni_sadrzaj>
    <derivirana_varijabla naziv="DomainObject.Predmet.ProtustrankaNazivFormatedOIB_1">BETA PLUS društvo s ograničenom odgovornošću za trgovinu i usluge, OIB 53535806541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1116.67</izvorni_sadrzaj>
    <derivirana_varijabla naziv="DomainObject.Predmet.TrenutnaVrijednost_1">1116.67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BETA PLUS društvo s ograničenom odgovornošću za trgovinu i usluge zastupanog po punomoćniku Renata Šobak</item>
    </izvorni_sadrzaj>
    <derivirana_varijabla naziv="DomainObject.Predmet.ProtuStrankaListFormated_1">
      <item>BETA PLUS društvo s ograničenom odgovornošću za trgovinu i usluge zastupanog po punomoćniku Renata Šobak</item>
    </derivirana_varijabla>
  </DomainObject.Predmet.ProtuStrankaListFormated>
  <DomainObject.Predmet.ProtuStrankaListFormatedOIB>
    <izvorni_sadrzaj>
      <item>BETA PLUS društvo s ograničenom odgovornošću za trgovinu i usluge, OIB 53535806541 zastupanog po punomoćniku Renata Šobak</item>
    </izvorni_sadrzaj>
    <derivirana_varijabla naziv="DomainObject.Predmet.ProtuStrankaListFormatedOIB_1">
      <item>BETA PLUS društvo s ograničenom odgovornošću za trgovinu i usluge, OIB 53535806541 zastupanog po punomoćniku Renata Šobak</item>
    </derivirana_varijabla>
  </DomainObject.Predmet.ProtuStrankaListFormatedOIB>
  <DomainObject.Predmet.ProtuStrankaListFormatedWithAdress>
    <izvorni_sadrzaj>
      <item>BETA PLUS društvo s ograničenom odgovornošću za trgovinu i usluge, Juraja Habdelića 4, 42000 Varaždin zastupanog po punomoćniku Renata Šobak</item>
    </izvorni_sadrzaj>
    <derivirana_varijabla naziv="DomainObject.Predmet.ProtuStrankaListFormatedWithAdress_1">
      <item>BETA PLUS društvo s ograničenom odgovornošću za trgovinu i usluge, Juraja Habdelića 4, 42000 Varaždin zastupanog po punomoćniku Renata Šobak</item>
    </derivirana_varijabla>
  </DomainObject.Predmet.ProtuStrankaListFormatedWithAdress>
  <DomainObject.Predmet.ProtuStrankaListFormatedWithAdressOIB>
    <izvorni_sadrzaj>
      <item>BETA PLUS društvo s ograničenom odgovornošću za trgovinu i usluge, OIB 53535806541, Juraja Habdelića 4, 42000 Varaždin zastupanog po punomoćniku Renata Šobak</item>
    </izvorni_sadrzaj>
    <derivirana_varijabla naziv="DomainObject.Predmet.ProtuStrankaListFormatedWithAdressOIB_1">
      <item>BETA PLUS društvo s ograničenom odgovornošću za trgovinu i usluge, OIB 53535806541, Juraja Habdelića 4, 42000 Varaždin zastupanog po punomoćniku Renata Šobak</item>
    </derivirana_varijabla>
  </DomainObject.Predmet.ProtuStrankaListFormatedWithAdressOIB>
  <DomainObject.Predmet.ProtuStrankaListNazivFormated>
    <izvorni_sadrzaj>
      <item>BETA PLUS društvo s ograničenom odgovornošću za trgovinu i usluge</item>
    </izvorni_sadrzaj>
    <derivirana_varijabla naziv="DomainObject.Predmet.ProtuStrankaListNazivFormated_1">
      <item>BETA PLUS društvo s ograničenom odgovornošću za trgovinu i usluge</item>
    </derivirana_varijabla>
  </DomainObject.Predmet.ProtuStrankaListNazivFormated>
  <DomainObject.Predmet.ProtuStrankaListNazivFormatedOIB>
    <izvorni_sadrzaj>
      <item>BETA PLUS društvo s ograničenom odgovornošću za trgovinu i usluge, OIB 53535806541</item>
    </izvorni_sadrzaj>
    <derivirana_varijabla naziv="DomainObject.Predmet.ProtuStrankaListNazivFormatedOIB_1">
      <item>BETA PLUS društvo s ograničenom odgovornošću za trgovinu i usluge, OIB 53535806541</item>
    </derivirana_varijabla>
  </DomainObject.Predmet.ProtuStrankaListNazivFormatedOIB>
  <DomainObject.Predmet.OstaliListFormated>
    <izvorni_sadrzaj>
      <item>Sudski registar</item>
      <item>Renata Šobak punomoćnik sudionika u postupku BETA PLUS društvo s ograničenom odgovornošću za trgovinu i usluge</item>
      <item>Raiffeisenbank Austria d.d.</item>
      <item>Hrvatska poštanska banka d.d.</item>
      <item>Županijsko državno odvjetništvo</item>
    </izvorni_sadrzaj>
    <derivirana_varijabla naziv="DomainObject.Predmet.OstaliListFormated_1">
      <item>Sudski registar</item>
      <item>Renata Šobak punomoćnik sudionika u postupku BETA PLUS društvo s ograničenom odgovornošću za trgovinu i usluge</item>
      <item>Raiffeisenbank Austria d.d.</item>
      <item>Hrvatska poštanska banka d.d.</item>
      <item>Županijsko državno odvjetništvo</item>
    </derivirana_varijabla>
  </DomainObject.Predmet.OstaliListFormated>
  <DomainObject.Predmet.OstaliListFormatedOIB>
    <izvorni_sadrzaj>
      <item>Sudski registar</item>
      <item>Renata Šobak, OIB 04935646025 punomoćnik sudionika u postupku BETA PLUS društvo s ograničenom odgovornošću za trgovinu i usluge</item>
      <item>Raiffeisenbank Austria d.d.</item>
      <item>Hrvatska poštanska banka d.d.</item>
      <item>Županijsko državno odvjetništvo</item>
    </izvorni_sadrzaj>
    <derivirana_varijabla naziv="DomainObject.Predmet.OstaliListFormatedOIB_1">
      <item>Sudski registar</item>
      <item>Renata Šobak, OIB 04935646025 punomoćnik sudionika u postupku BETA PLUS društvo s ograničenom odgovornošću za trgovinu i usluge</item>
      <item>Raiffeisenbank Austria d.d.</item>
      <item>Hrvatska poštanska banka d.d.</item>
      <item>Županijsko državno odvjetništvo</item>
    </derivirana_varijabla>
  </DomainObject.Predmet.OstaliListFormatedOIB>
  <DomainObject.Predmet.OstaliListFormatedWithAdress>
    <izvorni_sadrzaj>
      <item>Sudski registar</item>
      <item>Renata Šobak, Perice Bjelčića 1,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izvorni_sadrzaj>
    <derivirana_varijabla naziv="DomainObject.Predmet.OstaliListFormatedWithAdress_1">
      <item>Sudski registar</item>
      <item>Renata Šobak, Perice Bjelčića 1,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derivirana_varijabla>
  </DomainObject.Predmet.OstaliListFormatedWithAdress>
  <DomainObject.Predmet.OstaliListFormatedWithAdressOIB>
    <izvorni_sadrzaj>
      <item>Sudski registar</item>
      <item>Renata Šobak, OIB 04935646025, Perice Bjelčića 1,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izvorni_sadrzaj>
    <derivirana_varijabla naziv="DomainObject.Predmet.OstaliListFormatedWithAdressOIB_1">
      <item>Sudski registar</item>
      <item>Renata Šobak, OIB 04935646025, Perice Bjelčića 1, 42000 Varaždin punomoćnik sudionika u postupku BETA PLUS društvo s ograničenom odgovornošću za trgovinu i usluge</item>
      <item>Raiffeisenbank Austria d.d., Petrinjska ulica 59, 10000 Zagreb</item>
      <item>Hrvatska poštanska banka d.d., Jurišićeva 4, 10000 Zagreb</item>
      <item>Županijsko državno odvjetništvo, Braće Radića 2, 42000 Varaždin</item>
    </derivirana_varijabla>
  </DomainObject.Predmet.OstaliListFormatedWithAdressOIB>
  <DomainObject.Predmet.OstaliListNazivFormated>
    <izvorni_sadrzaj>
      <item>Sudski registar</item>
      <item>Renata Šobak</item>
      <item>Raiffeisenbank Austria d.d.</item>
      <item>Hrvatska poštanska banka d.d.</item>
      <item>Županijsko državno odvjetništvo</item>
    </izvorni_sadrzaj>
    <derivirana_varijabla naziv="DomainObject.Predmet.OstaliListNazivFormated_1">
      <item>Sudski registar</item>
      <item>Renata Šobak</item>
      <item>Raiffeisenbank Austria d.d.</item>
      <item>Hrvatska poštanska banka d.d.</item>
      <item>Županijsko državno odvjetništvo</item>
    </derivirana_varijabla>
  </DomainObject.Predmet.OstaliListNazivFormated>
  <DomainObject.Predmet.OstaliListNazivFormatedOIB>
    <izvorni_sadrzaj>
      <item>Sudski registar</item>
      <item>Renata Šobak, OIB 04935646025</item>
      <item>Raiffeisenbank Austria d.d.</item>
      <item>Hrvatska poštanska banka d.d.</item>
      <item>Županijsko državno odvjetništvo</item>
    </izvorni_sadrzaj>
    <derivirana_varijabla naziv="DomainObject.Predmet.OstaliListNazivFormatedOIB_1">
      <item>Sudski registar</item>
      <item>Renata Šobak, OIB 04935646025</item>
      <item>Raiffeisenbank Austria d.d.</item>
      <item>Hrvatska poštanska banka d.d.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St-249/2015-30</izvorni_sadrzaj>
    <derivirana_varijabla naziv="DomainObject.PoslovniBrojDokumenta_1">St-249/2015-30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BETA PLUS društvo s ograničenom odgovornošću za trgovinu i usluge</izvorni_sadrzaj>
    <derivirana_varijabla naziv="DomainObject.Predmet.ProtustrankaIDrugi_1">BETA PLUS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BETA PLUS društvo s ograničenom odgovornošću za trgovinu i usluge, OIB 53535806541, Juraja Habdelića 4, 42000 Varaždin</izvorni_sadrzaj>
    <derivirana_varijabla naziv="DomainObject.Predmet.ProtustrankaIDrugiAdressOIB_1">BETA PLUS društvo s ograničenom odgovornošću za trgovinu i usluge, OIB 53535806541,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BETA PLUS društvo s ograničenom odgovornošću za trgovinu i usluge</item>
      <item>Sudski registar</item>
      <item>Renata Šobak</item>
      <item>Raiffeisenbank Austria d.d.</item>
      <item>Hrvatska poštanska banka d.d.</item>
      <item>Županijsko državno odvjetništvo</item>
    </izvorni_sadrzaj>
    <derivirana_varijabla naziv="DomainObject.Predmet.SudioniciListNaziv_1">
      <item>Financijska agencija</item>
      <item>BETA PLUS društvo s ograničenom odgovornošću za trgovinu i usluge</item>
      <item>Sudski registar</item>
      <item>Renata Šobak</item>
      <item>Raiffeisenbank Austria d.d.</item>
      <item>Hrvatska poštanska banka d.d.</item>
      <item>Županijsko državno odvjetništvo</item>
    </derivirana_varijabla>
  </DomainObject.Predmet.SudioniciListNaziv>
  <DomainObject.Predmet.SudioniciListAdressOIB>
    <izvorni_sadrzaj>
      <item>Financijska agencija, OIB 85821130368</item>
      <item>BETA PLUS društvo s ograničenom odgovornošću za trgovinu i usluge, OIB 53535806541, Juraja Habdelića 4,42000 Varaždin</item>
      <item>Sudski registar</item>
      <item>Renata Šobak, OIB 04935646025, Perice Bjelčića 1,42000 Varaždin</item>
      <item>Raiffeisenbank Austria d.d., Petrinjska ulica 59,10000 Zagreb</item>
      <item>Hrvatska poštanska banka d.d., Jurišićeva 4,10000 Zagreb</item>
      <item>Županijsko državno odvjetništvo, Braće Radića 2,42000 Varaždin</item>
    </izvorni_sadrzaj>
    <derivirana_varijabla naziv="DomainObject.Predmet.SudioniciListAdressOIB_1">
      <item>Financijska agencija, OIB 85821130368</item>
      <item>BETA PLUS društvo s ograničenom odgovornošću za trgovinu i usluge, OIB 53535806541, Juraja Habdelića 4,42000 Varaždin</item>
      <item>Sudski registar</item>
      <item>Renata Šobak, OIB 04935646025, Perice Bjelčića 1,42000 Varaždin</item>
      <item>Raiffeisenbank Austria d.d., Petrinjska ulica 59,10000 Zagreb</item>
      <item>Hrvatska poštanska banka d.d., Jurišićeva 4,10000 Zagreb</item>
      <item>Županijsko državno odvjetništvo,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53535806541</item>
      <item>, OIB null</item>
      <item>, OIB 04935646025</item>
      <item>, OIB null</item>
      <item>, OIB null</item>
      <item>, OIB null</item>
    </izvorni_sadrzaj>
    <derivirana_varijabla naziv="DomainObject.Predmet.SudioniciListNazivOIB_1">
      <item>, OIB 85821130368</item>
      <item>, OIB 53535806541</item>
      <item>, OIB null</item>
      <item>, OIB 04935646025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1144</properties:Characters>
  <properties:Lines>46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2016-06-13T08:02:00Z</dcterms:created>
  <dc:creator>Tihana Martinez</dc:creator>
  <dc:description/>
  <cp:keywords/>
  <cp:lastModifiedBy>Tihana Martinez</cp:lastModifiedBy>
  <cp:lastPrinted>2017-03-28T08:19:00Z</cp:lastPrinted>
  <dcterms:modified xmlns:xsi="http://www.w3.org/2001/XMLSchema-instance" xsi:type="dcterms:W3CDTF">2017-03-28T08:20:00Z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St-249/2015-30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