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a15d" w14:paraId="0e5a15d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DF3392">
        <w:t>26</w:t>
      </w:r>
      <w:r w:rsidR="0082107F">
        <w:t xml:space="preserve">. </w:t>
      </w:r>
      <w:r w:rsidR="00DF3392">
        <w:t>rujna</w:t>
      </w:r>
      <w:r w:rsidR="0082107F">
        <w:t xml:space="preserve"> </w:t>
      </w:r>
      <w:r w:rsidR="001F57A3">
        <w:t>2017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F3392">
        <w:rPr>
          <w:b/>
        </w:rPr>
        <w:t>sedamnaesto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DF3392" w:rsidP="00EE028C" w:rsidR="00DA1DB6" w:rsidRPr="0046665A">
      <w:pPr>
        <w:jc w:val="center"/>
        <w:rPr>
          <w:b/>
          <w:u w:val="single"/>
        </w:rPr>
      </w:pPr>
      <w:r>
        <w:rPr>
          <w:b/>
          <w:u w:val="single"/>
        </w:rPr>
        <w:t>24</w:t>
      </w:r>
      <w:r w:rsidR="00677DAE" w:rsidRPr="0046665A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677DAE" w:rsidRPr="0046665A">
        <w:rPr>
          <w:b/>
          <w:u w:val="single"/>
        </w:rPr>
        <w:t xml:space="preserve"> </w:t>
      </w:r>
      <w:r w:rsidR="001F57A3" w:rsidRPr="0046665A">
        <w:rPr>
          <w:b/>
          <w:u w:val="single"/>
        </w:rPr>
        <w:t>2017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>
        <w:rPr>
          <w:b/>
          <w:u w:val="single"/>
        </w:rPr>
        <w:t>11</w:t>
      </w:r>
      <w:r w:rsidR="00677DAE" w:rsidRPr="0046665A">
        <w:rPr>
          <w:b/>
          <w:u w:val="single"/>
        </w:rPr>
        <w:t>,</w:t>
      </w:r>
      <w:r w:rsidR="00911B89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386DC3">
        <w:rPr>
          <w:b/>
          <w:u w:val="single"/>
        </w:rPr>
        <w:t>963.000,00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  <w:r w:rsidR="00386DC3">
        <w:rPr>
          <w:b/>
        </w:rPr>
        <w:t xml:space="preserve"> (devetstošezdesettritisućekuna)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19189B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 xml:space="preserve">10 % </w:t>
      </w:r>
      <w:r w:rsidR="00386DC3">
        <w:rPr>
          <w:b/>
          <w:u w:val="single"/>
        </w:rPr>
        <w:t>prodajne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cijene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716DCB">
        <w:t>,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 w:rsidR="0061565E">
        <w:t xml:space="preserve">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</w:t>
      </w:r>
      <w:r w:rsidR="0082715B">
        <w:t>i</w:t>
      </w:r>
      <w:r w:rsidR="00DB7266">
        <w:t>jedeće</w:t>
      </w:r>
      <w:r>
        <w:t xml:space="preserve"> ročište na kojem </w:t>
      </w:r>
      <w:r w:rsidR="0082715B">
        <w:t xml:space="preserve">je prodajna cijena nekretnine umanjena za 30% od prethodne prodajne cijene te je </w:t>
      </w:r>
      <w:r>
        <w:t>stoga o</w:t>
      </w:r>
      <w:r w:rsidR="00391F73">
        <w:t xml:space="preserve"> uvjetima i načinu prodaje odlučeno je kao u izreci ovog r</w:t>
      </w:r>
      <w:r w:rsidR="000D5535">
        <w:t>ješenja 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  <w:r w:rsidR="0082715B">
        <w:t xml:space="preserve"> Budući da 10 % od utvrđene vrijednosti iznosi više od prodajne cijene, to je jamčevina na sljedećem ročištu za javnu dražbu određena u vrijednosti od 10 % od prodajne cijene</w:t>
      </w:r>
    </w:p>
    <w:p w:rsidRDefault="0082715B" w:rsidP="00391F73" w:rsidR="0082715B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82715B">
        <w:t>26</w:t>
      </w:r>
      <w:r w:rsidR="002E3A57">
        <w:t xml:space="preserve">. </w:t>
      </w:r>
      <w:r w:rsidR="0082715B">
        <w:t>rujna</w:t>
      </w:r>
      <w:r w:rsidR="002E3A57">
        <w:t xml:space="preserve"> </w:t>
      </w:r>
      <w:r w:rsidR="001F57A3">
        <w:t>2017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265687">
        <w:t>,v.r.</w:t>
      </w:r>
      <w:r w:rsidR="00BA1900">
        <w:t xml:space="preserve"> 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265687" w:rsidP="00324504" w:rsidR="00265687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265687" w:rsidP="00324504" w:rsidR="00265687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8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65687"/>
    <w:rsid w:val="0027441A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83B70"/>
    <w:rsid w:val="00386DC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6665A"/>
    <w:rsid w:val="00487B15"/>
    <w:rsid w:val="00494A48"/>
    <w:rsid w:val="004B0809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6E02AD"/>
    <w:rsid w:val="007025E0"/>
    <w:rsid w:val="00716DCB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2715B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11B89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3A7A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2657F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E5D4B"/>
    <w:rsid w:val="00DF0313"/>
    <w:rsid w:val="00DF2724"/>
    <w:rsid w:val="00DF3392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i 10 kod n</izvorni_sadrzaj>
    <derivirana_varijabla naziv="DomainObject.Predmet.PrimjedbaSuca_1">9 i 10 kod n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1563</properties:Words>
  <properties:Characters>8042</properties:Characters>
  <properties:Lines>267</properties:Lines>
  <properties:Paragraphs>145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2017-09-26T11:25:00Z</dcterms:created>
  <dc:creator>BISERKA CALIC</dc:creator>
  <cp:lastModifiedBy>Monika Grbac</cp:lastModifiedBy>
  <cp:lastPrinted>2017-09-26T11:35:00Z</cp:lastPrinted>
  <dcterms:modified xmlns:xsi="http://www.w3.org/2001/XMLSchema-instance" xsi:type="dcterms:W3CDTF">2017-09-26T11:36:00Z</dcterms:modified>
  <cp:revision>12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