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8428F1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74EE0">
              <w:rPr>
                <w:noProof/>
              </w:rPr>
              <w:t>46/2014-2</w:t>
            </w:r>
            <w:r w:rsidR="008428F1">
              <w:rPr>
                <w:noProof/>
              </w:rPr>
              <w:t>42</w:t>
            </w:r>
          </w:p>
        </w:tc>
      </w:tr>
    </w:tbl>
    <w:p w:rsidRPr="00E14926" w:rsidR="00E14926" w:rsidP="00EA3C60" w:rsidRDefault="00E14926" w14:paraId="0a84862" w14:textId="0a84862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B2D06" w:rsidR="00AB2D06">
        <w:t xml:space="preserve">u stečajnom postupku nad imovinom dužnika pojedinca NEDJELJKA NIKOLIĆA, vlasnika građevinskog obrta JAKIĆ INŽENJERING, OIB: 77668285262, Lovreć </w:t>
      </w:r>
      <w:proofErr w:type="spellStart"/>
      <w:r w:rsidRPr="00AB2D06" w:rsidR="00AB2D06">
        <w:t>bb</w:t>
      </w:r>
      <w:proofErr w:type="spellEnd"/>
      <w:r w:rsidRPr="00AB2D06" w:rsidR="00AB2D06">
        <w:t>, Lovreć</w:t>
      </w:r>
      <w:r w:rsidR="00561768">
        <w:t xml:space="preserve">, </w:t>
      </w:r>
      <w:r w:rsidR="008428F1">
        <w:t>2. rujna</w:t>
      </w:r>
      <w:r w:rsidR="00A74EE0">
        <w:t xml:space="preserve"> 2019</w:t>
      </w:r>
      <w:r w:rsidRPr="00EA3C60" w:rsidR="00EA3C60">
        <w:t>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A74EE0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po 1.000,00 kn 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>ID prodaje: 6794</w:t>
      </w:r>
      <w:r w:rsidR="00FF7516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8428F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uplatiteljima navedenim u tablici redni broj VIII. Izvještaja o provedenoj elektroničkoj javnoj dražbi ID nadmetanja: 17134 (Ponuditelji koji u nadmetanju nisu dali nijednu valjanu ponudu).</w:t>
      </w:r>
    </w:p>
    <w:p w:rsidR="00D06BC0" w:rsidP="00D06BC0" w:rsidRDefault="00D06BC0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8428F1">
        <w:t>2. rujna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B5440D" w:rsidP="0094096C" w:rsidRDefault="008E7868">
      <w:pPr>
        <w:ind w:left="6372"/>
        <w:jc w:val="center"/>
      </w:pPr>
      <w:r>
        <w:t>Ana Golub Gruić</w:t>
      </w:r>
      <w:r w:rsidR="00B5440D">
        <w:t>, v.r.</w:t>
      </w:r>
    </w:p>
    <w:p w:rsidR="00B5440D" w:rsidP="008832A6" w:rsidRDefault="00B5440D">
      <w:pPr>
        <w:jc w:val="right"/>
      </w:pPr>
      <w:r>
        <w:t>za točnost otpravka – ovlašteni službenik</w:t>
      </w:r>
    </w:p>
    <w:p w:rsidR="00B5440D" w:rsidP="008832A6" w:rsidRDefault="00B5440D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p w:rsidR="00BB7454" w:rsidP="00BB7454" w:rsidRDefault="00BB7454"/>
    <w:sectPr w:rsidR="00BB7454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B5440D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5440D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544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440D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5440D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5440D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5440D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4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40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440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440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440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</izvorni_sadrzaj>
    <derivirana_varijabla naziv="DomainObject.Predmet.TrenutnaVrijednost_1">12500000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St-46/2014-233</izvorni_sadrzaj>
    <derivirana_varijabla naziv="DomainObject.PredzadnjaOdlukaIzPredmeta.Oznaka_1">St-46/2014-233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96164-C51A-414B-8C39-53515106F91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138</properties:Words>
  <properties:Characters>745</properties:Characters>
  <properties:Lines>34</properties:Lines>
  <properties:Paragraphs>15</properties:Paragraphs>
  <properties:TotalTime>202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2019-09-02T12:02:00Z</cp:lastPrinted>
  <dcterms:modified xmlns:xsi="http://www.w3.org/2001/XMLSchema-instance" xsi:type="dcterms:W3CDTF">2019-09-02T12:02:00Z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(St-46-2014 zaključak FINA-i - vraćanje jamčevine više ponuditelja.docx)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