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964c" w14:paraId="2ce964c" w:rsidRDefault="00726E14" w:rsidP="00714C6F" w:rsidR="00726E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A7D8D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31108C">
        <w:t>663</w:t>
      </w:r>
      <w:r>
        <w:t>/1</w:t>
      </w:r>
      <w:r w:rsidR="0031108C">
        <w:t>3</w:t>
      </w:r>
      <w:r>
        <w:t>-</w:t>
      </w:r>
      <w:r w:rsidR="002374FD">
        <w:t>2</w:t>
      </w:r>
      <w:r w:rsidR="002528B9">
        <w:t>4</w:t>
      </w:r>
      <w:r w:rsidR="009124B6">
        <w:t>7</w:t>
      </w:r>
    </w:p>
    <w:p w:rsidRDefault="00726E14" w:rsidP="00726E14" w:rsidR="00726E14" w:rsidRPr="00D21A2C"/>
    <w:p w:rsidRDefault="00726E14" w:rsidP="00726E14" w:rsidR="00726E1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26E14" w:rsidP="00726E14" w:rsidR="00726E1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5773B" w:rsidP="00EC34B8" w:rsidR="00F24EC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5773B" w:rsidP="00EC34B8" w:rsidR="003A7EC8">
      <w:pPr>
        <w:jc w:val="both"/>
      </w:pPr>
      <w:r>
        <w:tab/>
      </w:r>
      <w:r>
        <w:tab/>
      </w:r>
    </w:p>
    <w:p w:rsidRDefault="003A7EC8" w:rsidP="007005D1" w:rsidR="003A7EC8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F24EC6" w:rsidP="007005D1" w:rsidR="00F24EC6" w:rsidRPr="00D53A3A">
      <w:pPr>
        <w:jc w:val="center"/>
        <w:rPr>
          <w:bCs/>
        </w:rPr>
      </w:pPr>
    </w:p>
    <w:p w:rsidRDefault="00C42E2F" w:rsidP="003A7EC8" w:rsidR="00C42E2F">
      <w:pPr>
        <w:jc w:val="both"/>
      </w:pPr>
    </w:p>
    <w:p w:rsidRDefault="00F91325" w:rsidP="00714C6F" w:rsidR="00F9132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31108C" w:rsidRPr="0031108C">
        <w:rPr>
          <w:bCs/>
        </w:rPr>
        <w:t>IST d.o.o. stolarija, interijeri i građevinarstvo u stečaju, Piškorevci, Zagrebačka bb, MBS 030072541, OIB 20840683490</w:t>
      </w:r>
      <w:r w:rsidRPr="00D53A3A">
        <w:rPr>
          <w:bCs/>
        </w:rPr>
        <w:t>,</w:t>
      </w:r>
      <w:r>
        <w:t xml:space="preserve"> dana </w:t>
      </w:r>
      <w:r w:rsidR="00EC7050">
        <w:t>11</w:t>
      </w:r>
      <w:r>
        <w:t xml:space="preserve">. </w:t>
      </w:r>
      <w:r w:rsidR="00EC7050">
        <w:t>svib</w:t>
      </w:r>
      <w:r w:rsidR="002374FD">
        <w:t>nj</w:t>
      </w:r>
      <w:r w:rsidR="00DD525D">
        <w:t>a</w:t>
      </w:r>
      <w:r w:rsidR="00BB746F">
        <w:t xml:space="preserve"> </w:t>
      </w:r>
      <w:r>
        <w:t>201</w:t>
      </w:r>
      <w:r w:rsidR="002374FD">
        <w:t>8</w:t>
      </w:r>
      <w:r>
        <w:t xml:space="preserve">. </w:t>
      </w:r>
    </w:p>
    <w:p w:rsidRDefault="00071835" w:rsidP="003A7EC8" w:rsidR="00071835">
      <w:pPr>
        <w:jc w:val="both"/>
      </w:pPr>
    </w:p>
    <w:p w:rsidRDefault="00F24EC6" w:rsidP="003A7EC8" w:rsidR="00F24EC6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071835" w:rsidP="003A7EC8" w:rsidR="00071835">
      <w:pPr>
        <w:jc w:val="both"/>
      </w:pPr>
    </w:p>
    <w:p w:rsidRDefault="00F24EC6" w:rsidP="003A7EC8" w:rsidR="00F24EC6">
      <w:pPr>
        <w:jc w:val="both"/>
      </w:pPr>
    </w:p>
    <w:p w:rsidRDefault="0052008A" w:rsidP="00DD15FF" w:rsidR="00DD15FF">
      <w:pPr>
        <w:numPr>
          <w:ilvl w:val="0"/>
          <w:numId w:val="6"/>
        </w:numPr>
        <w:suppressAutoHyphens/>
        <w:contextualSpacing/>
        <w:jc w:val="both"/>
      </w:pPr>
      <w:r>
        <w:t>Kupc</w:t>
      </w:r>
      <w:r w:rsidR="00714C6F">
        <w:t>u</w:t>
      </w:r>
      <w:r>
        <w:t xml:space="preserve"> </w:t>
      </w:r>
      <w:r w:rsidR="00DD15FF" w:rsidRPr="00DD15FF">
        <w:rPr>
          <w:bCs/>
        </w:rPr>
        <w:t>Ivan Privara, Piškorevci, Đakovo, Stjepana Radića 69, OIB 92837582597</w:t>
      </w:r>
      <w:r>
        <w:t>, predaj</w:t>
      </w:r>
      <w:r w:rsidR="00DD525D">
        <w:t>e</w:t>
      </w:r>
      <w:r>
        <w:t xml:space="preserve"> se u posjed nekretnin</w:t>
      </w:r>
      <w:r w:rsidR="001E02C4">
        <w:t>a</w:t>
      </w:r>
      <w:r>
        <w:t xml:space="preserve"> </w:t>
      </w:r>
      <w:r w:rsidR="00A01778">
        <w:t>upisan</w:t>
      </w:r>
      <w:r w:rsidR="001E02C4">
        <w:t>a</w:t>
      </w:r>
      <w:r w:rsidR="00AA2A92">
        <w:t xml:space="preserve"> </w:t>
      </w:r>
      <w:r w:rsidR="004C7381">
        <w:rPr>
          <w:lang w:eastAsia="ar-SA"/>
        </w:rPr>
        <w:t xml:space="preserve">u </w:t>
      </w:r>
      <w:r w:rsidR="004C7381">
        <w:t xml:space="preserve">zk.ul.br. </w:t>
      </w:r>
      <w:r w:rsidR="002528B9">
        <w:t>668 k.o. Piškorevci na kč.br. 1493/1 prizemna poslovna građevina-automehaničarski servis i stolarski pogon u Piškorevcima, prizemna poslovna građevina s potkrovljem, trgovina, ugostiteljstvo, servis, uredi i salon u Piškorevcima i ekonomsko dvorište sa 4093 m</w:t>
      </w:r>
      <w:r w:rsidR="002528B9" w:rsidRPr="0054446F">
        <w:rPr>
          <w:vertAlign w:val="superscript"/>
        </w:rPr>
        <w:t>2</w:t>
      </w:r>
      <w:r w:rsidR="002528B9">
        <w:t xml:space="preserve"> i to: </w:t>
      </w:r>
    </w:p>
    <w:p w:rsidRDefault="00EC7050" w:rsidP="00DD15FF" w:rsidR="00DD15FF">
      <w:pPr>
        <w:pStyle w:val="Odlomakpopisa"/>
        <w:numPr>
          <w:ilvl w:val="3"/>
          <w:numId w:val="6"/>
        </w:numPr>
        <w:tabs>
          <w:tab w:pos="1701" w:val="left"/>
          <w:tab w:pos="2552" w:val="left"/>
        </w:tabs>
        <w:ind w:hanging="283" w:left="1701"/>
        <w:jc w:val="both"/>
      </w:pPr>
      <w:r>
        <w:rPr>
          <w:bCs/>
        </w:rPr>
        <w:t>4</w:t>
      </w:r>
      <w:r w:rsidR="00DD15FF">
        <w:rPr>
          <w:bCs/>
        </w:rPr>
        <w:t xml:space="preserve">. </w:t>
      </w:r>
      <w:r w:rsidR="00DD15FF" w:rsidRPr="006425AF">
        <w:rPr>
          <w:bCs/>
        </w:rPr>
        <w:t xml:space="preserve">ETAŽA 485/10000-POSLOVNI PROSTOR A4 </w:t>
      </w:r>
      <w:r w:rsidR="00DD15FF" w:rsidRPr="001C17B9">
        <w:t>u potkrovlju koji se sastoji od predsoblja sa 9,36 m</w:t>
      </w:r>
      <w:r w:rsidR="00DD15FF" w:rsidRPr="006425AF">
        <w:rPr>
          <w:vertAlign w:val="superscript"/>
        </w:rPr>
        <w:t>2</w:t>
      </w:r>
      <w:r w:rsidR="00DD15FF" w:rsidRPr="001C17B9">
        <w:t>, ureda sa 27,14 m</w:t>
      </w:r>
      <w:r w:rsidR="00DD15FF" w:rsidRPr="006425AF">
        <w:rPr>
          <w:vertAlign w:val="superscript"/>
        </w:rPr>
        <w:t>2</w:t>
      </w:r>
      <w:r w:rsidR="00DD15FF" w:rsidRPr="001C17B9">
        <w:t>, ureda sa 26,50 m</w:t>
      </w:r>
      <w:r w:rsidR="00DD15FF" w:rsidRPr="006425AF">
        <w:rPr>
          <w:vertAlign w:val="superscript"/>
        </w:rPr>
        <w:t>2</w:t>
      </w:r>
      <w:r w:rsidR="00DD15FF" w:rsidRPr="001C17B9">
        <w:t xml:space="preserve"> ukupnoj površini 63,00 m</w:t>
      </w:r>
      <w:r w:rsidR="00DD15FF" w:rsidRPr="006425AF">
        <w:rPr>
          <w:vertAlign w:val="superscript"/>
        </w:rPr>
        <w:t>2</w:t>
      </w:r>
    </w:p>
    <w:p w:rsidRDefault="00EC7050" w:rsidP="00942C6C" w:rsidR="00EE6356" w:rsidRPr="00EE6356">
      <w:pPr>
        <w:pStyle w:val="Odlomakpopisa"/>
        <w:numPr>
          <w:ilvl w:val="3"/>
          <w:numId w:val="6"/>
        </w:numPr>
        <w:tabs>
          <w:tab w:pos="1701" w:val="left"/>
          <w:tab w:pos="2552" w:val="left"/>
        </w:tabs>
        <w:ind w:hanging="283" w:left="1701"/>
        <w:jc w:val="both"/>
      </w:pPr>
      <w:r>
        <w:rPr>
          <w:bCs/>
        </w:rPr>
        <w:t>10</w:t>
      </w:r>
      <w:r w:rsidR="00942C6C">
        <w:rPr>
          <w:bCs/>
        </w:rPr>
        <w:t xml:space="preserve">. </w:t>
      </w:r>
      <w:r w:rsidR="00942C6C" w:rsidRPr="00C96BD6">
        <w:rPr>
          <w:bCs/>
        </w:rPr>
        <w:t xml:space="preserve">ETAŽA 485/10000-POSLOVNI PROSTOR C3 </w:t>
      </w:r>
      <w:r w:rsidR="00942C6C" w:rsidRPr="001C17B9">
        <w:t>u potkrovlju koji se sastoji od predsoblja sa 9,36 m</w:t>
      </w:r>
      <w:r w:rsidR="00942C6C" w:rsidRPr="00C96BD6">
        <w:rPr>
          <w:vertAlign w:val="superscript"/>
        </w:rPr>
        <w:t>2</w:t>
      </w:r>
      <w:r w:rsidR="00942C6C" w:rsidRPr="001C17B9">
        <w:t>, ureda sa 27,14 m</w:t>
      </w:r>
      <w:r w:rsidR="00942C6C" w:rsidRPr="00C96BD6">
        <w:rPr>
          <w:vertAlign w:val="superscript"/>
        </w:rPr>
        <w:t>2</w:t>
      </w:r>
      <w:r w:rsidR="00942C6C" w:rsidRPr="001C17B9">
        <w:t>, ureda sa 26,50 m</w:t>
      </w:r>
      <w:r w:rsidR="00942C6C" w:rsidRPr="00C96BD6">
        <w:rPr>
          <w:vertAlign w:val="superscript"/>
        </w:rPr>
        <w:t>2</w:t>
      </w:r>
      <w:r w:rsidR="00942C6C" w:rsidRPr="001C17B9">
        <w:t xml:space="preserve"> ukupne površine 63,00 m</w:t>
      </w:r>
      <w:r w:rsidR="00942C6C" w:rsidRPr="00C96BD6">
        <w:rPr>
          <w:vertAlign w:val="superscript"/>
        </w:rPr>
        <w:t>2</w:t>
      </w:r>
      <w:r w:rsidR="00942C6C">
        <w:t>,</w:t>
      </w:r>
    </w:p>
    <w:p w:rsidRDefault="00A01778" w:rsidP="00EE6356" w:rsidR="00A01778">
      <w:pPr>
        <w:suppressAutoHyphens/>
        <w:ind w:left="1425"/>
        <w:contextualSpacing/>
        <w:jc w:val="both"/>
      </w:pPr>
      <w:r>
        <w:t>kao vlasništvo kupca.</w:t>
      </w:r>
    </w:p>
    <w:p w:rsidRDefault="00A01778" w:rsidP="00A01778" w:rsidR="00A01778">
      <w:pPr>
        <w:ind w:left="1440"/>
        <w:jc w:val="both"/>
      </w:pPr>
    </w:p>
    <w:p w:rsidRDefault="00715072" w:rsidP="00714C6F" w:rsidR="00715072">
      <w:pPr>
        <w:numPr>
          <w:ilvl w:val="0"/>
          <w:numId w:val="6"/>
        </w:numPr>
        <w:jc w:val="both"/>
      </w:pPr>
      <w:r>
        <w:t>Općinsko</w:t>
      </w:r>
      <w:r w:rsidR="00600131">
        <w:t>m</w:t>
      </w:r>
      <w:r w:rsidR="001E02C4">
        <w:t xml:space="preserve"> </w:t>
      </w:r>
      <w:r>
        <w:t>sud</w:t>
      </w:r>
      <w:r w:rsidR="00600131">
        <w:t>u</w:t>
      </w:r>
      <w:r>
        <w:t xml:space="preserve"> u </w:t>
      </w:r>
      <w:r w:rsidR="00600131">
        <w:t xml:space="preserve">Osijeku, Zemljišno knjižnom odjelu </w:t>
      </w:r>
      <w:r w:rsidR="008F7DF8">
        <w:t>Đakov</w:t>
      </w:r>
      <w:r w:rsidR="00600131">
        <w:t>o</w:t>
      </w:r>
      <w:r>
        <w:t xml:space="preserve"> nalaže se prijenos prava vlasništva na nekretnin</w:t>
      </w:r>
      <w:r w:rsidR="001E02C4">
        <w:t>i</w:t>
      </w:r>
      <w:r>
        <w:t xml:space="preserve"> iz točke 1. ovoga zaključka, na kupca, kao i brisanje svih upisanih prava, tereta i zabilježbi i to:</w:t>
      </w:r>
    </w:p>
    <w:p w:rsidRDefault="000E5E0C" w:rsidP="000E5E0C" w:rsidR="000E5E0C">
      <w:pPr>
        <w:ind w:left="1425"/>
        <w:jc w:val="both"/>
      </w:pPr>
    </w:p>
    <w:p w:rsidRDefault="00EC7050" w:rsidP="00073C8E" w:rsidR="00073C8E">
      <w:pPr>
        <w:pStyle w:val="Odlomakpopisa"/>
        <w:numPr>
          <w:ilvl w:val="3"/>
          <w:numId w:val="6"/>
        </w:numPr>
        <w:tabs>
          <w:tab w:pos="1701" w:val="left"/>
          <w:tab w:pos="2552" w:val="left"/>
        </w:tabs>
        <w:ind w:hanging="283" w:left="1701"/>
        <w:jc w:val="both"/>
      </w:pPr>
      <w:r>
        <w:rPr>
          <w:bCs/>
        </w:rPr>
        <w:t>4</w:t>
      </w:r>
      <w:r w:rsidR="00073C8E">
        <w:rPr>
          <w:bCs/>
        </w:rPr>
        <w:t xml:space="preserve">. </w:t>
      </w:r>
      <w:r w:rsidR="00073C8E" w:rsidRPr="006425AF">
        <w:rPr>
          <w:bCs/>
        </w:rPr>
        <w:t xml:space="preserve">ETAŽA 485/10000-POSLOVNI PROSTOR A4 </w:t>
      </w:r>
      <w:r w:rsidR="00073C8E" w:rsidRPr="001C17B9">
        <w:t>u potkrovlju koji se sastoji od predsoblja sa 9,36 m</w:t>
      </w:r>
      <w:r w:rsidR="00073C8E" w:rsidRPr="006425AF">
        <w:rPr>
          <w:vertAlign w:val="superscript"/>
        </w:rPr>
        <w:t>2</w:t>
      </w:r>
      <w:r w:rsidR="00073C8E" w:rsidRPr="001C17B9">
        <w:t>, ureda sa 27,14 m</w:t>
      </w:r>
      <w:r w:rsidR="00073C8E" w:rsidRPr="006425AF">
        <w:rPr>
          <w:vertAlign w:val="superscript"/>
        </w:rPr>
        <w:t>2</w:t>
      </w:r>
      <w:r w:rsidR="00073C8E" w:rsidRPr="001C17B9">
        <w:t>, ureda sa 26,50 m</w:t>
      </w:r>
      <w:r w:rsidR="00073C8E" w:rsidRPr="006425AF">
        <w:rPr>
          <w:vertAlign w:val="superscript"/>
        </w:rPr>
        <w:t>2</w:t>
      </w:r>
      <w:r w:rsidR="00073C8E" w:rsidRPr="001C17B9">
        <w:t xml:space="preserve"> ukupnoj površini 63,00 m</w:t>
      </w:r>
      <w:r w:rsidR="00073C8E" w:rsidRPr="006425AF">
        <w:rPr>
          <w:vertAlign w:val="superscript"/>
        </w:rPr>
        <w:t>2</w:t>
      </w:r>
    </w:p>
    <w:p w:rsidRDefault="00073C8E" w:rsidP="000E5E0C" w:rsidR="00073C8E">
      <w:pPr>
        <w:ind w:left="1425"/>
        <w:jc w:val="both"/>
      </w:pPr>
    </w:p>
    <w:p w:rsidRDefault="00715072" w:rsidP="008222C7" w:rsidR="00715072">
      <w:pPr>
        <w:ind w:firstLine="720" w:left="720"/>
        <w:jc w:val="both"/>
      </w:pPr>
      <w:r>
        <w:t>Na listu „B“ – Vlastovnica</w:t>
      </w:r>
    </w:p>
    <w:p w:rsidRDefault="00BA6F47" w:rsidP="00BA6F47" w:rsidR="00BA6F47">
      <w:pPr>
        <w:tabs>
          <w:tab w:pos="1418" w:val="left"/>
          <w:tab w:pos="1701" w:val="left"/>
        </w:tabs>
        <w:ind w:left="1418"/>
        <w:jc w:val="both"/>
      </w:pP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 xml:space="preserve">4. Suvlasnički dio: 485/10000 ETAŽNO VLASNIŠTVO (E-4)   </w:t>
      </w: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lastRenderedPageBreak/>
        <w:t xml:space="preserve">2. POSLOVNI PROSTOR A4 u potkrovlju koji se sastoji od predsoblja sa 9,36, ureda sa 27,14 m2, ureda sa 26,50 m2 u ukupnoj površini 63,00 m2   </w:t>
      </w: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 xml:space="preserve">IST D.O.O., PIŠKOREVCI, ZAGREBAČKA 20   </w:t>
      </w: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 xml:space="preserve">   </w:t>
      </w: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>3.1 Zaprimljeno 14.02.2013. broj Z-758/13</w:t>
      </w: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 xml:space="preserve">Na temelju rješenja o ovrsi Općinskog suda u Đakovu broj Ovr-1498/12-4 od 8. veljače 2013. zabilježuje se ovrha na nekretnine u A.   </w:t>
      </w: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 xml:space="preserve">   </w:t>
      </w: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>4.1 Zaprimljeno 10.07.2013. broj Z-2951/13</w:t>
      </w: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 xml:space="preserve">Na temelju rješenja Trgovačkog suda u Osijeku od 05. srpnja 2013. broj St-663/13-9 zabilježuje se otvaranje stečajnog postupka na nekretnine u A.   </w:t>
      </w: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 xml:space="preserve">   </w:t>
      </w: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>5.1 Zaprimljeno 11.11.2013. broj Z-4555/13</w:t>
      </w: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 xml:space="preserve">Na temelju rješenja Trgovačkog suda u Osijeku od 05. studenog 2013. broj St-663/13-36 zabilježuje se rješenje o prodaji na nekretnine u A.   </w:t>
      </w: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 xml:space="preserve">   </w:t>
      </w: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>6.1 Zaprimljeno 12.02.2014. broj Z-624/14</w:t>
      </w: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 xml:space="preserve">Na temelju rješenja Trgovačkog suda u Osijeku od 10. veljače 2014. broj St-663/13-58 zabilježuje se rješenje o prodaji na nekretnine u A.   </w:t>
      </w: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 xml:space="preserve">   </w:t>
      </w: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>7.1 Zaprimljeno 17.03.2014. broj Z-1166/14</w:t>
      </w: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 xml:space="preserve">Na temelju zaključka Trgovačkog suda u Osijeku od 13. veljače 2014. broj St-663/13-62 zabilježuje se zaključak o prodaji na nekretnine u A.   </w:t>
      </w: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 xml:space="preserve">   </w:t>
      </w: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>8.1 Zaprimljeno 29.05.2014. broj Z-2037/14</w:t>
      </w: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 xml:space="preserve">Na temelju zaključka Trgovačkog suda u Osijeku od 26. svibnja 2014. broj St-663/13-67 zabilježuje se zaključak o prodaji na nekretnine u A.   </w:t>
      </w: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 xml:space="preserve">   </w:t>
      </w: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>9.1 Zaprimljeno 26.09.2014. broj Z-3388/14</w:t>
      </w: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 xml:space="preserve">Na temelju zaključka Trgovačkog suda u Osijeku od 23. rujna 2014. broj St-663/13-77 zabilježuje se zaključak o prodaji na nekretnine u A.   </w:t>
      </w: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 xml:space="preserve">   </w:t>
      </w: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>10.1 Zaprimljeno 05.12.2014. broj Z-4408/14</w:t>
      </w: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 xml:space="preserve">Na temelju zaključka Trgovačkog suda u Osijeku od 04. prosinca 2014. broj St-663/13-89 zabilježuje se zaključak o prodaji na nekretnine u A.   </w:t>
      </w: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 xml:space="preserve">   </w:t>
      </w: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 xml:space="preserve">Na listu "C" -   Teretovnica  </w:t>
      </w:r>
    </w:p>
    <w:p w:rsidRDefault="00E66190" w:rsidP="00E66190" w:rsidR="00E66190">
      <w:pPr>
        <w:tabs>
          <w:tab w:pos="1418" w:val="left"/>
        </w:tabs>
        <w:ind w:left="1418"/>
        <w:jc w:val="both"/>
      </w:pP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 xml:space="preserve">2. Na suvlasnički dio: 4 (485/10000)  </w:t>
      </w: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>2.1 Zaprimljeno 21.12.2009. broj Z-6229/09</w:t>
      </w: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 xml:space="preserve">Na temelju Ugovora o kreditu broj 762-53017398 sa Sporazumom o osiguranju novčane tražbine od 07. prosinca 2009. solemniziranog 21. prosinca 2009. broj OV-17886/09 uknjižuje se ovršno pravo zaloga na nekretnine u A za kreditni iznos od 52.270,00 EUR (pedesetdvijetisućedvjestosedamdeset eura) na 16 (šesnaest godina) godina </w:t>
      </w:r>
      <w:r>
        <w:lastRenderedPageBreak/>
        <w:t>uz kamatu 8,05% (osamcijelihzareznulapetposto) godišnje i ostale uvjete i</w:t>
      </w:r>
      <w:r w:rsidR="005A5678">
        <w:t>z Ugovora i sporazuma za korist</w:t>
      </w:r>
      <w:r>
        <w:t xml:space="preserve">: </w:t>
      </w: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>2.2 Zaprimljeno 08.03.2018.g. pod brojem Z-5227/2018</w:t>
      </w:r>
    </w:p>
    <w:p w:rsidRDefault="00E66190" w:rsidP="00E66190" w:rsidR="00E66190">
      <w:pPr>
        <w:tabs>
          <w:tab w:pos="1418" w:val="left"/>
        </w:tabs>
        <w:ind w:left="1418"/>
        <w:jc w:val="both"/>
      </w:pP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 xml:space="preserve">UKNJIŽBA, USTUPANJE ZALOŽNOG PRAVA, UGOVOR O CESIJI SOLEMNIZIRAN PO JAVNOM BILJEŽNIKU LISONEK ILINKI IZ ZAGREBA DANA 30. SIJEČNJA 2018. POD BR. OV-841/2018 26.01.2018  </w:t>
      </w: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 xml:space="preserve">EOS MATRIX D.O.O. , OIB: 76674680107, HORVATOVA ULICA 82, 10000 ZAGREB    </w:t>
      </w: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 xml:space="preserve">   </w:t>
      </w: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 xml:space="preserve">3. Na suvlasnički dio: 4 (485/10000)  </w:t>
      </w: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>3.1 Zaprimljeno 02.06.2011. broj Z-1935/11</w:t>
      </w: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 xml:space="preserve">Na temelju rješenja Općinskog suda u Đakovu broj ovr-552/11-2 od 31. svibnja 2011. uknjižuje se ovršno pravo zaloga na nekretnine u A za iznos tražbine od 531.130,22 kn na ime poreznog duga sa pripadajućom zateznom kamatom koja teče od 01. ožujka 2011.g. pa do isplate za korist: </w:t>
      </w: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 xml:space="preserve">REPUBLIKA HRVATSKA - MINISTARSTVO FINANCIJA    </w:t>
      </w: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 xml:space="preserve">   </w:t>
      </w: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 xml:space="preserve">4. Na suvlasnički dio: 4 (485/10000)  </w:t>
      </w: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>4.1 Zaprimljeno 23.11.2011. broj Z-3928/11</w:t>
      </w:r>
    </w:p>
    <w:p w:rsidRDefault="00E66190" w:rsidP="00E66190" w:rsidR="00E66190">
      <w:pPr>
        <w:tabs>
          <w:tab w:pos="1418" w:val="left"/>
        </w:tabs>
        <w:ind w:left="1418"/>
        <w:jc w:val="both"/>
      </w:pPr>
      <w:r>
        <w:t xml:space="preserve">Na temelju rješenja Trgovačkog suda u Osijeku broj R1-162/11-2 od 21. studenog 2011.g. predbilježuje se pravo zaloga na nekretnine u A za iznos od 139.249,54 kn sa zateznom kamatom tekućom po stopi od 17 % godišnje za razdoblje od 30. lipnja 2011., a za razdoblje od 01. srpnja 2011. do isplate po stopi od 15 % godišnje na iznos od 122.292,10 kn od 14. srpnja 2009. do isplate i na iznos od 16.957,44 kn od 17. kolovoza 2009. do isplate, te za iznos od 15.236,97 kn zateznom kamatom tekućom od 26. siječnja 2010. do isplate po stopi od 17 % godišnje za razdoblje od 30. lipnja 2011., a za razdoblje od 01. srpnja 2011. do isplate po stopi od 15 % godišnje za korist:    </w:t>
      </w:r>
    </w:p>
    <w:p w:rsidRDefault="00E66190" w:rsidP="00E66190" w:rsidR="00E55C16">
      <w:pPr>
        <w:tabs>
          <w:tab w:pos="1418" w:val="left"/>
        </w:tabs>
        <w:ind w:left="1418"/>
        <w:jc w:val="both"/>
      </w:pPr>
      <w:r>
        <w:t>W PROJEKT D.O.O., OIB: 86902480844, RIJEKA, KREŠIMIROVA 10</w:t>
      </w:r>
      <w:r w:rsidR="005A5678">
        <w:t>.</w:t>
      </w:r>
    </w:p>
    <w:p w:rsidRDefault="002A4F88" w:rsidP="00D746F9" w:rsidR="002A4F88">
      <w:pPr>
        <w:tabs>
          <w:tab w:pos="1418" w:val="left"/>
        </w:tabs>
        <w:ind w:left="1418"/>
        <w:jc w:val="both"/>
      </w:pPr>
    </w:p>
    <w:p w:rsidRDefault="005A5678" w:rsidP="007C675D" w:rsidR="002A4F88">
      <w:pPr>
        <w:pStyle w:val="Odlomakpopisa"/>
        <w:numPr>
          <w:ilvl w:val="3"/>
          <w:numId w:val="6"/>
        </w:numPr>
        <w:tabs>
          <w:tab w:pos="1418" w:val="left"/>
        </w:tabs>
        <w:ind w:hanging="283" w:left="1701"/>
        <w:jc w:val="both"/>
      </w:pPr>
      <w:r>
        <w:rPr>
          <w:bCs/>
        </w:rPr>
        <w:t>9</w:t>
      </w:r>
      <w:r w:rsidR="002A4F88" w:rsidRPr="007C675D">
        <w:rPr>
          <w:bCs/>
        </w:rPr>
        <w:t xml:space="preserve">. ETAŽA 485/10000-POSLOVNI PROSTOR C3 </w:t>
      </w:r>
      <w:r w:rsidR="002A4F88" w:rsidRPr="001C17B9">
        <w:t>u potkrovlju koji se sastoji od predsoblja sa 9,36 m</w:t>
      </w:r>
      <w:r w:rsidR="002A4F88" w:rsidRPr="007C675D">
        <w:rPr>
          <w:vertAlign w:val="superscript"/>
        </w:rPr>
        <w:t>2</w:t>
      </w:r>
      <w:r w:rsidR="002A4F88" w:rsidRPr="001C17B9">
        <w:t>, ureda sa 27,14 m</w:t>
      </w:r>
      <w:r w:rsidR="002A4F88" w:rsidRPr="007C675D">
        <w:rPr>
          <w:vertAlign w:val="superscript"/>
        </w:rPr>
        <w:t>2</w:t>
      </w:r>
      <w:r w:rsidR="002A4F88" w:rsidRPr="001C17B9">
        <w:t>, ureda sa 26,50 m</w:t>
      </w:r>
      <w:r w:rsidR="002A4F88" w:rsidRPr="007C675D">
        <w:rPr>
          <w:vertAlign w:val="superscript"/>
        </w:rPr>
        <w:t>2</w:t>
      </w:r>
      <w:r w:rsidR="002A4F88" w:rsidRPr="001C17B9">
        <w:t xml:space="preserve"> ukupne površine 63,00 m</w:t>
      </w:r>
      <w:r w:rsidR="002A4F88" w:rsidRPr="007C675D">
        <w:rPr>
          <w:vertAlign w:val="superscript"/>
        </w:rPr>
        <w:t>2</w:t>
      </w:r>
    </w:p>
    <w:p w:rsidRDefault="002A4F88" w:rsidP="00D746F9" w:rsidR="002A4F88">
      <w:pPr>
        <w:tabs>
          <w:tab w:pos="1418" w:val="left"/>
        </w:tabs>
        <w:ind w:left="1418"/>
        <w:jc w:val="both"/>
      </w:pPr>
    </w:p>
    <w:p w:rsidRDefault="007C675D" w:rsidP="007C675D" w:rsidR="007C675D">
      <w:pPr>
        <w:ind w:firstLine="720" w:left="720"/>
        <w:jc w:val="both"/>
      </w:pPr>
      <w:r>
        <w:t>Na listu „B“ – Vlastovnica</w:t>
      </w:r>
    </w:p>
    <w:p w:rsidRDefault="007C675D" w:rsidP="00D746F9" w:rsidR="007C675D">
      <w:pPr>
        <w:tabs>
          <w:tab w:pos="1418" w:val="left"/>
        </w:tabs>
        <w:ind w:left="1418"/>
        <w:jc w:val="both"/>
      </w:pPr>
    </w:p>
    <w:p w:rsidRDefault="000C4086" w:rsidP="000C4086" w:rsidR="000C4086">
      <w:pPr>
        <w:tabs>
          <w:tab w:pos="1418" w:val="left"/>
        </w:tabs>
        <w:ind w:left="1418"/>
        <w:jc w:val="both"/>
      </w:pPr>
      <w:r>
        <w:t xml:space="preserve">10. Suvlasnički dio: 485/10000 ETAŽNO VLASNIŠTVO (E-10)   </w:t>
      </w:r>
    </w:p>
    <w:p w:rsidRDefault="000C4086" w:rsidP="000C4086" w:rsidR="000C4086">
      <w:pPr>
        <w:tabs>
          <w:tab w:pos="1418" w:val="left"/>
        </w:tabs>
        <w:ind w:left="1418"/>
        <w:jc w:val="both"/>
      </w:pPr>
      <w:r>
        <w:t xml:space="preserve">1. POSLOVNI PROSTOR  C3 u potkrovlju koji se sastoji od predsoblja sa 9,36 m2, ureda sa 27,14 m2, ureda sa 26,50 m2 ukupne površine 63,00 m2   </w:t>
      </w:r>
    </w:p>
    <w:p w:rsidRDefault="000C4086" w:rsidP="000C4086" w:rsidR="000C4086">
      <w:pPr>
        <w:tabs>
          <w:tab w:pos="1418" w:val="left"/>
        </w:tabs>
        <w:ind w:left="1418"/>
        <w:jc w:val="both"/>
      </w:pPr>
      <w:r>
        <w:t xml:space="preserve">IST D.O.O., PIŠKOREVCI, ZAGREBAČKA 20   </w:t>
      </w:r>
    </w:p>
    <w:p w:rsidRDefault="000C4086" w:rsidP="000C4086" w:rsidR="000C4086">
      <w:pPr>
        <w:tabs>
          <w:tab w:pos="1418" w:val="left"/>
        </w:tabs>
        <w:ind w:left="1418"/>
        <w:jc w:val="both"/>
      </w:pPr>
      <w:r>
        <w:t xml:space="preserve">   </w:t>
      </w:r>
    </w:p>
    <w:p w:rsidRDefault="000C4086" w:rsidP="000C4086" w:rsidR="000C4086">
      <w:pPr>
        <w:tabs>
          <w:tab w:pos="1418" w:val="left"/>
        </w:tabs>
        <w:ind w:left="1418"/>
        <w:jc w:val="both"/>
      </w:pPr>
      <w:r>
        <w:t>5.1 Zaprimljeno 14.02.2013. broj Z-758/13</w:t>
      </w:r>
    </w:p>
    <w:p w:rsidRDefault="000C4086" w:rsidP="000C4086" w:rsidR="000C4086">
      <w:pPr>
        <w:tabs>
          <w:tab w:pos="1418" w:val="left"/>
        </w:tabs>
        <w:ind w:left="1418"/>
        <w:jc w:val="both"/>
      </w:pPr>
      <w:r>
        <w:lastRenderedPageBreak/>
        <w:t xml:space="preserve">Na temelju rješenja o ovrsi Općinskog suda u Đakovu broj Ovr-1498/12-4 od 8. veljače 2013. zabilježuje se ovrha na nekretnine u A.   </w:t>
      </w:r>
    </w:p>
    <w:p w:rsidRDefault="000C4086" w:rsidP="000C4086" w:rsidR="000C4086">
      <w:pPr>
        <w:tabs>
          <w:tab w:pos="1418" w:val="left"/>
        </w:tabs>
        <w:ind w:left="1418"/>
        <w:jc w:val="both"/>
      </w:pPr>
      <w:r>
        <w:t xml:space="preserve">   </w:t>
      </w:r>
    </w:p>
    <w:p w:rsidRDefault="000C4086" w:rsidP="000C4086" w:rsidR="000C4086">
      <w:pPr>
        <w:tabs>
          <w:tab w:pos="1418" w:val="left"/>
        </w:tabs>
        <w:ind w:left="1418"/>
        <w:jc w:val="both"/>
      </w:pPr>
      <w:r>
        <w:t>6.1 Zaprimljeno 10.07.2013. broj Z-2951/13</w:t>
      </w:r>
    </w:p>
    <w:p w:rsidRDefault="000C4086" w:rsidP="000C4086" w:rsidR="000C4086">
      <w:pPr>
        <w:tabs>
          <w:tab w:pos="1418" w:val="left"/>
        </w:tabs>
        <w:ind w:left="1418"/>
        <w:jc w:val="both"/>
      </w:pPr>
      <w:r>
        <w:t xml:space="preserve">Na temelju rješenja Trgovačkog suda u Osijeku od 05. srpnja 2013. broj St-663/13-9 zabilježuje se otvaranje stečajnog postupka na nekretnine u A.   </w:t>
      </w:r>
    </w:p>
    <w:p w:rsidRDefault="000C4086" w:rsidP="000C4086" w:rsidR="000C4086">
      <w:pPr>
        <w:tabs>
          <w:tab w:pos="1418" w:val="left"/>
        </w:tabs>
        <w:ind w:left="1418"/>
        <w:jc w:val="both"/>
      </w:pPr>
      <w:r>
        <w:t xml:space="preserve">   </w:t>
      </w:r>
    </w:p>
    <w:p w:rsidRDefault="000C4086" w:rsidP="000C4086" w:rsidR="000C4086">
      <w:pPr>
        <w:tabs>
          <w:tab w:pos="1418" w:val="left"/>
        </w:tabs>
        <w:ind w:left="1418"/>
        <w:jc w:val="both"/>
      </w:pPr>
      <w:r>
        <w:t>7.1 Zaprimljeno 11.11.2013. broj Z-4555/13</w:t>
      </w:r>
    </w:p>
    <w:p w:rsidRDefault="000C4086" w:rsidP="000C4086" w:rsidR="000C4086">
      <w:pPr>
        <w:tabs>
          <w:tab w:pos="1418" w:val="left"/>
        </w:tabs>
        <w:ind w:left="1418"/>
        <w:jc w:val="both"/>
      </w:pPr>
      <w:r>
        <w:t xml:space="preserve">Na temelju rješenja Trgovačkog suda u Osijeku od 05. studenog 2013. broj St-663/13-36 zabilježuje se rješenje o prodaji na nekretnine u A.   </w:t>
      </w:r>
    </w:p>
    <w:p w:rsidRDefault="000C4086" w:rsidP="000C4086" w:rsidR="000C4086">
      <w:pPr>
        <w:tabs>
          <w:tab w:pos="1418" w:val="left"/>
        </w:tabs>
        <w:ind w:left="1418"/>
        <w:jc w:val="both"/>
      </w:pPr>
      <w:r>
        <w:t xml:space="preserve">   </w:t>
      </w:r>
    </w:p>
    <w:p w:rsidRDefault="000C4086" w:rsidP="000C4086" w:rsidR="000C4086">
      <w:pPr>
        <w:tabs>
          <w:tab w:pos="1418" w:val="left"/>
        </w:tabs>
        <w:ind w:left="1418"/>
        <w:jc w:val="both"/>
      </w:pPr>
      <w:r>
        <w:t>8.1 Zaprimljeno 12.02.2014. broj Z-624/14</w:t>
      </w:r>
    </w:p>
    <w:p w:rsidRDefault="000C4086" w:rsidP="000C4086" w:rsidR="000C4086">
      <w:pPr>
        <w:tabs>
          <w:tab w:pos="1418" w:val="left"/>
        </w:tabs>
        <w:ind w:left="1418"/>
        <w:jc w:val="both"/>
      </w:pPr>
      <w:r>
        <w:t xml:space="preserve">Na temelju rješenja Trgovačkog suda u Osijeku od 10. veljače 2014. broj St-663/13-58 zabilježuje se rješenje o prodaji na nekretnine u A.   </w:t>
      </w:r>
    </w:p>
    <w:p w:rsidRDefault="000C4086" w:rsidP="000C4086" w:rsidR="000C4086">
      <w:pPr>
        <w:tabs>
          <w:tab w:pos="1418" w:val="left"/>
        </w:tabs>
        <w:ind w:left="1418"/>
        <w:jc w:val="both"/>
      </w:pPr>
      <w:r>
        <w:t xml:space="preserve">   </w:t>
      </w:r>
    </w:p>
    <w:p w:rsidRDefault="000C4086" w:rsidP="000C4086" w:rsidR="000C4086">
      <w:pPr>
        <w:tabs>
          <w:tab w:pos="1418" w:val="left"/>
        </w:tabs>
        <w:ind w:left="1418"/>
        <w:jc w:val="both"/>
      </w:pPr>
      <w:r>
        <w:t>9.1 Zaprimljeno 17.03.2014. broj Z-1166/14</w:t>
      </w:r>
    </w:p>
    <w:p w:rsidRDefault="000C4086" w:rsidP="000C4086" w:rsidR="000C4086">
      <w:pPr>
        <w:tabs>
          <w:tab w:pos="1418" w:val="left"/>
        </w:tabs>
        <w:ind w:left="1418"/>
        <w:jc w:val="both"/>
      </w:pPr>
      <w:r>
        <w:t xml:space="preserve">Na temelju zaključka Trgovačkog suda u Osijeku od 13. veljače 2014. broj St-663/13-62 zabilježuje se zaključak o prodaji na nekretnine u A.   </w:t>
      </w:r>
    </w:p>
    <w:p w:rsidRDefault="000C4086" w:rsidP="000C4086" w:rsidR="000C4086">
      <w:pPr>
        <w:tabs>
          <w:tab w:pos="1418" w:val="left"/>
        </w:tabs>
        <w:ind w:left="1418"/>
        <w:jc w:val="both"/>
      </w:pPr>
      <w:r>
        <w:t xml:space="preserve">   </w:t>
      </w:r>
    </w:p>
    <w:p w:rsidRDefault="000C4086" w:rsidP="000C4086" w:rsidR="000C4086">
      <w:pPr>
        <w:tabs>
          <w:tab w:pos="1418" w:val="left"/>
        </w:tabs>
        <w:ind w:left="1418"/>
        <w:jc w:val="both"/>
      </w:pPr>
      <w:r>
        <w:t>10.1 Zaprimljeno 29.05.2014. broj Z-2037/14</w:t>
      </w:r>
    </w:p>
    <w:p w:rsidRDefault="000C4086" w:rsidP="000C4086" w:rsidR="000C4086">
      <w:pPr>
        <w:tabs>
          <w:tab w:pos="1418" w:val="left"/>
        </w:tabs>
        <w:ind w:left="1418"/>
        <w:jc w:val="both"/>
      </w:pPr>
      <w:r>
        <w:t xml:space="preserve">Na temelju zaključka Trgovačkog suda u Osijeku od 26. svibnja 2014. broj St-663/13-67 zabilježuje se zaključak o prodaji na nekretnine u A.   </w:t>
      </w:r>
    </w:p>
    <w:p w:rsidRDefault="000C4086" w:rsidP="000C4086" w:rsidR="000C4086">
      <w:pPr>
        <w:tabs>
          <w:tab w:pos="1418" w:val="left"/>
        </w:tabs>
        <w:ind w:left="1418"/>
        <w:jc w:val="both"/>
      </w:pPr>
      <w:r>
        <w:t xml:space="preserve">   </w:t>
      </w:r>
    </w:p>
    <w:p w:rsidRDefault="000C4086" w:rsidP="000C4086" w:rsidR="000C4086">
      <w:pPr>
        <w:tabs>
          <w:tab w:pos="1418" w:val="left"/>
        </w:tabs>
        <w:ind w:left="1418"/>
        <w:jc w:val="both"/>
      </w:pPr>
      <w:r>
        <w:t>11.1 Zaprimljeno 26.09.2014. broj Z-3388/14</w:t>
      </w:r>
    </w:p>
    <w:p w:rsidRDefault="000C4086" w:rsidP="000C4086" w:rsidR="000C4086">
      <w:pPr>
        <w:tabs>
          <w:tab w:pos="1418" w:val="left"/>
        </w:tabs>
        <w:ind w:left="1418"/>
        <w:jc w:val="both"/>
      </w:pPr>
      <w:r>
        <w:t xml:space="preserve">Na temelju zaključka Trgovačkog suda u Osijeku od 23. rujna 2014. broj St-663/13-77 zabilježuje se zaključak o prodaji na nekretnine u A.   </w:t>
      </w:r>
    </w:p>
    <w:p w:rsidRDefault="000C4086" w:rsidP="000C4086" w:rsidR="000C4086">
      <w:pPr>
        <w:tabs>
          <w:tab w:pos="1418" w:val="left"/>
        </w:tabs>
        <w:ind w:left="1418"/>
        <w:jc w:val="both"/>
      </w:pPr>
      <w:r>
        <w:t xml:space="preserve">   </w:t>
      </w:r>
    </w:p>
    <w:p w:rsidRDefault="000C4086" w:rsidP="000C4086" w:rsidR="000C4086">
      <w:pPr>
        <w:tabs>
          <w:tab w:pos="1418" w:val="left"/>
        </w:tabs>
        <w:ind w:left="1418"/>
        <w:jc w:val="both"/>
      </w:pPr>
      <w:r>
        <w:t>12.1 Zaprimljeno 05.12.2014. broj Z-4408/14</w:t>
      </w:r>
    </w:p>
    <w:p w:rsidRDefault="000C4086" w:rsidP="000C4086" w:rsidR="000C4086">
      <w:pPr>
        <w:tabs>
          <w:tab w:pos="1418" w:val="left"/>
        </w:tabs>
        <w:ind w:left="1418"/>
        <w:jc w:val="both"/>
      </w:pPr>
      <w:r>
        <w:t xml:space="preserve">Na temelju zaključka Trgovačkog suda u Osijeku od 04. prosinca 2014. broj St-663/13-89 zabilježuje se zaključak o prodaji na nekretnine u A.   </w:t>
      </w:r>
    </w:p>
    <w:p w:rsidRDefault="000C4086" w:rsidP="000C4086" w:rsidR="000C4086">
      <w:pPr>
        <w:tabs>
          <w:tab w:pos="1418" w:val="left"/>
        </w:tabs>
        <w:ind w:left="1418"/>
        <w:jc w:val="both"/>
      </w:pPr>
      <w:r>
        <w:t xml:space="preserve">   </w:t>
      </w:r>
    </w:p>
    <w:p w:rsidRDefault="000C4086" w:rsidP="000C4086" w:rsidR="000C4086">
      <w:pPr>
        <w:tabs>
          <w:tab w:pos="1418" w:val="left"/>
        </w:tabs>
        <w:ind w:left="1418"/>
        <w:jc w:val="both"/>
      </w:pPr>
      <w:r>
        <w:t xml:space="preserve">Na listu "C" -   Teretovnica  </w:t>
      </w:r>
    </w:p>
    <w:p w:rsidRDefault="000C4086" w:rsidP="000C4086" w:rsidR="000C4086">
      <w:pPr>
        <w:tabs>
          <w:tab w:pos="1418" w:val="left"/>
        </w:tabs>
        <w:ind w:left="1418"/>
        <w:jc w:val="both"/>
      </w:pPr>
    </w:p>
    <w:p w:rsidRDefault="000C4086" w:rsidP="000C4086" w:rsidR="000C4086">
      <w:pPr>
        <w:tabs>
          <w:tab w:pos="1418" w:val="left"/>
        </w:tabs>
        <w:ind w:left="1418"/>
        <w:jc w:val="both"/>
      </w:pPr>
      <w:r>
        <w:t xml:space="preserve">1. Na suvlasnički dio: 10 (485/10000)  </w:t>
      </w:r>
    </w:p>
    <w:p w:rsidRDefault="000C4086" w:rsidP="000C4086" w:rsidR="000C4086">
      <w:pPr>
        <w:tabs>
          <w:tab w:pos="1418" w:val="left"/>
        </w:tabs>
        <w:ind w:left="1418"/>
        <w:jc w:val="both"/>
      </w:pPr>
      <w:r>
        <w:t>1.1 Zaprimljeno 02.06.2011. broj Z-1935/11</w:t>
      </w:r>
    </w:p>
    <w:p w:rsidRDefault="000C4086" w:rsidP="000C4086" w:rsidR="000C4086">
      <w:pPr>
        <w:tabs>
          <w:tab w:pos="1418" w:val="left"/>
        </w:tabs>
        <w:ind w:left="1418"/>
        <w:jc w:val="both"/>
      </w:pPr>
      <w:r>
        <w:t xml:space="preserve">Na temelju rješenja Općinskog suda u Đakovu broj ovr-552/11-2 od 31. svibnja 2011. uknjižuje se ovršno pravo zaloga na nekretnine u A za iznos tražbine od 531.130,22 kn na ime poreznog duga sa pripadajućom zateznom kamatom koja teče od 01. ožujka 2011.g. pa do isplate za korist: </w:t>
      </w:r>
    </w:p>
    <w:p w:rsidRDefault="000C4086" w:rsidP="000C4086" w:rsidR="000C4086">
      <w:pPr>
        <w:tabs>
          <w:tab w:pos="1418" w:val="left"/>
        </w:tabs>
        <w:ind w:left="1418"/>
        <w:jc w:val="both"/>
      </w:pPr>
      <w:r>
        <w:t xml:space="preserve">REPUBLIKA HRVATSKA - MINISTARSTVO FINANCIJA    </w:t>
      </w:r>
    </w:p>
    <w:p w:rsidRDefault="000C4086" w:rsidP="000C4086" w:rsidR="000C4086">
      <w:pPr>
        <w:tabs>
          <w:tab w:pos="1418" w:val="left"/>
        </w:tabs>
        <w:ind w:left="1418"/>
        <w:jc w:val="both"/>
      </w:pPr>
      <w:r>
        <w:t xml:space="preserve">   </w:t>
      </w:r>
    </w:p>
    <w:p w:rsidRDefault="000C4086" w:rsidP="000C4086" w:rsidR="000C4086">
      <w:pPr>
        <w:tabs>
          <w:tab w:pos="1418" w:val="left"/>
        </w:tabs>
        <w:ind w:left="1418"/>
        <w:jc w:val="both"/>
      </w:pPr>
      <w:r>
        <w:t xml:space="preserve">2. Na suvlasnički dio: 10 (485/10000)  </w:t>
      </w:r>
    </w:p>
    <w:p w:rsidRDefault="000C4086" w:rsidP="000C4086" w:rsidR="000C4086">
      <w:pPr>
        <w:tabs>
          <w:tab w:pos="1418" w:val="left"/>
        </w:tabs>
        <w:ind w:left="1418"/>
        <w:jc w:val="both"/>
      </w:pPr>
      <w:r>
        <w:t>2.1 Zaprimljeno 23.11.2011. broj Z-3928/11</w:t>
      </w:r>
    </w:p>
    <w:p w:rsidRDefault="000C4086" w:rsidP="000C4086" w:rsidR="000C4086">
      <w:pPr>
        <w:tabs>
          <w:tab w:pos="1418" w:val="left"/>
        </w:tabs>
        <w:ind w:left="1418"/>
        <w:jc w:val="both"/>
      </w:pPr>
      <w:r>
        <w:t xml:space="preserve">Na temelju rješenja Trgovačkog suda u Osijeku broj R1-162/11-2 od 21. studenog 2011.g. predbilježuje se pravo zaloga na nekretnine u A za iznos </w:t>
      </w:r>
      <w:r>
        <w:lastRenderedPageBreak/>
        <w:t xml:space="preserve">od 139.249,54 kn sa zateznom kamatom tekućom po stopi od 17 % godišnje za razdoblje od 30. lipnja 2011., a za razdoblje od 01. srpnja 2011. do isplate po stopi od 15 % godišnje na iznos od 122.292,10 kn od 14. srpnja 2009. do isplate i na iznos od 16.957,44 kn od 17. kolovoza 2009. do isplate, te za iznos od 15.236,97 kn zateznom kamatom tekućom od 26. siječnja 2010. do isplate po stopi od 17 % godišnje za razdoblje od 30. lipnja 2011., a za razdoblje od 01. srpnja 2011. do isplate po stopi od 15 % godišnje za korist:    </w:t>
      </w:r>
    </w:p>
    <w:p w:rsidRDefault="000C5EDE" w:rsidP="000C4086" w:rsidR="003B0B58">
      <w:pPr>
        <w:tabs>
          <w:tab w:pos="1418" w:val="left"/>
        </w:tabs>
        <w:ind w:left="1418"/>
        <w:jc w:val="both"/>
      </w:pPr>
      <w:r>
        <w:t xml:space="preserve"> </w:t>
      </w:r>
      <w:r w:rsidR="000C4086">
        <w:t>W PROJEKT D.O.O., OIB: 86902480844, RIJEKA, KREŠIMIROVA 10</w:t>
      </w:r>
      <w:r>
        <w:t>.</w:t>
      </w:r>
    </w:p>
    <w:p w:rsidRDefault="000C5EDE" w:rsidP="000C4086" w:rsidR="000C5EDE">
      <w:pPr>
        <w:tabs>
          <w:tab w:pos="1418" w:val="left"/>
        </w:tabs>
        <w:ind w:left="1418"/>
        <w:jc w:val="both"/>
      </w:pPr>
    </w:p>
    <w:p w:rsidRDefault="00EC34B8" w:rsidP="00714C6F" w:rsidR="003F44FC" w:rsidRPr="00A01778">
      <w:pPr>
        <w:jc w:val="both"/>
      </w:pPr>
      <w:r>
        <w:rPr>
          <w:bCs/>
        </w:rPr>
        <w:t xml:space="preserve">                   3. </w:t>
      </w:r>
      <w:r w:rsidR="00A01778" w:rsidRPr="00A01778">
        <w:rPr>
          <w:bCs/>
        </w:rPr>
        <w:t>Kupac je u cijelosti platio kupovninu u iznosu od</w:t>
      </w:r>
      <w:r w:rsidR="00A01778">
        <w:rPr>
          <w:bCs/>
        </w:rPr>
        <w:t xml:space="preserve"> </w:t>
      </w:r>
      <w:r w:rsidR="008232A2">
        <w:rPr>
          <w:bCs/>
        </w:rPr>
        <w:t>44.307,52</w:t>
      </w:r>
      <w:r w:rsidR="00E55C16" w:rsidRPr="0014632C">
        <w:rPr>
          <w:bCs/>
        </w:rPr>
        <w:t xml:space="preserve"> </w:t>
      </w:r>
      <w:r w:rsidR="00A01778">
        <w:rPr>
          <w:bCs/>
          <w:lang w:eastAsia="zh-CN"/>
        </w:rPr>
        <w:t>kn</w:t>
      </w:r>
      <w:r w:rsidR="003F44FC" w:rsidRPr="00A01778">
        <w:rPr>
          <w:bCs/>
        </w:rPr>
        <w:t>.</w:t>
      </w:r>
    </w:p>
    <w:p w:rsidRDefault="003251A7" w:rsidP="003C3419" w:rsidR="003251A7">
      <w:pPr>
        <w:jc w:val="both"/>
        <w:rPr>
          <w:bCs/>
        </w:rPr>
      </w:pPr>
    </w:p>
    <w:p w:rsidRDefault="00E55C16" w:rsidP="003C3419" w:rsidR="00E55C16" w:rsidRPr="003F44FC">
      <w:pPr>
        <w:jc w:val="both"/>
        <w:rPr>
          <w:bCs/>
        </w:rPr>
      </w:pPr>
    </w:p>
    <w:p w:rsidRDefault="0025773B" w:rsidP="00EC34B8" w:rsidR="00BB746F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4D1B11" w:rsidP="00EC34B8" w:rsidR="004D1B11" w:rsidRPr="00EC34B8">
      <w:pPr>
        <w:jc w:val="center"/>
        <w:rPr>
          <w:bCs/>
        </w:rPr>
      </w:pPr>
    </w:p>
    <w:p w:rsidRDefault="00714C6F" w:rsidP="0025773B" w:rsidR="00714C6F">
      <w:pPr>
        <w:jc w:val="both"/>
      </w:pPr>
    </w:p>
    <w:p w:rsidRDefault="0025773B" w:rsidP="007439E7" w:rsidR="00C42E2F">
      <w:pPr>
        <w:jc w:val="both"/>
      </w:pPr>
      <w:r>
        <w:tab/>
      </w:r>
      <w:r w:rsidR="00071835" w:rsidRPr="00071835">
        <w:t>Kako je rješenje ovoga suda broj 14 St-</w:t>
      </w:r>
      <w:r w:rsidR="00E55C16">
        <w:t>663</w:t>
      </w:r>
      <w:r w:rsidR="00071835" w:rsidRPr="00071835">
        <w:t>/1</w:t>
      </w:r>
      <w:r w:rsidR="00E55C16">
        <w:t>3</w:t>
      </w:r>
      <w:r w:rsidR="00071835" w:rsidRPr="00071835">
        <w:t>-</w:t>
      </w:r>
      <w:r w:rsidR="008232A2">
        <w:t>23</w:t>
      </w:r>
      <w:r w:rsidR="00E55C16">
        <w:t>9</w:t>
      </w:r>
      <w:r w:rsidR="00071835" w:rsidRPr="00071835">
        <w:t xml:space="preserve"> od </w:t>
      </w:r>
      <w:r w:rsidR="00C9199F">
        <w:t>2</w:t>
      </w:r>
      <w:r w:rsidR="008232A2">
        <w:t>7</w:t>
      </w:r>
      <w:r w:rsidR="00071835" w:rsidRPr="00071835">
        <w:t>.</w:t>
      </w:r>
      <w:r w:rsidR="00C9199F">
        <w:t>0</w:t>
      </w:r>
      <w:r w:rsidR="008232A2">
        <w:t>3</w:t>
      </w:r>
      <w:r w:rsidR="00071835" w:rsidRPr="00071835">
        <w:t>.201</w:t>
      </w:r>
      <w:r w:rsidR="008232A2">
        <w:t>8</w:t>
      </w:r>
      <w:r w:rsidR="00071835" w:rsidRPr="00071835">
        <w:t>. godine, kojim se dosuđuj</w:t>
      </w:r>
      <w:r w:rsidR="008232A2">
        <w:t>u</w:t>
      </w:r>
      <w:r w:rsidR="00071835" w:rsidRPr="00071835">
        <w:t xml:space="preserve"> nekretnin</w:t>
      </w:r>
      <w:r w:rsidR="008232A2">
        <w:t>e</w:t>
      </w:r>
      <w:r w:rsidR="00071835" w:rsidRPr="00071835">
        <w:t xml:space="preserve"> iz t. 1. izreke ovoga zaključka kupcu, postalo pravomoćno dana </w:t>
      </w:r>
      <w:r w:rsidR="00115D8A">
        <w:t>1</w:t>
      </w:r>
      <w:r w:rsidR="008E64C4">
        <w:t>6</w:t>
      </w:r>
      <w:r w:rsidR="00071835" w:rsidRPr="00071835">
        <w:t>.</w:t>
      </w:r>
      <w:r w:rsidR="00115D8A">
        <w:t>0</w:t>
      </w:r>
      <w:r w:rsidR="000C5EDE">
        <w:t>4</w:t>
      </w:r>
      <w:r w:rsidR="00071835" w:rsidRPr="00071835">
        <w:t>.201</w:t>
      </w:r>
      <w:r w:rsidR="00115D8A">
        <w:t>7</w:t>
      </w:r>
      <w:r w:rsidR="00071835" w:rsidRPr="00071835">
        <w:t>. godine, te kako je kupac</w:t>
      </w:r>
      <w:r w:rsidR="00A01778" w:rsidRPr="00A01778">
        <w:t xml:space="preserve"> </w:t>
      </w:r>
      <w:r w:rsidR="00A01778" w:rsidRPr="00071835">
        <w:t xml:space="preserve">u određenom </w:t>
      </w:r>
      <w:r w:rsidR="006B6EBA">
        <w:t>mu</w:t>
      </w:r>
      <w:r w:rsidR="00A01778" w:rsidRPr="00071835">
        <w:t xml:space="preserve"> roku uplatio</w:t>
      </w:r>
      <w:r w:rsidR="00071835" w:rsidRPr="00071835">
        <w:t xml:space="preserve"> </w:t>
      </w:r>
      <w:r w:rsidR="00A01778" w:rsidRPr="00A01778">
        <w:t xml:space="preserve">cjelokupnu kupovninu u iznosu od </w:t>
      </w:r>
      <w:r w:rsidR="008E64C4" w:rsidRPr="008E64C4">
        <w:rPr>
          <w:bCs/>
        </w:rPr>
        <w:t xml:space="preserve">44.307,52 </w:t>
      </w:r>
      <w:r w:rsidR="00A01778" w:rsidRPr="00A01778">
        <w:t xml:space="preserve">kn i to iznos od </w:t>
      </w:r>
      <w:r w:rsidR="008E64C4">
        <w:t>4.432,00</w:t>
      </w:r>
      <w:r w:rsidR="00A01778" w:rsidRPr="00A01778">
        <w:t xml:space="preserve"> kn dana </w:t>
      </w:r>
      <w:r w:rsidR="00115D8A">
        <w:t>2</w:t>
      </w:r>
      <w:r w:rsidR="008E64C4">
        <w:t>4</w:t>
      </w:r>
      <w:r w:rsidR="00A01778" w:rsidRPr="00A01778">
        <w:t>.</w:t>
      </w:r>
      <w:r w:rsidR="00115D8A">
        <w:t>0</w:t>
      </w:r>
      <w:r w:rsidR="008E64C4">
        <w:t>3</w:t>
      </w:r>
      <w:r w:rsidR="00A01778" w:rsidRPr="00A01778">
        <w:t>.201</w:t>
      </w:r>
      <w:r w:rsidR="008E64C4">
        <w:t>8</w:t>
      </w:r>
      <w:r w:rsidR="00A01778" w:rsidRPr="00A01778">
        <w:t>.</w:t>
      </w:r>
      <w:r w:rsidR="00115D8A">
        <w:t xml:space="preserve"> </w:t>
      </w:r>
      <w:r w:rsidR="007E33C0">
        <w:t xml:space="preserve">i iznos od </w:t>
      </w:r>
      <w:r w:rsidR="008E64C4">
        <w:t>39.875,52</w:t>
      </w:r>
      <w:r w:rsidR="007E33C0">
        <w:t xml:space="preserve"> kn dana </w:t>
      </w:r>
      <w:r w:rsidR="008E64C4">
        <w:t>3</w:t>
      </w:r>
      <w:r w:rsidR="007E33C0">
        <w:t>.</w:t>
      </w:r>
      <w:r w:rsidR="00115D8A">
        <w:t>0</w:t>
      </w:r>
      <w:r w:rsidR="008E64C4">
        <w:t>4</w:t>
      </w:r>
      <w:r w:rsidR="007E33C0">
        <w:t>.201</w:t>
      </w:r>
      <w:r w:rsidR="008E64C4">
        <w:t>8</w:t>
      </w:r>
      <w:r w:rsidR="007E33C0">
        <w:t>.</w:t>
      </w:r>
      <w:r w:rsidR="00A01778" w:rsidRPr="00A01778">
        <w:t xml:space="preserve">, odlučeno je kao u izreci zaključka, a temeljem </w:t>
      </w:r>
      <w:r w:rsidR="005253C9" w:rsidRPr="000B5269">
        <w:t xml:space="preserve">107. i 108. st. 4. Ovršnog zakona </w:t>
      </w:r>
      <w:r w:rsidR="00766300" w:rsidRPr="00401D0B">
        <w:t>(</w:t>
      </w:r>
      <w:r w:rsidR="00766300">
        <w:t xml:space="preserve">NN 112/12, 25/13, 93/14, </w:t>
      </w:r>
      <w:r w:rsidR="00766300" w:rsidRPr="00795803">
        <w:t>55/16</w:t>
      </w:r>
      <w:r w:rsidR="00766300">
        <w:t xml:space="preserve"> i 73/17</w:t>
      </w:r>
      <w:r w:rsidR="00766300" w:rsidRPr="00401D0B">
        <w:t>)</w:t>
      </w:r>
      <w:r w:rsidR="00766300">
        <w:t xml:space="preserve"> </w:t>
      </w:r>
      <w:r w:rsidR="005253C9" w:rsidRPr="000B5269">
        <w:t xml:space="preserve">i čl. 164. </w:t>
      </w:r>
      <w:r w:rsidR="005253C9" w:rsidRPr="00834CAD">
        <w:t xml:space="preserve">Stečajnog zakona (NN </w:t>
      </w:r>
      <w:r w:rsidR="00766300" w:rsidRPr="00766300">
        <w:t>44/96, 29/99, 129/00, 123/03, 197/03, 187/04, 82/06, 116/10, 25/12 i 133/12</w:t>
      </w:r>
      <w:r w:rsidR="005253C9" w:rsidRPr="00834CAD">
        <w:t>), a u vezi s čl. 441. Stečajnog zakona (NN 71/15</w:t>
      </w:r>
      <w:r w:rsidR="008E64C4">
        <w:t xml:space="preserve"> i 104/17</w:t>
      </w:r>
      <w:r w:rsidR="005253C9" w:rsidRPr="00834CAD">
        <w:t>)</w:t>
      </w:r>
      <w:r w:rsidR="005253C9" w:rsidRPr="00071835">
        <w:t>.</w:t>
      </w:r>
    </w:p>
    <w:p w:rsidRDefault="007439E7" w:rsidP="00D92DD2" w:rsidR="007439E7">
      <w:pPr>
        <w:rPr>
          <w:bCs/>
        </w:rPr>
      </w:pPr>
    </w:p>
    <w:p w:rsidRDefault="0022794F" w:rsidP="007439E7" w:rsidR="003D26E1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0C5EDE">
        <w:rPr>
          <w:bCs/>
        </w:rPr>
        <w:t>11</w:t>
      </w:r>
      <w:r w:rsidRPr="004948B8">
        <w:rPr>
          <w:bCs/>
        </w:rPr>
        <w:t xml:space="preserve">. </w:t>
      </w:r>
      <w:r w:rsidR="000C5EDE">
        <w:rPr>
          <w:bCs/>
        </w:rPr>
        <w:t>svib</w:t>
      </w:r>
      <w:r w:rsidR="008E64C4">
        <w:rPr>
          <w:bCs/>
        </w:rPr>
        <w:t>nj</w:t>
      </w:r>
      <w:r w:rsidR="007E33C0">
        <w:rPr>
          <w:bCs/>
        </w:rPr>
        <w:t>a</w:t>
      </w:r>
      <w:r w:rsidR="005253C9">
        <w:rPr>
          <w:bCs/>
        </w:rPr>
        <w:t xml:space="preserve"> </w:t>
      </w:r>
      <w:r w:rsidRPr="004948B8">
        <w:rPr>
          <w:bCs/>
        </w:rPr>
        <w:t>201</w:t>
      </w:r>
      <w:r w:rsidR="008E64C4">
        <w:rPr>
          <w:bCs/>
        </w:rPr>
        <w:t>8</w:t>
      </w:r>
      <w:r w:rsidRPr="004948B8">
        <w:rPr>
          <w:bCs/>
        </w:rPr>
        <w:t xml:space="preserve">. </w:t>
      </w:r>
    </w:p>
    <w:p w:rsidRDefault="007439E7" w:rsidP="007439E7" w:rsidR="007439E7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EC34B8" w:rsidR="003A6EC0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7E33C0" w:rsidP="00D9352F" w:rsidR="007E33C0">
      <w:pPr>
        <w:pStyle w:val="Tijeloteksta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766300" w:rsidP="00766300" w:rsidR="00766300">
      <w:pPr>
        <w:pStyle w:val="Tijeloteksta"/>
        <w:numPr>
          <w:ilvl w:val="0"/>
          <w:numId w:val="7"/>
        </w:numPr>
      </w:pPr>
      <w:r>
        <w:t xml:space="preserve">Stečajni upravitelj Zdravko Grubeša, Đakovo </w:t>
      </w:r>
    </w:p>
    <w:p w:rsidRDefault="00766300" w:rsidP="00766300" w:rsidR="00766300">
      <w:pPr>
        <w:pStyle w:val="Tijeloteksta"/>
        <w:numPr>
          <w:ilvl w:val="0"/>
          <w:numId w:val="7"/>
        </w:numPr>
      </w:pPr>
      <w:r w:rsidRPr="00E869F4">
        <w:t>Ivan Privara, Piškorevci, Đakovo, Stjepana Radića 69</w:t>
      </w:r>
    </w:p>
    <w:p w:rsidRDefault="00766300" w:rsidP="00766300" w:rsidR="00766300">
      <w:pPr>
        <w:pStyle w:val="Tijeloteksta"/>
        <w:numPr>
          <w:ilvl w:val="0"/>
          <w:numId w:val="7"/>
        </w:numPr>
      </w:pPr>
      <w:r>
        <w:t>Ivan Marinac po punomoćniku Hrvoje Grubeša odvjetniku u Osijeku</w:t>
      </w:r>
    </w:p>
    <w:p w:rsidRDefault="00766300" w:rsidP="00766300" w:rsidR="00766300">
      <w:pPr>
        <w:pStyle w:val="Tijeloteksta"/>
        <w:numPr>
          <w:ilvl w:val="0"/>
          <w:numId w:val="7"/>
        </w:numPr>
      </w:pPr>
      <w:r>
        <w:t xml:space="preserve">Općinski sud u Osijeku zk odjel Đakovo </w:t>
      </w:r>
    </w:p>
    <w:p w:rsidRDefault="00766300" w:rsidP="00766300" w:rsidR="00766300">
      <w:pPr>
        <w:pStyle w:val="Tijeloteksta"/>
        <w:numPr>
          <w:ilvl w:val="0"/>
          <w:numId w:val="7"/>
        </w:numPr>
      </w:pPr>
      <w:r>
        <w:t xml:space="preserve">Ministarstvo financija Porezna uprava Osijek </w:t>
      </w:r>
    </w:p>
    <w:p w:rsidRDefault="00766300" w:rsidP="00766300" w:rsidR="00766300">
      <w:pPr>
        <w:pStyle w:val="Tijeloteksta"/>
        <w:numPr>
          <w:ilvl w:val="0"/>
          <w:numId w:val="7"/>
        </w:numPr>
      </w:pPr>
      <w:r>
        <w:t>mrežna stranica e-Oglasna ploča</w:t>
      </w:r>
    </w:p>
    <w:p w:rsidRDefault="008A0C9E" w:rsidP="00766300" w:rsidR="008A0C9E">
      <w:pPr>
        <w:pStyle w:val="Tijeloteksta"/>
        <w:ind w:left="720"/>
      </w:pPr>
    </w:p>
    <w:sectPr w:rsidSect="006D0927" w:rsidR="008A0C9E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789E" w:rsidR="0077789E">
      <w:r>
        <w:separator/>
      </w:r>
    </w:p>
  </w:endnote>
  <w:endnote w:id="0" w:type="continuationSeparator">
    <w:p w:rsidRDefault="0077789E" w:rsidR="007778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789E" w:rsidR="0077789E">
      <w:r>
        <w:separator/>
      </w:r>
    </w:p>
  </w:footnote>
  <w:footnote w:id="0" w:type="continuationSeparator">
    <w:p w:rsidRDefault="0077789E" w:rsidR="007778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737F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714C6F" w:rsidR="0000788C">
    <w:pPr>
      <w:pStyle w:val="Zaglavlje"/>
    </w:pPr>
    <w:r>
      <w:tab/>
    </w:r>
    <w:r>
      <w:tab/>
    </w:r>
    <w:r w:rsidR="0031108C" w:rsidRPr="0031108C">
      <w:t>14 St-663/13-</w:t>
    </w:r>
    <w:r w:rsidR="002374FD">
      <w:t>2</w:t>
    </w:r>
    <w:r w:rsidR="002528B9">
      <w:t>4</w:t>
    </w:r>
    <w:r w:rsidR="009124B6">
      <w:t>7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3F5D7D"/>
    <w:multiLevelType w:val="hybridMultilevel"/>
    <w:tmpl w:val="793EE294"/>
    <w:lvl w:tplc="1458EC7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6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8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0">
    <w:nsid w:val="2D862A04"/>
    <w:multiLevelType w:val="hybridMultilevel"/>
    <w:tmpl w:val="2B769748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E606544"/>
    <w:multiLevelType w:val="hybridMultilevel"/>
    <w:tmpl w:val="77907284"/>
    <w:lvl w:tplc="F2AAF690" w:ilvl="0">
      <w:start w:val="2"/>
      <w:numFmt w:val="bullet"/>
      <w:lvlText w:val="-"/>
      <w:lvlJc w:val="left"/>
      <w:pPr>
        <w:ind w:hanging="360" w:left="291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63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35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7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9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51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23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95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72"/>
      </w:pPr>
      <w:rPr>
        <w:rFonts w:hAnsi="Wingdings" w:ascii="Wingdings" w:hint="default"/>
      </w:rPr>
    </w:lvl>
  </w:abstractNum>
  <w:abstractNum w:abstractNumId="12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4">
    <w:nsid w:val="48D97226"/>
    <w:multiLevelType w:val="hybridMultilevel"/>
    <w:tmpl w:val="FE4C59C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A6E18DB"/>
    <w:multiLevelType w:val="hybridMultilevel"/>
    <w:tmpl w:val="9948FE9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1822673"/>
    <w:multiLevelType w:val="hybridMultilevel"/>
    <w:tmpl w:val="F168BE40"/>
    <w:lvl w:tplc="E2A0C6B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7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8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9">
    <w:nsid w:val="5E163642"/>
    <w:multiLevelType w:val="hybridMultilevel"/>
    <w:tmpl w:val="9918B06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2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3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4">
    <w:nsid w:val="751503DB"/>
    <w:multiLevelType w:val="hybridMultilevel"/>
    <w:tmpl w:val="13EEDF4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5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7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25"/>
  </w:num>
  <w:num w:numId="3">
    <w:abstractNumId w:val="12"/>
  </w:num>
  <w:num w:numId="4">
    <w:abstractNumId w:val="8"/>
  </w:num>
  <w:num w:numId="5">
    <w:abstractNumId w:val="18"/>
  </w:num>
  <w:num w:numId="6">
    <w:abstractNumId w:val="24"/>
  </w:num>
  <w:num w:numId="7">
    <w:abstractNumId w:val="20"/>
  </w:num>
  <w:num w:numId="8">
    <w:abstractNumId w:val="21"/>
  </w:num>
  <w:num w:numId="9">
    <w:abstractNumId w:val="22"/>
  </w:num>
  <w:num w:numId="10">
    <w:abstractNumId w:val="7"/>
  </w:num>
  <w:num w:numId="11">
    <w:abstractNumId w:val="23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6"/>
  </w:num>
  <w:num w:numId="15">
    <w:abstractNumId w:val="17"/>
  </w:num>
  <w:num w:numId="16">
    <w:abstractNumId w:val="9"/>
  </w:num>
  <w:num w:numId="17">
    <w:abstractNumId w:val="2"/>
  </w:num>
  <w:num w:numId="18">
    <w:abstractNumId w:val="13"/>
  </w:num>
  <w:num w:numId="19">
    <w:abstractNumId w:val="3"/>
  </w:num>
  <w:num w:numId="20">
    <w:abstractNumId w:val="5"/>
  </w:num>
  <w:num w:numId="21">
    <w:abstractNumId w:val="11"/>
  </w:num>
  <w:num w:numId="22">
    <w:abstractNumId w:val="27"/>
  </w:num>
  <w:num w:numId="23">
    <w:abstractNumId w:val="15"/>
  </w:num>
  <w:num w:numId="24">
    <w:abstractNumId w:val="10"/>
  </w:num>
  <w:num w:numId="25">
    <w:abstractNumId w:val="19"/>
  </w:num>
  <w:num w:numId="26">
    <w:abstractNumId w:val="14"/>
  </w:num>
  <w:num w:numId="27">
    <w:abstractNumId w:val="4"/>
  </w:num>
  <w:num w:numId="2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30487"/>
    <w:rsid w:val="00071835"/>
    <w:rsid w:val="00073C8E"/>
    <w:rsid w:val="000B6FA4"/>
    <w:rsid w:val="000B7214"/>
    <w:rsid w:val="000C4086"/>
    <w:rsid w:val="000C5EDE"/>
    <w:rsid w:val="000C67C5"/>
    <w:rsid w:val="000D17CE"/>
    <w:rsid w:val="000E5E0C"/>
    <w:rsid w:val="000F4AE5"/>
    <w:rsid w:val="00115D8A"/>
    <w:rsid w:val="00121A72"/>
    <w:rsid w:val="001637C9"/>
    <w:rsid w:val="0016477D"/>
    <w:rsid w:val="001746C0"/>
    <w:rsid w:val="00175859"/>
    <w:rsid w:val="00177F42"/>
    <w:rsid w:val="001806F9"/>
    <w:rsid w:val="001814A1"/>
    <w:rsid w:val="00186E88"/>
    <w:rsid w:val="001A4D26"/>
    <w:rsid w:val="001A5FBA"/>
    <w:rsid w:val="001E02C4"/>
    <w:rsid w:val="001E0D31"/>
    <w:rsid w:val="001E45EE"/>
    <w:rsid w:val="001F26E0"/>
    <w:rsid w:val="0021403D"/>
    <w:rsid w:val="0022794F"/>
    <w:rsid w:val="002374FD"/>
    <w:rsid w:val="002519B9"/>
    <w:rsid w:val="002528B9"/>
    <w:rsid w:val="0025773B"/>
    <w:rsid w:val="00266866"/>
    <w:rsid w:val="002A4F88"/>
    <w:rsid w:val="002A6C0E"/>
    <w:rsid w:val="002B3EAF"/>
    <w:rsid w:val="002D68D9"/>
    <w:rsid w:val="00304D4D"/>
    <w:rsid w:val="0031108C"/>
    <w:rsid w:val="00323BEB"/>
    <w:rsid w:val="003251A7"/>
    <w:rsid w:val="00326AEC"/>
    <w:rsid w:val="003305EF"/>
    <w:rsid w:val="00337EFC"/>
    <w:rsid w:val="0035017C"/>
    <w:rsid w:val="003716AD"/>
    <w:rsid w:val="00377BD5"/>
    <w:rsid w:val="003845E5"/>
    <w:rsid w:val="003A1746"/>
    <w:rsid w:val="003A6EC0"/>
    <w:rsid w:val="003A7D1A"/>
    <w:rsid w:val="003A7EC8"/>
    <w:rsid w:val="003B0B58"/>
    <w:rsid w:val="003C3419"/>
    <w:rsid w:val="003D26E1"/>
    <w:rsid w:val="003D67AF"/>
    <w:rsid w:val="003E3F57"/>
    <w:rsid w:val="003F44FC"/>
    <w:rsid w:val="00402A0B"/>
    <w:rsid w:val="0040662F"/>
    <w:rsid w:val="00417154"/>
    <w:rsid w:val="00422B2F"/>
    <w:rsid w:val="00433289"/>
    <w:rsid w:val="004341C6"/>
    <w:rsid w:val="00444F8D"/>
    <w:rsid w:val="0045379B"/>
    <w:rsid w:val="00454469"/>
    <w:rsid w:val="00455261"/>
    <w:rsid w:val="004810D4"/>
    <w:rsid w:val="004948B8"/>
    <w:rsid w:val="004A1730"/>
    <w:rsid w:val="004A4B84"/>
    <w:rsid w:val="004C5333"/>
    <w:rsid w:val="004C7381"/>
    <w:rsid w:val="004D1B11"/>
    <w:rsid w:val="004D20FD"/>
    <w:rsid w:val="004D57B9"/>
    <w:rsid w:val="004D6F16"/>
    <w:rsid w:val="004F5994"/>
    <w:rsid w:val="004F5BAA"/>
    <w:rsid w:val="004F6D34"/>
    <w:rsid w:val="005025EB"/>
    <w:rsid w:val="005072BE"/>
    <w:rsid w:val="0052008A"/>
    <w:rsid w:val="005252F2"/>
    <w:rsid w:val="005253C9"/>
    <w:rsid w:val="005376CC"/>
    <w:rsid w:val="005752BF"/>
    <w:rsid w:val="0059696D"/>
    <w:rsid w:val="005A5678"/>
    <w:rsid w:val="005C66BD"/>
    <w:rsid w:val="005E4353"/>
    <w:rsid w:val="005F1E9A"/>
    <w:rsid w:val="005F2261"/>
    <w:rsid w:val="00600131"/>
    <w:rsid w:val="00600DA4"/>
    <w:rsid w:val="00621A11"/>
    <w:rsid w:val="00625242"/>
    <w:rsid w:val="006300FA"/>
    <w:rsid w:val="0063711C"/>
    <w:rsid w:val="006479B6"/>
    <w:rsid w:val="00670BD7"/>
    <w:rsid w:val="006811F1"/>
    <w:rsid w:val="006A2FD7"/>
    <w:rsid w:val="006B6EBA"/>
    <w:rsid w:val="006C7AFF"/>
    <w:rsid w:val="006D0927"/>
    <w:rsid w:val="006D371F"/>
    <w:rsid w:val="006D61B1"/>
    <w:rsid w:val="006F40EC"/>
    <w:rsid w:val="006F5BEB"/>
    <w:rsid w:val="007005D1"/>
    <w:rsid w:val="00714C6F"/>
    <w:rsid w:val="00715072"/>
    <w:rsid w:val="007179DC"/>
    <w:rsid w:val="00726E14"/>
    <w:rsid w:val="00730472"/>
    <w:rsid w:val="0073489B"/>
    <w:rsid w:val="007439E7"/>
    <w:rsid w:val="00751A33"/>
    <w:rsid w:val="00766300"/>
    <w:rsid w:val="007676F8"/>
    <w:rsid w:val="0077789E"/>
    <w:rsid w:val="00786F66"/>
    <w:rsid w:val="007A3E58"/>
    <w:rsid w:val="007A425F"/>
    <w:rsid w:val="007A67C1"/>
    <w:rsid w:val="007B3EF6"/>
    <w:rsid w:val="007B7D6B"/>
    <w:rsid w:val="007C675D"/>
    <w:rsid w:val="007C7AD7"/>
    <w:rsid w:val="007E073A"/>
    <w:rsid w:val="007E33C0"/>
    <w:rsid w:val="008029F9"/>
    <w:rsid w:val="00802A8D"/>
    <w:rsid w:val="00817A52"/>
    <w:rsid w:val="008222C7"/>
    <w:rsid w:val="008232A2"/>
    <w:rsid w:val="0082546E"/>
    <w:rsid w:val="00832032"/>
    <w:rsid w:val="00833D07"/>
    <w:rsid w:val="00840C74"/>
    <w:rsid w:val="008549EE"/>
    <w:rsid w:val="008551FD"/>
    <w:rsid w:val="008752D0"/>
    <w:rsid w:val="00881A85"/>
    <w:rsid w:val="00893614"/>
    <w:rsid w:val="008A0C9E"/>
    <w:rsid w:val="008D2504"/>
    <w:rsid w:val="008E1359"/>
    <w:rsid w:val="008E64C4"/>
    <w:rsid w:val="008F7DF8"/>
    <w:rsid w:val="0090245C"/>
    <w:rsid w:val="009039A6"/>
    <w:rsid w:val="009124B6"/>
    <w:rsid w:val="0091682C"/>
    <w:rsid w:val="009207B3"/>
    <w:rsid w:val="00926749"/>
    <w:rsid w:val="0093744F"/>
    <w:rsid w:val="00942C6C"/>
    <w:rsid w:val="009527E6"/>
    <w:rsid w:val="009E1755"/>
    <w:rsid w:val="009E4A10"/>
    <w:rsid w:val="009E57D7"/>
    <w:rsid w:val="00A01778"/>
    <w:rsid w:val="00A11F8F"/>
    <w:rsid w:val="00A14B1F"/>
    <w:rsid w:val="00A27732"/>
    <w:rsid w:val="00A31444"/>
    <w:rsid w:val="00A63E76"/>
    <w:rsid w:val="00A73999"/>
    <w:rsid w:val="00A77626"/>
    <w:rsid w:val="00A90482"/>
    <w:rsid w:val="00A9695A"/>
    <w:rsid w:val="00AA2A92"/>
    <w:rsid w:val="00AA56F8"/>
    <w:rsid w:val="00AB5190"/>
    <w:rsid w:val="00AC15B1"/>
    <w:rsid w:val="00AD04EE"/>
    <w:rsid w:val="00AD49D1"/>
    <w:rsid w:val="00B01843"/>
    <w:rsid w:val="00B47BB7"/>
    <w:rsid w:val="00B57BA5"/>
    <w:rsid w:val="00B6319C"/>
    <w:rsid w:val="00B65F1D"/>
    <w:rsid w:val="00B70C4F"/>
    <w:rsid w:val="00B73243"/>
    <w:rsid w:val="00B85407"/>
    <w:rsid w:val="00B8564B"/>
    <w:rsid w:val="00BA6F2B"/>
    <w:rsid w:val="00BA6F47"/>
    <w:rsid w:val="00BA7D8D"/>
    <w:rsid w:val="00BB746F"/>
    <w:rsid w:val="00BC23CF"/>
    <w:rsid w:val="00BC2639"/>
    <w:rsid w:val="00BE50EE"/>
    <w:rsid w:val="00C341D0"/>
    <w:rsid w:val="00C40769"/>
    <w:rsid w:val="00C42781"/>
    <w:rsid w:val="00C42E2F"/>
    <w:rsid w:val="00C507C3"/>
    <w:rsid w:val="00C55F49"/>
    <w:rsid w:val="00C74E88"/>
    <w:rsid w:val="00C76408"/>
    <w:rsid w:val="00C81B92"/>
    <w:rsid w:val="00C9199F"/>
    <w:rsid w:val="00C93B06"/>
    <w:rsid w:val="00CA4BFB"/>
    <w:rsid w:val="00CB5537"/>
    <w:rsid w:val="00CC62F9"/>
    <w:rsid w:val="00CF617D"/>
    <w:rsid w:val="00D2645A"/>
    <w:rsid w:val="00D53A3A"/>
    <w:rsid w:val="00D70083"/>
    <w:rsid w:val="00D746F9"/>
    <w:rsid w:val="00D92DD2"/>
    <w:rsid w:val="00D9352F"/>
    <w:rsid w:val="00D97E94"/>
    <w:rsid w:val="00DA14E7"/>
    <w:rsid w:val="00DB678F"/>
    <w:rsid w:val="00DD15FF"/>
    <w:rsid w:val="00DD2EDE"/>
    <w:rsid w:val="00DD525D"/>
    <w:rsid w:val="00DE29F9"/>
    <w:rsid w:val="00E03A54"/>
    <w:rsid w:val="00E230BC"/>
    <w:rsid w:val="00E2737F"/>
    <w:rsid w:val="00E333AD"/>
    <w:rsid w:val="00E47FC8"/>
    <w:rsid w:val="00E505E3"/>
    <w:rsid w:val="00E55C16"/>
    <w:rsid w:val="00E66190"/>
    <w:rsid w:val="00E66B08"/>
    <w:rsid w:val="00E81E87"/>
    <w:rsid w:val="00E86819"/>
    <w:rsid w:val="00E94F52"/>
    <w:rsid w:val="00EB7BBC"/>
    <w:rsid w:val="00EC34B8"/>
    <w:rsid w:val="00EC7050"/>
    <w:rsid w:val="00ED232D"/>
    <w:rsid w:val="00EE3DA7"/>
    <w:rsid w:val="00EE6356"/>
    <w:rsid w:val="00EF1E9B"/>
    <w:rsid w:val="00F01A99"/>
    <w:rsid w:val="00F118C9"/>
    <w:rsid w:val="00F24EC6"/>
    <w:rsid w:val="00F35A11"/>
    <w:rsid w:val="00F3705D"/>
    <w:rsid w:val="00F411CB"/>
    <w:rsid w:val="00F43331"/>
    <w:rsid w:val="00F553E2"/>
    <w:rsid w:val="00F60663"/>
    <w:rsid w:val="00F62FF5"/>
    <w:rsid w:val="00F91325"/>
    <w:rsid w:val="00FB7FBA"/>
    <w:rsid w:val="00FC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DD15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1E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81E8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81E8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E8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E8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726E14"/>
    <w:rPr>
      <w:b/>
      <w:bCs/>
    </w:rPr>
  </w:style>
  <w:style w:styleId="Tijeloteksta-uvlaka2" w:type="paragraph">
    <w:name w:val="Body Text Indent 2"/>
    <w:basedOn w:val="Normal"/>
    <w:link w:val="Tijeloteksta-uvlaka2Char"/>
    <w:rsid w:val="007439E7"/>
    <w:pPr>
      <w:spacing w:after="120" w:line="480" w:lineRule="auto"/>
      <w:ind w:left="283"/>
    </w:pPr>
  </w:style>
  <w:style w:customStyle="1" w:styleId="Tijeloteksta-uvlaka2Char" w:type="character">
    <w:name w:val="Tijelo teksta - uvlaka 2 Char"/>
    <w:link w:val="Tijeloteksta-uvlaka2"/>
    <w:rsid w:val="007439E7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DD15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1E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81E8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81E8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E8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E8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2039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94770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5218310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811662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815456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07775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068298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903067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28941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840161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891480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356439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044258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924584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67877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20208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35920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8986568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9748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30184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36079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45079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3725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7733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84252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85097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16982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827961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6057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64262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673949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4693252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4574789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34278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05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957601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017977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08948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89454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44789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78975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39897367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96505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812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531283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281921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30952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20235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3334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12914649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884311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505722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0201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049985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18853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99194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5910521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994182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01291902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988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4727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2170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0270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5377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31296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254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584857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024748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9724037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406537497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22344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0437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979757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302292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048579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281290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0443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29002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107137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St-663/2013-247</izvorni_sadrzaj>
    <derivirana_varijabla naziv="DomainObject.Oznaka_1">St-663/2013-247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2013.</izvorni_sadrzaj>
    <derivirana_varijabla naziv="DomainObject.Predmet.DatumOsnivanja_1">30.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St-663/2013</izvorni_sadrzaj>
    <derivirana_varijabla naziv="DomainObject.Predmet.OznakaBroj_1">St-663/2013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 d.o.o. stolarija, interijeri i građevinarstvo</izvorni_sadrzaj>
    <derivirana_varijabla naziv="DomainObject.Predmet.ProtustrankaFormated_1">  IST d.o.o. stolarija, interijeri i građevinarstvo</derivirana_varijabla>
  </DomainObject.Predmet.ProtustrankaFormated>
  <DomainObject.Predmet.ProtustrankaFormatedOIB>
    <izvorni_sadrzaj>  IST d.o.o. stolarija, interijeri i građevinarstvo, OIB 20840683490</izvorni_sadrzaj>
    <derivirana_varijabla naziv="DomainObject.Predmet.ProtustrankaFormatedOIB_1">  IST d.o.o. stolarija, interijeri i građevinarstvo, OIB 20840683490</derivirana_varijabla>
  </DomainObject.Predmet.ProtustrankaFormatedOIB>
  <DomainObject.Predmet.ProtustrankaFormatedWithAdress>
    <izvorni_sadrzaj> IST d.o.o. stolarija, interijeri i građevinarstvo, Zagrebačka/bb, Piškorevci</izvorni_sadrzaj>
    <derivirana_varijabla naziv="DomainObject.Predmet.ProtustrankaFormatedWithAdress_1"> IST d.o.o. stolarija, interijeri i građevinarstvo, Zagrebačka/bb, Piškorevci</derivirana_varijabla>
  </DomainObject.Predmet.ProtustrankaFormatedWithAdress>
  <DomainObject.Predmet.ProtustrankaFormatedWithAdressOIB>
    <izvorni_sadrzaj> IST d.o.o. stolarija, interijeri i građevinarstvo, OIB 20840683490, Zagrebačka/bb, Piškorevci</izvorni_sadrzaj>
    <derivirana_varijabla naziv="DomainObject.Predmet.ProtustrankaFormatedWithAdressOIB_1"> IST d.o.o. stolarija, interijeri i građevinarstvo, OIB 20840683490, Zagrebačka/bb, Piškorevci</derivirana_varijabla>
  </DomainObject.Predmet.ProtustrankaFormatedWithAdressOIB>
  <DomainObject.Predmet.ProtustrankaWithAdress>
    <izvorni_sadrzaj>IST d.o.o. stolarija, interijeri i građevinarstvo Zagrebačka/bb, Piškorevci</izvorni_sadrzaj>
    <derivirana_varijabla naziv="DomainObject.Predmet.ProtustrankaWithAdress_1">IST d.o.o. stolarija, interijeri i građevinarstvo Zagrebačka/bb, Piškorevci</derivirana_varijabla>
  </DomainObject.Predmet.ProtustrankaWithAdress>
  <DomainObject.Predmet.ProtustrankaWithAdressOIB>
    <izvorni_sadrzaj>IST d.o.o. stolarija, interijeri i građevinarstvo, OIB 20840683490, Zagrebačka/bb, Piškorevci</izvorni_sadrzaj>
    <derivirana_varijabla naziv="DomainObject.Predmet.ProtustrankaWithAdressOIB_1">IST d.o.o. stolarija, interijeri i građevinarstvo, OIB 20840683490, Zagrebačka/bb, Piškorevci</derivirana_varijabla>
  </DomainObject.Predmet.ProtustrankaWithAdressOIB>
  <DomainObject.Predmet.ProtustrankaNazivFormated>
    <izvorni_sadrzaj>IST d.o.o. stolarija, interijeri i građevinarstvo</izvorni_sadrzaj>
    <derivirana_varijabla naziv="DomainObject.Predmet.ProtustrankaNazivFormated_1">IST d.o.o. stolarija, interijeri i građevinarstvo</derivirana_varijabla>
  </DomainObject.Predmet.ProtustrankaNazivFormated>
  <DomainObject.Predmet.ProtustrankaNazivFormatedOIB>
    <izvorni_sadrzaj>IST d.o.o. stolarija, interijeri i građevinarstvo, OIB 20840683490</izvorni_sadrzaj>
    <derivirana_varijabla naziv="DomainObject.Predmet.ProtustrankaNazivFormatedOIB_1">IST d.o.o. stolarija, interijeri i građevinarstvo, OIB 20840683490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IST d.o.o. stolarija, interijeri i građevinarstvo</item>
    </izvorni_sadrzaj>
    <derivirana_varijabla naziv="DomainObject.Predmet.ProtuStrankaListFormated_1">
      <item>IST d.o.o. stolarija, interijeri i građevinarstvo</item>
    </derivirana_varijabla>
  </DomainObject.Predmet.ProtuStrankaListFormated>
  <DomainObject.Predmet.ProtuStrankaListFormatedOIB>
    <izvorni_sadrzaj>
      <item>IST d.o.o. stolarija, interijeri i građevinarstvo, OIB 20840683490</item>
    </izvorni_sadrzaj>
    <derivirana_varijabla naziv="DomainObject.Predmet.ProtuStrankaListFormatedOIB_1">
      <item>IST d.o.o. stolarija, interijeri i građevinarstvo, OIB 20840683490</item>
    </derivirana_varijabla>
  </DomainObject.Predmet.ProtuStrankaListFormatedOIB>
  <DomainObject.Predmet.ProtuStrankaListFormatedWithAdress>
    <izvorni_sadrzaj>
      <item>IST d.o.o. stolarija, interijeri i građevinarstvo, Zagrebačka/bb, Piškorevci</item>
    </izvorni_sadrzaj>
    <derivirana_varijabla naziv="DomainObject.Predmet.ProtuStrankaListFormatedWithAdress_1">
      <item>IST d.o.o. stolarija, interijeri i građevinarstvo, Zagrebačka/bb, Piškorevci</item>
    </derivirana_varijabla>
  </DomainObject.Predmet.ProtuStrankaListFormatedWithAdress>
  <DomainObject.Predmet.ProtuStrankaListFormatedWithAdressOIB>
    <izvorni_sadrzaj>
      <item>IST d.o.o. stolarija, interijeri i građevinarstvo, OIB 20840683490, Zagrebačka/bb, Piškorevci</item>
    </izvorni_sadrzaj>
    <derivirana_varijabla naziv="DomainObject.Predmet.ProtuStrankaListFormatedWithAdressOIB_1">
      <item>IST d.o.o. stolarija, interijeri i građevinarstvo, OIB 20840683490, Zagrebačka/bb, Piškorevci</item>
    </derivirana_varijabla>
  </DomainObject.Predmet.ProtuStrankaListFormatedWithAdressOIB>
  <DomainObject.Predmet.ProtuStrankaListNazivFormated>
    <izvorni_sadrzaj>
      <item>IST d.o.o. stolarija, interijeri i građevinarstvo</item>
    </izvorni_sadrzaj>
    <derivirana_varijabla naziv="DomainObject.Predmet.ProtuStrankaListNazivFormated_1">
      <item>IST d.o.o. stolarija, interijeri i građevinarstvo</item>
    </derivirana_varijabla>
  </DomainObject.Predmet.ProtuStrankaListNazivFormated>
  <DomainObject.Predmet.ProtuStrankaListNazivFormatedOIB>
    <izvorni_sadrzaj>
      <item>IST d.o.o. stolarija, interijeri i građevinarstvo, OIB 20840683490</item>
    </izvorni_sadrzaj>
    <derivirana_varijabla naziv="DomainObject.Predmet.ProtuStrankaListNazivFormatedOIB_1">
      <item>IST d.o.o. stolarija, interijeri i građevinarstvo, OIB 20840683490</item>
    </derivirana_varijabla>
  </DomainObject.Predmet.ProtuStrankaListNazivFormatedOIB>
  <DomainObject.Predmet.OstaliList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>
  <DomainObject.Predmet.OstaliList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FormatedOIB>
  <DomainObject.Predmet.OstaliListFormatedWithAdress>
    <izvorni_sadrzaj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_1">
      <item>Milan Iličić, Zagrebačka 17, 31417 Piškorevci</item>
      <item>ŽDO GUO OSIJEK</item>
      <item>Hypo alpe-adria-bank d.d. Zagreb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>
  <DomainObject.Predmet.OstaliListFormatedWithAdressOIB>
    <izvorni_sadrzaj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izvorni_sadrzaj>
    <derivirana_varijabla naziv="DomainObject.Predmet.OstaliListFormatedWithAdressOIB_1">
      <item>Milan Iličić, OIB 97351497558, Zagrebačka 17, 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 51000 Rijeka</item>
      <item>H-ABDUCO d.o.o., Slavonska avenija 6a, 10000 Zagreb</item>
      <item>Porezna uprava Đakovo, bb, 31400 Đakovo</item>
    </derivirana_varijabla>
  </DomainObject.Predmet.OstaliListFormatedWithAdressOIB>
  <DomainObject.Predmet.OstaliListNazivFormated>
    <izvorni_sadrzaj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_1"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>
  <DomainObject.Predmet.OstaliListNazivFormatedOIB>
    <izvorni_sadrzaj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OstaliListNazivFormatedOIB_1">
      <item>Milan Iličić, OIB 97351497558</item>
      <item>ŽDO GUO OSIJEK</item>
      <item>Hypo alpe-adria-bank d.d. Zagreb, OIB 14036333877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>St-663/2013-247</izvorni_sadrzaj>
    <derivirana_varijabla naziv="DomainObject.PoslovniBrojDokumenta_1">St-663/2013-247</derivirana_varijabla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IST d.o.o. stolarija, interijeri i građevinarstvo</izvorni_sadrzaj>
    <derivirana_varijabla naziv="DomainObject.Predmet.ProtustrankaIDrugi_1">IST d.o.o. stolarija, interijeri i građevinarstvo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IST d.o.o. stolarija, interijeri i građevinarstvo, OIB 20840683490, Zagrebačka/bb, Piškorevci</izvorni_sadrzaj>
    <derivirana_varijabla naziv="DomainObject.Predmet.ProtustrankaIDrugiAdressOIB_1">IST d.o.o. stolarija, interijeri i građevinarstvo, OIB 20840683490, Zagrebačka/bb,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izvorni_sadrzaj>
    <derivirana_varijabla naziv="DomainObject.Predmet.SudioniciListNaziv_1">
      <item>FINA Regionalni centar Osijek</item>
      <item>IST d.o.o. stolarija, interijeri i građevinarstvo</item>
      <item>Milan Iličić</item>
      <item>ŽDO GUO OSIJEK</item>
      <item>Hypo alpe-adria-bank d.d. Zagreb</item>
      <item>FRISCHEIS d.o.o. Velika Goroca</item>
      <item>Josip Erdeljić</item>
      <item>Oglasna ploča - IST d.o.o. u stečaju, Piškorevci</item>
      <item>W PROJEKT d.o.o.</item>
      <item>H-ABDUCO d.o.o.</item>
      <item>Porezna uprava Đakovo</item>
    </derivirana_varijabla>
  </DomainObject.Predmet.SudioniciListNaziv>
  <DomainObject.Predmet.SudioniciListAdressOIB>
    <izvorni_sadrzaj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izvorni_sadrzaj>
    <derivirana_varijabla naziv="DomainObject.Predmet.SudioniciListAdressOIB_1">
      <item>FINA Regionalni centar Osijek, OIB 85821130368, L. Jaegera 1-3,31000 Osijek</item>
      <item>IST d.o.o. stolarija, interijeri i građevinarstvo, OIB 20840683490, Zagrebačka/bb,Piškorevci</item>
      <item>Milan Iličić, OIB 97351497558, Zagrebačka 17,31417 Piškorevci</item>
      <item>ŽDO GUO OSIJEK</item>
      <item>Hypo alpe-adria-bank d.d. Zagreb, OIB 14036333877</item>
      <item>FRISCHEIS d.o.o. Velika Goroca</item>
      <item>Josip Erdeljić, S. Radića 7 Budrovci</item>
      <item>Oglasna ploča - IST d.o.o. u stečaju, Piškorevci</item>
      <item>W PROJEKT d.o.o., Krešimirova 10,51000 Rijeka</item>
      <item>H-ABDUCO d.o.o., Slavonska avenija 6a,10000 Zagreb</item>
      <item>Porezna uprava Đakovo, bb,31400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20840683490</item>
      <item>, OIB 97351497558</item>
      <item>, OIB null</item>
      <item>, OIB 14036333877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1500</properties:Words>
  <properties:Characters>7972</properties:Characters>
  <properties:Lines>215</properties:Lines>
  <properties:Paragraphs>90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9642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2017-03-23T11:22:00Z</dcterms:created>
  <dc:creator>jbekavac</dc:creator>
  <cp:lastModifiedBy>Elizabeta Đeke</cp:lastModifiedBy>
  <cp:lastPrinted>2018-05-11T12:01:00Z</cp:lastPrinted>
  <dcterms:modified xmlns:xsi="http://www.w3.org/2001/XMLSchema-instance" xsi:type="dcterms:W3CDTF">2018-05-11T12:30:00Z</dcterms:modified>
  <cp:revision>9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St-663/2013-247 / Odluka - Zaključak (Zaključak_11.5._predaja_u_posjed_-_2._predaja_u_posjed_-_2)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