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9e58" w14:paraId="be79e58" w:rsidRDefault="00AE649C" w:rsidP="00FA5B5E" w:rsidR="00AE649C" w:rsidRPr="00B76F3C">
      <w:pPr>
        <w:pStyle w:val="Naslov3"/>
        <w15:collapsed w:val="false"/>
      </w:pPr>
    </w:p>
    <w:p w:rsidRDefault="00623B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23BC7" w:rsidP="00623BC7" w:rsidR="00623BC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St-251/2015-3.</w:t>
      </w:r>
    </w:p>
    <w:p w:rsidRDefault="00623BC7" w:rsidP="00623BC7" w:rsidR="00623BC7">
      <w:pPr>
        <w:jc w:val="both"/>
        <w:rPr>
          <w:rFonts w:cs="Arial" w:hAnsi="Arial" w:ascii="Arial"/>
          <w:b/>
        </w:rPr>
      </w:pPr>
    </w:p>
    <w:p w:rsidRDefault="00623BC7" w:rsidP="00623BC7" w:rsidR="00623BC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623BC7" w:rsidP="00623BC7" w:rsidR="00623BC7">
      <w:pPr>
        <w:jc w:val="center"/>
        <w:rPr>
          <w:rFonts w:cs="Arial" w:hAnsi="Arial" w:ascii="Arial"/>
          <w:b/>
        </w:rPr>
      </w:pPr>
    </w:p>
    <w:p w:rsidRDefault="00623BC7" w:rsidP="00623BC7" w:rsidR="00623BC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623BC7" w:rsidP="00623BC7" w:rsidR="00623BC7">
      <w:pPr>
        <w:jc w:val="both"/>
        <w:rPr>
          <w:rFonts w:cs="Arial" w:hAnsi="Arial" w:ascii="Arial"/>
        </w:rPr>
      </w:pP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ŠAH-PRODUKT d.o.o. za proizvodnju, trgovinu i graditeljstvo iz Daruvara, Petra Preradovića 61/10, MBS 010062144, OIB 52010105418, dana 03. veljače 2016. godine  </w:t>
      </w:r>
    </w:p>
    <w:p w:rsidRDefault="00623BC7" w:rsidP="00623BC7" w:rsidR="00623BC7">
      <w:pPr>
        <w:jc w:val="both"/>
        <w:rPr>
          <w:rFonts w:cs="Arial" w:hAnsi="Arial" w:ascii="Arial"/>
        </w:rPr>
      </w:pPr>
    </w:p>
    <w:p w:rsidRDefault="00623BC7" w:rsidP="00623BC7" w:rsidR="00623BC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23BC7" w:rsidP="00623BC7" w:rsidR="00623BC7">
      <w:pPr>
        <w:jc w:val="both"/>
        <w:rPr>
          <w:rFonts w:cs="Arial" w:hAnsi="Arial" w:ascii="Arial"/>
        </w:rPr>
      </w:pPr>
    </w:p>
    <w:p w:rsidRDefault="00623BC7" w:rsidP="00623BC7" w:rsidR="00623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ŠAH-PRODUKT d.o.o. za proizvodnju, trgovinu i graditeljstvo iz Daruvara, Petra Preradovića 61/10, MBS 010062144, OIB 52010105418.</w:t>
      </w:r>
    </w:p>
    <w:p w:rsidRDefault="00623BC7" w:rsidP="00623BC7" w:rsidR="00623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 </w:t>
      </w:r>
    </w:p>
    <w:p w:rsidRDefault="00623BC7" w:rsidP="00623BC7" w:rsidR="00623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ŠAH-PRODUKT d.o.o. za proizvodnju, trgovinu i graditeljstvo iz Daruvara, Petra Preradovića 61/10, MBS 010062144, OIB 52010105418.</w:t>
      </w:r>
    </w:p>
    <w:p w:rsidRDefault="00623BC7" w:rsidP="00623BC7" w:rsidR="00623BC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14,30 sati, kada je ovo rješenje objavljeno na e-oglasnoj ploči ovoga suda.</w:t>
      </w:r>
    </w:p>
    <w:p w:rsidRDefault="00623BC7" w:rsidP="00623BC7" w:rsidR="00623BC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623BC7" w:rsidP="00623BC7" w:rsidR="00623BC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23BC7" w:rsidP="00623BC7" w:rsidR="00623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623BC7" w:rsidP="00623BC7" w:rsidR="00623BC7">
      <w:pPr>
        <w:jc w:val="center"/>
        <w:rPr>
          <w:rFonts w:cs="Arial" w:hAnsi="Arial" w:ascii="Arial"/>
          <w:b/>
        </w:rPr>
      </w:pPr>
    </w:p>
    <w:p w:rsidRDefault="00623BC7" w:rsidP="00623BC7" w:rsidR="00623BC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623BC7" w:rsidP="00623BC7" w:rsidR="00623BC7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St-251/2015-2.,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623BC7" w:rsidP="00623BC7" w:rsidR="00623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23BC7" w:rsidP="00623BC7" w:rsidR="00623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23BC7" w:rsidP="00623BC7" w:rsidR="00623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23BC7" w:rsidP="00623BC7" w:rsidR="00623BC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23BC7" w:rsidP="00623BC7" w:rsidR="00623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23BC7" w:rsidP="00623BC7" w:rsidR="00623BC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623BC7" w:rsidP="00623BC7" w:rsidR="00623BC7">
      <w:pPr>
        <w:rPr>
          <w:rFonts w:cs="Arial" w:hAnsi="Arial" w:ascii="Arial"/>
          <w:b/>
        </w:rPr>
      </w:pPr>
    </w:p>
    <w:p w:rsidRDefault="00623BC7" w:rsidP="00623BC7" w:rsidR="00623BC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623BC7" w:rsidP="00623BC7" w:rsidR="00623BC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623BC7" w:rsidP="00623BC7" w:rsidR="00623BC7">
      <w:pPr>
        <w:ind w:firstLine="4111"/>
        <w:jc w:val="both"/>
        <w:rPr>
          <w:rFonts w:cs="Arial" w:hAnsi="Arial" w:ascii="Arial"/>
        </w:rPr>
      </w:pP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623BC7" w:rsidP="00623BC7" w:rsidR="00623BC7">
      <w:pPr>
        <w:jc w:val="both"/>
        <w:rPr>
          <w:rFonts w:cs="Arial" w:hAnsi="Arial" w:ascii="Arial"/>
        </w:rPr>
      </w:pPr>
    </w:p>
    <w:p w:rsidRDefault="00623BC7" w:rsidP="00623BC7" w:rsidR="00623BC7">
      <w:pPr>
        <w:jc w:val="both"/>
        <w:rPr>
          <w:rFonts w:cs="Arial" w:hAnsi="Arial" w:ascii="Arial"/>
        </w:rPr>
      </w:pPr>
    </w:p>
    <w:p w:rsidRDefault="00623BC7" w:rsidP="00623BC7" w:rsidR="00623BC7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Daruvar – putem e-oglasne ploče suda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623BC7" w:rsidP="00623BC7" w:rsidR="00623B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623BC7" w:rsidP="00623BC7" w:rsidR="00623BC7">
      <w:pPr>
        <w:rPr>
          <w:rFonts w:cs="Arial" w:hAnsi="Arial" w:ascii="Arial"/>
        </w:rPr>
      </w:pPr>
    </w:p>
    <w:p w:rsidRDefault="00623BC7" w:rsidP="00623BC7" w:rsidR="00623BC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BC7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44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St-251/2015-3</izvorni_sadrzaj>
    <derivirana_varijabla naziv="DomainObject.Oznaka_1">St-251/2015-3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ŠAH-PRODUKT d.o.o. za proizvodnju, trgovinu i graditeljstvo, Daruvar zastupanog po punomoćniku VAHIDIN ŠAHDOMEROVIĆ</izvorni_sadrzaj>
    <derivirana_varijabla naziv="DomainObject.Predmet.ProtustrankaFormated_1">  ŠAH-PRODUKT d.o.o. za proizvodnju, trgovinu i graditeljstvo, Daruvar zastupanog po punomoćniku VAHIDIN ŠAHDOMEROVIĆ</derivirana_varijabla>
  </DomainObject.Predmet.ProtustrankaFormated>
  <DomainObject.Predmet.ProtustrankaFormatedOIB>
    <izvorni_sadrzaj>  ŠAH-PRODUKT d.o.o. za proizvodnju, trgovinu i graditeljstvo, Daruvar, OIB 52010105418 zastupanog po punomoćniku VAHIDIN ŠAHDOMEROVIĆ</izvorni_sadrzaj>
    <derivirana_varijabla naziv="DomainObject.Predmet.ProtustrankaFormatedOIB_1">  ŠAH-PRODUKT d.o.o. za proizvodnju, trgovinu i graditeljstvo, Daruvar, OIB 52010105418 zastupanog po punomoćniku VAHIDIN ŠAHDOMEROVIĆ</derivirana_varijabla>
  </DomainObject.Predmet.ProtustrankaFormatedOIB>
  <DomainObject.Predmet.ProtustrankaFormatedWithAdress>
    <izvorni_sadrzaj> ŠAH-PRODUKT d.o.o. za proizvodnju, trgovinu i graditeljstvo, Daruvar, Petra Preradovića 61/10, 43500 Daruvar zastupanog po punomoćniku VAHIDIN ŠAHDOMEROVIĆ</izvorni_sadrzaj>
    <derivirana_varijabla naziv="DomainObject.Predmet.ProtustrankaFormatedWithAdress_1"> ŠAH-PRODUKT d.o.o. za proizvodnju, trgovinu i graditeljstvo, Daruvar, Petra Preradovića 61/10, 43500 Daruvar zastupanog po punomoćniku VAHIDIN ŠAHDOMEROVIĆ</derivirana_varijabla>
  </DomainObject.Predmet.ProtustrankaFormatedWithAdress>
  <DomainObject.Predmet.ProtustrankaFormatedWithAdressOIB>
    <izvorni_sadrzaj> ŠAH-PRODUKT d.o.o. za proizvodnju, trgovinu i graditeljstvo, Daruvar, OIB 52010105418, Petra Preradovića 61/10, 43500 Daruvar zastupanog po punomoćniku VAHIDIN ŠAHDOMEROVIĆ</izvorni_sadrzaj>
    <derivirana_varijabla naziv="DomainObject.Predmet.ProtustrankaFormatedWithAdressOIB_1"> ŠAH-PRODUKT d.o.o. za proizvodnju, trgovinu i graditeljstvo, Daruvar, OIB 52010105418, Petra Preradovića 61/10, 43500 Daruvar zastupanog po punomoćniku VAHIDIN ŠAHDOMEROVIĆ</derivirana_varijabla>
  </DomainObject.Predmet.ProtustrankaFormatedWithAdressOIB>
  <DomainObject.Predmet.ProtustrankaWithAdress>
    <izvorni_sadrzaj>ŠAH-PRODUKT d.o.o. za proizvodnju, trgovinu i graditeljstvo, Daruvar Petra Preradovića 61/10, 43500 Daruvar</izvorni_sadrzaj>
    <derivirana_varijabla naziv="DomainObject.Predmet.ProtustrankaWithAdress_1">ŠAH-PRODUKT d.o.o. za proizvodnju, trgovinu i graditeljstvo, Daruvar Petra Preradovića 61/10, 43500 Daruvar</derivirana_varijabla>
  </DomainObject.Predmet.ProtustrankaWithAdress>
  <DomainObject.Predmet.ProtustrankaWithAdressOIB>
    <izvorni_sadrzaj>ŠAH-PRODUKT d.o.o. za proizvodnju, trgovinu i graditeljstvo, Daruvar, OIB 52010105418, Petra Preradovića 61/10, 43500 Daruvar</izvorni_sadrzaj>
    <derivirana_varijabla naziv="DomainObject.Predmet.ProtustrankaWithAdressOIB_1">ŠAH-PRODUKT d.o.o. za proizvodnju, trgovinu i graditeljstvo, Daruvar, OIB 52010105418, Petra Preradovića 61/10, 43500 Daruvar</derivirana_varijabla>
  </DomainObject.Predmet.ProtustrankaWithAdressOIB>
  <DomainObject.Predmet.ProtustrankaNazivFormated>
    <izvorni_sadrzaj>ŠAH-PRODUKT d.o.o. za proizvodnju, trgovinu i graditeljstvo, Daruvar</izvorni_sadrzaj>
    <derivirana_varijabla naziv="DomainObject.Predmet.ProtustrankaNazivFormated_1">ŠAH-PRODUKT d.o.o. za proizvodnju, trgovinu i graditeljstvo, Daruvar</derivirana_varijabla>
  </DomainObject.Predmet.ProtustrankaNazivFormated>
  <DomainObject.Predmet.ProtustrankaNazivFormatedOIB>
    <izvorni_sadrzaj>ŠAH-PRODUKT d.o.o. za proizvodnju, trgovinu i graditeljstvo, Daruvar, OIB 52010105418</izvorni_sadrzaj>
    <derivirana_varijabla naziv="DomainObject.Predmet.ProtustrankaNazivFormatedOIB_1">ŠAH-PRODUKT d.o.o. za proizvodnju, trgovinu i graditeljstvo, Daruvar, OIB 52010105418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ŠAH-PRODUKT d.o.o. za proizvodnju, trgovinu i graditeljstvo, Daruvar zastupanog po punomoćniku VAHIDIN ŠAHDOMEROVIĆ</item>
    </izvorni_sadrzaj>
    <derivirana_varijabla naziv="DomainObject.Predmet.ProtuStrankaListFormated_1">
      <item>ŠAH-PRODUKT d.o.o. za proizvodnju, trgovinu i graditeljstvo, Daruvar zastupanog po punomoćniku VAHIDIN ŠAHDOMEROVIĆ</item>
    </derivirana_varijabla>
  </DomainObject.Predmet.ProtuStrankaListFormated>
  <DomainObject.Predmet.ProtuStrankaListFormatedOIB>
    <izvorni_sadrzaj>
      <item>ŠAH-PRODUKT d.o.o. za proizvodnju, trgovinu i graditeljstvo, Daruvar, OIB 52010105418 zastupanog po punomoćniku VAHIDIN ŠAHDOMEROVIĆ</item>
    </izvorni_sadrzaj>
    <derivirana_varijabla naziv="DomainObject.Predmet.ProtuStrankaListFormatedOIB_1">
      <item>ŠAH-PRODUKT d.o.o. za proizvodnju, trgovinu i graditeljstvo, Daruvar, OIB 52010105418 zastupanog po punomoćniku VAHIDIN ŠAHDOMEROVIĆ</item>
    </derivirana_varijabla>
  </DomainObject.Predmet.ProtuStrankaListFormatedOIB>
  <DomainObject.Predmet.ProtuStrankaListFormatedWithAdress>
    <izvorni_sadrzaj>
      <item>ŠAH-PRODUKT d.o.o. za proizvodnju, trgovinu i graditeljstvo, Daruvar, Petra Preradovića 61/10, 43500 Daruvar zastupanog po punomoćniku VAHIDIN ŠAHDOMEROVIĆ</item>
    </izvorni_sadrzaj>
    <derivirana_varijabla naziv="DomainObject.Predmet.ProtuStrankaListFormatedWithAdress_1">
      <item>ŠAH-PRODUKT d.o.o. za proizvodnju, trgovinu i graditeljstvo, Daruvar, Petra Preradovića 61/10, 43500 Daruvar zastupanog po punomoćniku VAHIDIN ŠAHDOMEROVIĆ</item>
    </derivirana_varijabla>
  </DomainObject.Predmet.ProtuStrankaListFormatedWithAdress>
  <DomainObject.Predmet.ProtuStrankaListFormatedWithAdressOIB>
    <izvorni_sadrzaj>
      <item>ŠAH-PRODUKT d.o.o. za proizvodnju, trgovinu i graditeljstvo, Daruvar, OIB 52010105418, Petra Preradovića 61/10, 43500 Daruvar zastupanog po punomoćniku VAHIDIN ŠAHDOMEROVIĆ</item>
    </izvorni_sadrzaj>
    <derivirana_varijabla naziv="DomainObject.Predmet.ProtuStrankaListFormatedWithAdressOIB_1">
      <item>ŠAH-PRODUKT d.o.o. za proizvodnju, trgovinu i graditeljstvo, Daruvar, OIB 52010105418, Petra Preradovića 61/10, 43500 Daruvar zastupanog po punomoćniku VAHIDIN ŠAHDOMEROVIĆ</item>
    </derivirana_varijabla>
  </DomainObject.Predmet.ProtuStrankaListFormatedWithAdressOIB>
  <DomainObject.Predmet.ProtuStrankaListNazivFormated>
    <izvorni_sadrzaj>
      <item>ŠAH-PRODUKT d.o.o. za proizvodnju, trgovinu i graditeljstvo, Daruvar</item>
    </izvorni_sadrzaj>
    <derivirana_varijabla naziv="DomainObject.Predmet.ProtuStrankaListNazivFormated_1">
      <item>ŠAH-PRODUKT d.o.o. za proizvodnju, trgovinu i graditeljstvo, Daruvar</item>
    </derivirana_varijabla>
  </DomainObject.Predmet.ProtuStrankaListNazivFormated>
  <DomainObject.Predmet.ProtuStrankaListNazivFormatedOIB>
    <izvorni_sadrzaj>
      <item>ŠAH-PRODUKT d.o.o. za proizvodnju, trgovinu i graditeljstvo, Daruvar, OIB 52010105418</item>
    </izvorni_sadrzaj>
    <derivirana_varijabla naziv="DomainObject.Predmet.ProtuStrankaListNazivFormatedOIB_1">
      <item>ŠAH-PRODUKT d.o.o. za proizvodnju, trgovinu i graditeljstvo, Daruvar, OIB 52010105418</item>
    </derivirana_varijabla>
  </DomainObject.Predmet.ProtuStrankaListNazivFormatedOIB>
  <DomainObject.Predmet.OstaliListFormated>
    <izvorni_sadrzaj>
      <item>VAHIDIN ŠAHDOMEROVIĆ punomoćnik sudionika u postupku ŠAH-PRODUKT d.o.o. za proizvodnju, trgovinu i graditeljstvo, Daruvar</item>
    </izvorni_sadrzaj>
    <derivirana_varijabla naziv="DomainObject.Predmet.OstaliListFormated_1">
      <item>VAHIDIN ŠAHDOMEROVIĆ punomoćnik sudionika u postupku ŠAH-PRODUKT d.o.o. za proizvodnju, trgovinu i graditeljstvo, Daruvar</item>
    </derivirana_varijabla>
  </DomainObject.Predmet.OstaliListFormated>
  <DomainObject.Predmet.OstaliListFormatedOIB>
    <izvorni_sadrzaj>
      <item>VAHIDIN ŠAHDOMEROVIĆ, OIB 10428640139 punomoćnik sudionika u postupku ŠAH-PRODUKT d.o.o. za proizvodnju, trgovinu i graditeljstvo, Daruvar</item>
    </izvorni_sadrzaj>
    <derivirana_varijabla naziv="DomainObject.Predmet.OstaliListFormatedOIB_1">
      <item>VAHIDIN ŠAHDOMEROVIĆ, OIB 10428640139 punomoćnik sudionika u postupku ŠAH-PRODUKT d.o.o. za proizvodnju, trgovinu i graditeljstvo, Daruvar</item>
    </derivirana_varijabla>
  </DomainObject.Predmet.OstaliListFormatedOIB>
  <DomainObject.Predmet.OstaliListFormatedWithAdress>
    <izvorni_sadrzaj>
      <item>VAHIDIN ŠAHDOMEROVIĆ, Branka Babića bb., . Bosanska Gradiška punomoćnik sudionika u postupku ŠAH-PRODUKT d.o.o. za proizvodnju, trgovinu i graditeljstvo, Daruvar</item>
    </izvorni_sadrzaj>
    <derivirana_varijabla naziv="DomainObject.Predmet.OstaliListFormatedWithAdress_1">
      <item>VAHIDIN ŠAHDOMEROVIĆ, Branka Babića bb., . Bosanska Gradiška punomoćnik sudionika u postupku ŠAH-PRODUKT d.o.o. za proizvodnju, trgovinu i graditeljstvo, Daruvar</item>
    </derivirana_varijabla>
  </DomainObject.Predmet.OstaliListFormatedWithAdress>
  <DomainObject.Predmet.OstaliListFormatedWithAdressOIB>
    <izvorni_sadrzaj>
      <item>VAHIDIN ŠAHDOMEROVIĆ, OIB 10428640139, Branka Babića bb., . Bosanska Gradiška punomoćnik sudionika u postupku ŠAH-PRODUKT d.o.o. za proizvodnju, trgovinu i graditeljstvo, Daruvar</item>
    </izvorni_sadrzaj>
    <derivirana_varijabla naziv="DomainObject.Predmet.OstaliListFormatedWithAdressOIB_1">
      <item>VAHIDIN ŠAHDOMEROVIĆ, OIB 10428640139, Branka Babića bb., . Bosanska Gradiška punomoćnik sudionika u postupku ŠAH-PRODUKT d.o.o. za proizvodnju, trgovinu i graditeljstvo, Daruvar</item>
    </derivirana_varijabla>
  </DomainObject.Predmet.OstaliListFormatedWithAdressOIB>
  <DomainObject.Predmet.OstaliListNazivFormated>
    <izvorni_sadrzaj>
      <item>VAHIDIN ŠAHDOMEROVIĆ</item>
    </izvorni_sadrzaj>
    <derivirana_varijabla naziv="DomainObject.Predmet.OstaliListNazivFormated_1">
      <item>VAHIDIN ŠAHDOMEROVIĆ</item>
    </derivirana_varijabla>
  </DomainObject.Predmet.OstaliListNazivFormated>
  <DomainObject.Predmet.OstaliListNazivFormatedOIB>
    <izvorni_sadrzaj>
      <item>VAHIDIN ŠAHDOMEROVIĆ, OIB 10428640139</item>
    </izvorni_sadrzaj>
    <derivirana_varijabla naziv="DomainObject.Predmet.OstaliListNazivFormatedOIB_1">
      <item>VAHIDIN ŠAHDOMEROVIĆ, OIB 10428640139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St-251/2015-3</izvorni_sadrzaj>
    <derivirana_varijabla naziv="DomainObject.PoslovniBrojDokumenta_1">St-251/2015-3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ŠAH-PRODUKT d.o.o. za proizvodnju, trgovinu i graditeljstvo, Daruvar</izvorni_sadrzaj>
    <derivirana_varijabla naziv="DomainObject.Predmet.ProtustrankaIDrugi_1">ŠAH-PRODUKT d.o.o. za proizvodnju, trgovinu i graditeljstvo,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ŠAH-PRODUKT d.o.o. za proizvodnju, trgovinu i graditeljstvo, Daruvar, OIB 52010105418, Petra Preradovića 61/10, 43500 Daruvar</izvorni_sadrzaj>
    <derivirana_varijabla naziv="DomainObject.Predmet.ProtustrankaIDrugiAdressOIB_1">ŠAH-PRODUKT d.o.o. za proizvodnju, trgovinu i graditeljstvo, Daruvar, OIB 52010105418, Petra Preradovića 61/10,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ŠAH-PRODUKT d.o.o. za proizvodnju, trgovinu i graditeljstvo, Daruvar</item>
      <item>VAHIDIN ŠAHDOMEROVIĆ</item>
    </izvorni_sadrzaj>
    <derivirana_varijabla naziv="DomainObject.Predmet.SudioniciListNaziv_1">
      <item>FINA, RC ZAGREB, Podružnica Bjelovar</item>
      <item>ŠAH-PRODUKT d.o.o. za proizvodnju, trgovinu i graditeljstvo, Daruvar</item>
      <item>VAHIDIN ŠAHDOMEROVIĆ</item>
    </derivirana_varijabla>
  </DomainObject.Predmet.SudioniciListNaziv>
  <DomainObject.Predmet.SudioniciListAdressOIB>
    <izvorni_sadrzaj>
      <item>FINA, RC ZAGREB, Podružnica Bjelovar, OIB 85821130368, F. Supila 4,43000 Bjelovar</item>
      <item>ŠAH-PRODUKT d.o.o. za proizvodnju, trgovinu i graditeljstvo, Daruvar, OIB 52010105418, Petra Preradovića 61/10,43500 Daruvar</item>
      <item>VAHIDIN ŠAHDOMEROVIĆ, OIB 10428640139, Branka Babića bb.,. Bosanska Gradiška</item>
    </izvorni_sadrzaj>
    <derivirana_varijabla naziv="DomainObject.Predmet.SudioniciListAdressOIB_1">
      <item>FINA, RC ZAGREB, Podružnica Bjelovar, OIB 85821130368, F. Supila 4,43000 Bjelovar</item>
      <item>ŠAH-PRODUKT d.o.o. za proizvodnju, trgovinu i graditeljstvo, Daruvar, OIB 52010105418, Petra Preradovića 61/10,43500 Daruvar</item>
      <item>VAHIDIN ŠAHDOMEROVIĆ, OIB 10428640139, Branka Babića bb.,. Bosanska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895DA-449E-420B-B0CB-5B0367346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3865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