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22"/>
      </w:tblGrid>
      <w:tr w:rsidTr="00B960C5" w:rsidR="00DC5DB0" w:rsidRPr="005F7BBA">
        <w:trPr>
          <w:trHeight w:val="1070"/>
        </w:trPr>
        <w:tc>
          <w:tcPr>
            <w:tcW w:type="dxa" w:w="2622"/>
          </w:tcPr>
          <w:p w:rsidRDefault="00DC5DB0" w:rsidP="00B960C5" w:rsidR="00DC5DB0">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C5DB0" w:rsidP="00B960C5" w:rsidR="00DC5DB0" w:rsidRPr="005F7BBA">
            <w:pPr>
              <w:jc w:val="center"/>
            </w:pPr>
            <w:r w:rsidRPr="005F7BBA">
              <w:t>Republika Hrvatska</w:t>
            </w:r>
          </w:p>
          <w:p w:rsidRDefault="00DC5DB0" w:rsidP="00B960C5" w:rsidR="00DC5DB0" w:rsidRPr="005F7BBA">
            <w:pPr>
              <w:jc w:val="center"/>
            </w:pPr>
            <w:r w:rsidRPr="005F7BBA">
              <w:t>Trgovački sud u Splitu</w:t>
            </w:r>
          </w:p>
          <w:p w:rsidRDefault="00DC5DB0" w:rsidP="00B960C5" w:rsidR="00DC5DB0" w:rsidRPr="005F7BBA">
            <w:pPr>
              <w:jc w:val="center"/>
            </w:pPr>
            <w:r w:rsidRPr="005F7BBA">
              <w:t>Split, Sukoišanska 6</w:t>
            </w:r>
          </w:p>
        </w:tc>
      </w:tr>
    </w:tbl>
    <w:p w14:textId="6a2afe3" w14:paraId="6a2afe3" w:rsidRDefault="00DC5DB0" w:rsidP="00DC5DB0" w:rsidR="00DC5DB0">
      <w:pPr>
        <w:jc w:val="right"/>
        <w15:collapsed w:val="false"/>
      </w:pPr>
      <w:r>
        <w:br w:clear="all" w:type="textWrapping"/>
        <w:t>Poslovni broj: 4. St-</w:t>
      </w:r>
      <w:r w:rsidR="00E107A9">
        <w:t>1181</w:t>
      </w:r>
      <w:r>
        <w:t>/2016-</w:t>
      </w:r>
      <w:r w:rsidR="009A2A43">
        <w:t>20</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1B427D">
        <w:t>INULA j.d.o.o., Kneza Trpimira 75, Solin, OIB: 98398163111</w:t>
      </w:r>
      <w:r w:rsidR="00C81C12">
        <w:rPr>
          <w:lang w:val="hr-HR"/>
        </w:rPr>
        <w:t>,</w:t>
      </w:r>
      <w:r w:rsidR="00634348">
        <w:rPr>
          <w:lang w:val="hr-HR"/>
        </w:rPr>
        <w:t xml:space="preserve"> </w:t>
      </w:r>
      <w:r w:rsidR="009A2A43">
        <w:rPr>
          <w:lang w:val="hr-HR"/>
        </w:rPr>
        <w:t>2.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1B427D">
        <w:t>INULA j.d.o.o., Kneza Trpimira 75, Solin, OIB: 98398163111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9A2A43">
        <w:rPr>
          <w:szCs w:val="20"/>
          <w:lang w:eastAsia="hr-HR" w:val="en-AU"/>
        </w:rPr>
        <w:t>2. ožujka 2018.</w:t>
      </w:r>
      <w:r w:rsidR="002D3D3D" w:rsidRPr="00C81C12">
        <w:rPr>
          <w:szCs w:val="20"/>
          <w:lang w:eastAsia="hr-HR" w:val="en-AU"/>
        </w:rPr>
        <w:t xml:space="preserve"> u </w:t>
      </w:r>
      <w:r w:rsidR="0006682E">
        <w:rPr>
          <w:szCs w:val="20"/>
          <w:lang w:eastAsia="hr-HR" w:val="en-AU"/>
        </w:rPr>
        <w:t>10:00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9A2A43">
        <w:t xml:space="preserve">Bože Guvo, Smiljanićeva 2, Split, OIB: </w:t>
      </w:r>
      <w:r w:rsidR="009A2A43" w:rsidRPr="00D1376B">
        <w:t>55368811100</w:t>
      </w:r>
      <w:r w:rsidR="009A2A43">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1B427D">
        <w:t>INULA j.d.o.o., Kneza Trpimira 75, Solin, OIB: 98398163111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1B427D" w:rsidP="001B427D" w:rsidR="001B427D">
      <w:pPr>
        <w:ind w:firstLine="708"/>
        <w:jc w:val="both"/>
      </w:pPr>
      <w:r>
        <w:t>Predlagatelj Financijska agencija, Regionalni centar Split, Podružnica Split je prijedlogom zaprimljenim na Trgovačkom sudu u Splitu, dana 28. travnja 2016. predložio otvaranje stečajnog postupka nad dužnikom INULA j.d.o.o., Kneza Trpimira 75, Solin, OIB: 98398163111.</w:t>
      </w:r>
    </w:p>
    <w:p w:rsidRDefault="001B427D" w:rsidP="001B427D" w:rsidR="001B427D">
      <w:pPr>
        <w:ind w:left="708"/>
        <w:jc w:val="both"/>
      </w:pPr>
    </w:p>
    <w:p w:rsidRDefault="001B427D" w:rsidP="001B427D" w:rsidR="001B427D">
      <w:pPr>
        <w:ind w:firstLine="708"/>
        <w:jc w:val="both"/>
      </w:pPr>
      <w:r>
        <w:t xml:space="preserve">U prijedlogu se u bitnome navodi da dužnik na dan 1. rujna 2015. u Očevidniku redoslijeda osnova za plaćanje ima evidentirane neizvršene osnove za plaćanje u neprekinutom razdoblju od 453 dana, u ukupnom iznosu od 6.797,15 kuna, te da prema podacima HZMO ima jednog zaposlenog, kao i da predlagatelj ne raspolaže drugim podacima o imovini dužnika. </w:t>
      </w:r>
    </w:p>
    <w:p w:rsidRDefault="001B427D" w:rsidP="001B427D" w:rsidR="001B427D">
      <w:pPr>
        <w:jc w:val="both"/>
      </w:pPr>
      <w:r>
        <w:t xml:space="preserve"> </w:t>
      </w:r>
    </w:p>
    <w:p w:rsidRDefault="001B427D" w:rsidP="001B427D" w:rsidR="001B427D">
      <w:pPr>
        <w:ind w:firstLine="708"/>
        <w:jc w:val="both"/>
      </w:pPr>
      <w:r>
        <w:t xml:space="preserve"> Kako je predlagatelj učinio vjerojatnim postojanje stečajnog razloga, to je rješenjem ovo</w:t>
      </w:r>
      <w:r w:rsidR="009A2A43">
        <w:t xml:space="preserve">g suda gornji poslovni broj od </w:t>
      </w:r>
      <w:r>
        <w:t>4. siječnja 2017. određeno ročište radi rasprave o uvjetima za otvar</w:t>
      </w:r>
      <w:r w:rsidR="009A2A43">
        <w:t>anje stečajnog postupka za dan 9. veljače 2017</w:t>
      </w:r>
      <w:r>
        <w:t xml:space="preserve">. </w:t>
      </w:r>
    </w:p>
    <w:p w:rsidRDefault="001B427D" w:rsidP="001B427D" w:rsidR="001B427D">
      <w:pPr>
        <w:ind w:firstLine="708"/>
        <w:jc w:val="both"/>
      </w:pPr>
    </w:p>
    <w:p w:rsidRDefault="001B427D" w:rsidP="001B427D" w:rsidR="001B427D">
      <w:pPr>
        <w:ind w:firstLine="708"/>
        <w:jc w:val="both"/>
      </w:pPr>
      <w:r>
        <w:t xml:space="preserve">Dana 25. siječnja 2017. u spis zaprimljena potvrda Općinskog suda u Splitu, posebnog zemljišnoknjižnog odjela Solin iz koje je razvidno da dužnik INULA j.d.o.o., Kneza Trpimira 75, Solin, OIB: 98398163111 nije upisan kao vlasnik nekretnina na području nadležnosti navedenog zemljišnoknjižnog odjela (list spisa 16). </w:t>
      </w:r>
    </w:p>
    <w:p w:rsidRDefault="001B427D" w:rsidP="001B427D" w:rsidR="001B427D">
      <w:pPr>
        <w:jc w:val="both"/>
      </w:pPr>
    </w:p>
    <w:p w:rsidRDefault="001B427D" w:rsidP="001B427D" w:rsidR="001B427D">
      <w:pPr>
        <w:ind w:firstLine="708"/>
        <w:jc w:val="both"/>
      </w:pPr>
      <w:r>
        <w:t xml:space="preserve">Dana 26. siječnja 2017. u spis zaprimljena potvrda Općinskog suda u Splitu, zemljišnoknjižnog odjela iz koje je razvidno da dužnik INULA j.d.o.o., Kneza Trpimira 75, Solin, OIB: 98398163111 nije upisan kao vlasnik nekretnina na području nadležnosti navedenog zemljišnoknjižnog odjela (list spisa 17). </w:t>
      </w:r>
    </w:p>
    <w:p w:rsidRDefault="001B427D" w:rsidP="001B427D" w:rsidR="001B427D">
      <w:pPr>
        <w:jc w:val="both"/>
      </w:pPr>
    </w:p>
    <w:p w:rsidRDefault="009A2A43" w:rsidP="001B427D" w:rsidR="001B427D">
      <w:pPr>
        <w:ind w:firstLine="708"/>
        <w:jc w:val="both"/>
      </w:pPr>
      <w:r>
        <w:t>Financijska agencija je dana 24. siječnja</w:t>
      </w:r>
      <w:r w:rsidR="001B427D">
        <w:t xml:space="preserve"> 2017. dostavila u spis potvrdu o blokadi računa i novčanih sredstava dužnika iz koje proizlazi da je kod dužnika evidentirano </w:t>
      </w:r>
      <w:r>
        <w:t>963</w:t>
      </w:r>
      <w:r w:rsidR="001B427D">
        <w:t xml:space="preserve"> dana neprekidne blokade.  </w:t>
      </w:r>
    </w:p>
    <w:p w:rsidRDefault="009A2A43" w:rsidP="001B427D" w:rsidR="009A2A43">
      <w:pPr>
        <w:ind w:firstLine="708"/>
        <w:jc w:val="both"/>
      </w:pPr>
    </w:p>
    <w:p w:rsidRDefault="009A2A43" w:rsidP="001B427D" w:rsidR="001B427D" w:rsidRPr="007121B0">
      <w:pPr>
        <w:ind w:firstLine="708"/>
        <w:jc w:val="both"/>
      </w:pPr>
      <w:r>
        <w:t xml:space="preserve">Na ročištu održanom dana </w:t>
      </w:r>
      <w:r w:rsidR="001B427D">
        <w:t xml:space="preserve">9. veljače 2017. zz dužnika Jurica Kerum se izjasnio o prijedlogu za otvaranje stečajnog postupka nad društvom INULA j.d.o.o., Kneza Trpimira 75, Solin, OIB: 98398163111, te je izjavio da se navedeno društvo bavilo trgovinom ribom. Društvo je svoju djelatnost obavljalo na banku koji se nalazio na pazaru u Splitu. U društvo je jedino on bio zaposlen. Danas društvo nema zaposlenih. Društvo je poslovalo samo nekoliko mjeseci. Ističe da nije u mogućnosti podmiriti navedeni iznos blokade kojeg je FINA navela. Blokada društva iznosi negdje oko 25-27.000,00 kuna te se ista uglavnom odnosi na doprinose i eventualno neke dobavljače. Društvo nema nikakve imovine. Istaknuo je da je suglasan s prijedlogom za otvaranje stečajnog postupka. </w:t>
      </w:r>
    </w:p>
    <w:p w:rsidRDefault="000A254F" w:rsidP="00644E42" w:rsidR="000A254F">
      <w:pPr>
        <w:ind w:firstLine="708"/>
        <w:jc w:val="both"/>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B427D">
        <w:rPr>
          <w:lang w:val="hr-HR"/>
        </w:rPr>
        <w:t>10.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DC5DB0" w:rsidP="00417F47" w:rsidR="00DC5DB0">
      <w:pPr>
        <w:ind w:firstLine="708"/>
        <w:jc w:val="both"/>
      </w:pPr>
    </w:p>
    <w:p w:rsidRDefault="00DC5DB0" w:rsidP="00DC5DB0" w:rsidR="00DC5DB0">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w:t>
      </w:r>
      <w:r w:rsidR="009A2A43">
        <w:rPr>
          <w:lang w:val="hr-HR"/>
        </w:rPr>
        <w:t>1364</w:t>
      </w:r>
      <w:r>
        <w:rPr>
          <w:lang w:val="hr-HR"/>
        </w:rPr>
        <w:t xml:space="preserve"> dana neprekidne blokade (list </w:t>
      </w:r>
      <w:r w:rsidR="009A2A43">
        <w:rPr>
          <w:lang w:val="hr-HR"/>
        </w:rPr>
        <w:t>29</w:t>
      </w:r>
      <w:r>
        <w:rPr>
          <w:lang w:val="hr-HR"/>
        </w:rPr>
        <w:t xml:space="preserve"> spisa). </w:t>
      </w:r>
    </w:p>
    <w:p w:rsidRDefault="00DC5DB0" w:rsidP="00DC5DB0" w:rsidR="00DC5DB0">
      <w:pPr>
        <w:ind w:firstLine="708"/>
        <w:jc w:val="both"/>
        <w:rPr>
          <w:lang w:val="hr-HR"/>
        </w:rPr>
      </w:pPr>
    </w:p>
    <w:p w:rsidRDefault="00DC5DB0" w:rsidP="00DC5DB0" w:rsidR="00DC5DB0">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1. ožujka 2018. (list </w:t>
      </w:r>
      <w:r w:rsidR="009A2A43">
        <w:rPr>
          <w:lang w:val="hr-HR"/>
        </w:rPr>
        <w:t>30</w:t>
      </w:r>
      <w:r>
        <w:rPr>
          <w:lang w:val="hr-HR"/>
        </w:rPr>
        <w:t xml:space="preserve"> spisa).</w:t>
      </w:r>
    </w:p>
    <w:p w:rsidRDefault="00417F47" w:rsidP="009A2A43"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w:t>
      </w:r>
      <w:r w:rsidR="00417F47">
        <w:lastRenderedPageBreak/>
        <w:t>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1B427D">
        <w:t>10.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DC5DB0" w:rsidP="00DC5DB0" w:rsidR="00DC5DB0">
      <w:pPr>
        <w:jc w:val="center"/>
      </w:pPr>
      <w:r w:rsidRPr="003734BE">
        <w:rPr>
          <w:lang w:val="hr-HR"/>
        </w:rPr>
        <w:t xml:space="preserve">U </w:t>
      </w:r>
      <w:r>
        <w:t xml:space="preserve">Splitu 2. ožujka 2018. </w:t>
      </w:r>
    </w:p>
    <w:tbl>
      <w:tblPr>
        <w:tblStyle w:val="Reetkatablice"/>
        <w:tblW w:type="dxa" w:w="419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192"/>
      </w:tblGrid>
      <w:tr w:rsidTr="00634FA4" w:rsidR="00DC5DB0">
        <w:trPr>
          <w:trHeight w:val="24"/>
        </w:trPr>
        <w:tc>
          <w:tcPr>
            <w:tcW w:type="dxa" w:w="4192"/>
          </w:tcPr>
          <w:p w:rsidRDefault="00DC5DB0" w:rsidP="00B960C5" w:rsidR="00DC5DB0" w:rsidRPr="00140E54">
            <w:pPr>
              <w:jc w:val="center"/>
              <w:rPr>
                <w:bCs/>
              </w:rPr>
            </w:pPr>
            <w:r w:rsidRPr="00140E54">
              <w:rPr>
                <w:bCs/>
              </w:rPr>
              <w:t>Sudac</w:t>
            </w:r>
          </w:p>
          <w:p w:rsidRDefault="00DC5DB0" w:rsidP="00B960C5" w:rsidR="00DC5DB0" w:rsidRPr="00140E54">
            <w:pPr>
              <w:jc w:val="center"/>
              <w:rPr>
                <w:bCs/>
              </w:rPr>
            </w:pPr>
          </w:p>
          <w:p w:rsidRDefault="00DC5DB0" w:rsidP="00B960C5" w:rsidR="00DC5DB0" w:rsidRPr="00140E54">
            <w:pPr>
              <w:jc w:val="center"/>
              <w:rPr>
                <w:bCs/>
              </w:rPr>
            </w:pPr>
          </w:p>
        </w:tc>
      </w:tr>
      <w:tr w:rsidTr="00634FA4" w:rsidR="00DC5DB0">
        <w:trPr>
          <w:trHeight w:val="39"/>
        </w:trPr>
        <w:tc>
          <w:tcPr>
            <w:tcW w:type="dxa" w:w="4192"/>
          </w:tcPr>
          <w:p w:rsidRDefault="00DC5DB0" w:rsidP="00B960C5" w:rsidR="00634FA4">
            <w:pPr>
              <w:jc w:val="center"/>
              <w:rPr>
                <w:bCs/>
              </w:rPr>
            </w:pPr>
            <w:r w:rsidRPr="00140E54">
              <w:rPr>
                <w:bCs/>
              </w:rPr>
              <w:t>Katarina Mikulić</w:t>
            </w:r>
            <w:r w:rsidR="00634FA4">
              <w:rPr>
                <w:bCs/>
              </w:rPr>
              <w:t>,v.r.</w:t>
            </w:r>
          </w:p>
          <w:p w:rsidRDefault="00634FA4" w:rsidP="0071700F" w:rsidR="00634FA4">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634FA4" w:rsidP="0071700F" w:rsidR="00634FA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C5DB0" w:rsidP="00B960C5" w:rsidR="00DC5DB0" w:rsidRPr="00140E54">
            <w:pPr>
              <w:jc w:val="center"/>
              <w:rPr>
                <w:bCs/>
              </w:rPr>
            </w:pPr>
            <w:r w:rsidRPr="00140E54">
              <w:rPr>
                <w:bCs/>
              </w:rPr>
              <w:t xml:space="preserve"> </w:t>
            </w:r>
          </w:p>
        </w:tc>
      </w:tr>
    </w:tbl>
    <w:p w:rsidRDefault="009A2A43"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1689F"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5810157"/>
      <w:docPartObj>
        <w:docPartGallery w:val="Page Numbers (Top of Page)"/>
        <w:docPartUnique/>
      </w:docPartObj>
    </w:sdtPr>
    <w:sdtEndPr/>
    <w:sdtContent>
      <w:p w:rsidRDefault="00E107A9" w:rsidP="009A2A43" w:rsidR="009A2A43">
        <w:pPr>
          <w:jc w:val="right"/>
        </w:pPr>
        <w:r>
          <w:fldChar w:fldCharType="begin"/>
        </w:r>
        <w:r>
          <w:instrText>PAGE   \* MERGEFORMAT</w:instrText>
        </w:r>
        <w:r>
          <w:fldChar w:fldCharType="separate"/>
        </w:r>
        <w:r w:rsidR="00634FA4" w:rsidRPr="00634FA4">
          <w:rPr>
            <w:noProof/>
            <w:lang w:val="hr-HR"/>
          </w:rPr>
          <w:t>3</w:t>
        </w:r>
        <w:r>
          <w:fldChar w:fldCharType="end"/>
        </w:r>
        <w:r w:rsidR="009A2A43">
          <w:tab/>
        </w:r>
        <w:r w:rsidR="009A2A43">
          <w:tab/>
          <w:t>Poslovni broj: 4. St-1181/2016-20</w:t>
        </w:r>
      </w:p>
      <w:p w:rsidRDefault="00634FA4" w:rsidR="00E107A9">
        <w:pPr>
          <w:pStyle w:val="Zaglavlje"/>
          <w:jc w:val="center"/>
        </w:pP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6682E"/>
    <w:rsid w:val="000863C9"/>
    <w:rsid w:val="0009297D"/>
    <w:rsid w:val="00094B4F"/>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F64"/>
    <w:rsid w:val="00520023"/>
    <w:rsid w:val="00520266"/>
    <w:rsid w:val="00520582"/>
    <w:rsid w:val="00536E4F"/>
    <w:rsid w:val="005678EE"/>
    <w:rsid w:val="005B0246"/>
    <w:rsid w:val="005B3620"/>
    <w:rsid w:val="005B6A56"/>
    <w:rsid w:val="005D78D5"/>
    <w:rsid w:val="005E013C"/>
    <w:rsid w:val="005F7162"/>
    <w:rsid w:val="00634348"/>
    <w:rsid w:val="00634FA4"/>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A2A43"/>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C5DB0"/>
    <w:rsid w:val="00DD2916"/>
    <w:rsid w:val="00E0346D"/>
    <w:rsid w:val="00E107A9"/>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DC5DB0"/>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634FA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DC5DB0"/>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634FA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St-1181/2016</izvorni_sadrzaj>
    <derivirana_varijabla naziv="DomainObject.Predmet.OznakaBroj_1">St-1181/2016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INULA j.d.o.o.</izvorni_sadrzaj>
    <derivirana_varijabla naziv="DomainObject.Predmet.ProtustrankaFormated_1">  INULA j.d.o.o.</derivirana_varijabla>
  </DomainObject.Predmet.ProtustrankaFormated>
  <DomainObject.Predmet.ProtustrankaFormatedOIB>
    <izvorni_sadrzaj>  INULA j.d.o.o., OIB 98398163111</izvorni_sadrzaj>
    <derivirana_varijabla naziv="DomainObject.Predmet.ProtustrankaFormatedOIB_1">  INULA j.d.o.o., OIB 98398163111</derivirana_varijabla>
  </DomainObject.Predmet.ProtustrankaFormatedOIB>
  <DomainObject.Predmet.ProtustrankaFormatedWithAdress>
    <izvorni_sadrzaj> INULA j.d.o.o., Kneza Trpimira 75, 21210 Solin</izvorni_sadrzaj>
    <derivirana_varijabla naziv="DomainObject.Predmet.ProtustrankaFormatedWithAdress_1"> INULA j.d.o.o., Kneza Trpimira 75, 21210 Solin</derivirana_varijabla>
  </DomainObject.Predmet.ProtustrankaFormatedWithAdress>
  <DomainObject.Predmet.ProtustrankaFormatedWithAdressOIB>
    <izvorni_sadrzaj> INULA j.d.o.o., OIB 98398163111, Kneza Trpimira 75, 21210 Solin</izvorni_sadrzaj>
    <derivirana_varijabla naziv="DomainObject.Predmet.ProtustrankaFormatedWithAdressOIB_1"> INULA j.d.o.o., OIB 98398163111, Kneza Trpimira 75, 21210 Solin</derivirana_varijabla>
  </DomainObject.Predmet.ProtustrankaFormatedWithAdressOIB>
  <DomainObject.Predmet.ProtustrankaWithAdress>
    <izvorni_sadrzaj>INULA j.d.o.o. Kneza Trpimira 75, 21210 Solin</izvorni_sadrzaj>
    <derivirana_varijabla naziv="DomainObject.Predmet.ProtustrankaWithAdress_1">INULA j.d.o.o. Kneza Trpimira 75, 21210 Solin</derivirana_varijabla>
  </DomainObject.Predmet.ProtustrankaWithAdress>
  <DomainObject.Predmet.ProtustrankaWithAdressOIB>
    <izvorni_sadrzaj>INULA j.d.o.o., OIB 98398163111, Kneza Trpimira 75, 21210 Solin</izvorni_sadrzaj>
    <derivirana_varijabla naziv="DomainObject.Predmet.ProtustrankaWithAdressOIB_1">INULA j.d.o.o., OIB 98398163111, Kneza Trpimira 75, 21210 Solin</derivirana_varijabla>
  </DomainObject.Predmet.ProtustrankaWithAdressOIB>
  <DomainObject.Predmet.ProtustrankaNazivFormated>
    <izvorni_sadrzaj>INULA j.d.o.o.</izvorni_sadrzaj>
    <derivirana_varijabla naziv="DomainObject.Predmet.ProtustrankaNazivFormated_1">INULA j.d.o.o.</derivirana_varijabla>
  </DomainObject.Predmet.ProtustrankaNazivFormated>
  <DomainObject.Predmet.ProtustrankaNazivFormatedOIB>
    <izvorni_sadrzaj>INULA j.d.o.o., OIB 98398163111</izvorni_sadrzaj>
    <derivirana_varijabla naziv="DomainObject.Predmet.ProtustrankaNazivFormatedOIB_1">INULA j.d.o.o., OIB 98398163111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6797.15</izvorni_sadrzaj>
    <derivirana_varijabla naziv="DomainObject.Predmet.TrenutnaVrijednost_1">6797.15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INULA j.d.o.o.</item>
    </izvorni_sadrzaj>
    <derivirana_varijabla naziv="DomainObject.Predmet.ProtuStrankaListFormated_1">
      <item>INULA j.d.o.o.</item>
    </derivirana_varijabla>
  </DomainObject.Predmet.ProtuStrankaListFormated>
  <DomainObject.Predmet.ProtuStrankaListFormatedOIB>
    <izvorni_sadrzaj>
      <item>INULA j.d.o.o., OIB 98398163111</item>
    </izvorni_sadrzaj>
    <derivirana_varijabla naziv="DomainObject.Predmet.ProtuStrankaListFormatedOIB_1">
      <item>INULA j.d.o.o., OIB 98398163111</item>
    </derivirana_varijabla>
  </DomainObject.Predmet.ProtuStrankaListFormatedOIB>
  <DomainObject.Predmet.ProtuStrankaListFormatedWithAdress>
    <izvorni_sadrzaj>
      <item>INULA j.d.o.o., Kneza Trpimira 75, 21210 Solin</item>
    </izvorni_sadrzaj>
    <derivirana_varijabla naziv="DomainObject.Predmet.ProtuStrankaListFormatedWithAdress_1">
      <item>INULA j.d.o.o., Kneza Trpimira 75, 21210 Solin</item>
    </derivirana_varijabla>
  </DomainObject.Predmet.ProtuStrankaListFormatedWithAdress>
  <DomainObject.Predmet.ProtuStrankaListFormatedWithAdressOIB>
    <izvorni_sadrzaj>
      <item>INULA j.d.o.o., OIB 98398163111, Kneza Trpimira 75, 21210 Solin</item>
    </izvorni_sadrzaj>
    <derivirana_varijabla naziv="DomainObject.Predmet.ProtuStrankaListFormatedWithAdressOIB_1">
      <item>INULA j.d.o.o., OIB 98398163111, Kneza Trpimira 75, 21210 Solin</item>
    </derivirana_varijabla>
  </DomainObject.Predmet.ProtuStrankaListFormatedWithAdressOIB>
  <DomainObject.Predmet.ProtuStrankaListNazivFormated>
    <izvorni_sadrzaj>
      <item>INULA j.d.o.o.</item>
    </izvorni_sadrzaj>
    <derivirana_varijabla naziv="DomainObject.Predmet.ProtuStrankaListNazivFormated_1">
      <item>INULA j.d.o.o.</item>
    </derivirana_varijabla>
  </DomainObject.Predmet.ProtuStrankaListNazivFormated>
  <DomainObject.Predmet.ProtuStrankaListNazivFormatedOIB>
    <izvorni_sadrzaj>
      <item>INULA j.d.o.o., OIB 98398163111</item>
    </izvorni_sadrzaj>
    <derivirana_varijabla naziv="DomainObject.Predmet.ProtuStrankaListNazivFormatedOIB_1">
      <item>INULA j.d.o.o., OIB 98398163111</item>
    </derivirana_varijabla>
  </DomainObject.Predmet.ProtuStrankaListNazivFormatedOIB>
  <DomainObject.Predmet.OstaliListFormated>
    <izvorni_sadrzaj>
      <item>Jurica Kerum</item>
    </izvorni_sadrzaj>
    <derivirana_varijabla naziv="DomainObject.Predmet.OstaliListFormated_1">
      <item>Jurica Kerum</item>
    </derivirana_varijabla>
  </DomainObject.Predmet.OstaliListFormated>
  <DomainObject.Predmet.OstaliListFormatedOIB>
    <izvorni_sadrzaj>
      <item>Jurica Kerum, OIB 98210909257</item>
    </izvorni_sadrzaj>
    <derivirana_varijabla naziv="DomainObject.Predmet.OstaliListFormatedOIB_1">
      <item>Jurica Kerum, OIB 98210909257</item>
    </derivirana_varijabla>
  </DomainObject.Predmet.OstaliListFormatedOIB>
  <DomainObject.Predmet.OstaliListFormatedWithAdress>
    <izvorni_sadrzaj>
      <item>Jurica Kerum, PUT KERUMA 18, 21206 Radunić</item>
    </izvorni_sadrzaj>
    <derivirana_varijabla naziv="DomainObject.Predmet.OstaliListFormatedWithAdress_1">
      <item>Jurica Kerum, PUT KERUMA 18, 21206 Radunić</item>
    </derivirana_varijabla>
  </DomainObject.Predmet.OstaliListFormatedWithAdress>
  <DomainObject.Predmet.OstaliListFormatedWithAdressOIB>
    <izvorni_sadrzaj>
      <item>Jurica Kerum, OIB 98210909257, PUT KERUMA 18, 21206 Radunić</item>
    </izvorni_sadrzaj>
    <derivirana_varijabla naziv="DomainObject.Predmet.OstaliListFormatedWithAdressOIB_1">
      <item>Jurica Kerum, OIB 98210909257, PUT KERUMA 18, 21206 Radunić</item>
    </derivirana_varijabla>
  </DomainObject.Predmet.OstaliListFormatedWithAdressOIB>
  <DomainObject.Predmet.OstaliListNazivFormated>
    <izvorni_sadrzaj>
      <item>Jurica Kerum</item>
    </izvorni_sadrzaj>
    <derivirana_varijabla naziv="DomainObject.Predmet.OstaliListNazivFormated_1">
      <item>Jurica Kerum</item>
    </derivirana_varijabla>
  </DomainObject.Predmet.OstaliListNazivFormated>
  <DomainObject.Predmet.OstaliListNazivFormatedOIB>
    <izvorni_sadrzaj>
      <item>Jurica Kerum, OIB 98210909257</item>
    </izvorni_sadrzaj>
    <derivirana_varijabla naziv="DomainObject.Predmet.OstaliListNazivFormatedOIB_1">
      <item>Jurica Kerum, OIB 98210909257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INULA j.d.o.o.</izvorni_sadrzaj>
    <derivirana_varijabla naziv="DomainObject.Predmet.ProtustrankaIDrugi_1">INULA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INULA j.d.o.o., OIB 98398163111, Kneza Trpimira 75, 21210 Solin</izvorni_sadrzaj>
    <derivirana_varijabla naziv="DomainObject.Predmet.ProtustrankaIDrugiAdressOIB_1">INULA j.d.o.o., OIB 98398163111, Kneza Trpimira 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INULA j.d.o.o.</item>
      <item>FINANCIJSKA AGENCIJA, RC SPLIT</item>
      <item>Jurica Kerum</item>
    </izvorni_sadrzaj>
    <derivirana_varijabla naziv="DomainObject.Predmet.SudioniciListNaziv_1">
      <item>INULA j.d.o.o.</item>
      <item>FINANCIJSKA AGENCIJA, RC SPLIT</item>
      <item>Jurica Kerum</item>
    </derivirana_varijabla>
  </DomainObject.Predmet.SudioniciListNaziv>
  <DomainObject.Predmet.SudioniciListAdressOIB>
    <izvorni_sadrzaj>
      <item>INULA j.d.o.o., OIB 98398163111, Kneza Trpimira 75,21210 Solin</item>
      <item>FINANCIJSKA AGENCIJA, RC SPLIT, OIB 85821130368, Mažuranićevo šetalište 24 b,21000 Split</item>
      <item>Jurica Kerum, OIB 98210909257, PUT KERUMA 18,21206 Radunić</item>
    </izvorni_sadrzaj>
    <derivirana_varijabla naziv="DomainObject.Predmet.SudioniciListAdressOIB_1">
      <item>INULA j.d.o.o., OIB 98398163111, Kneza Trpimira 75,21210 Solin</item>
      <item>FINANCIJSKA AGENCIJA, RC SPLIT, OIB 85821130368, Mažuranićevo šetalište 24 b,21000 Split</item>
      <item>Jurica Kerum, OIB 98210909257, PUT KERUMA 18,21206 Radunić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98398163111</item>
      <item>, OIB 85821130368</item>
      <item>, OIB 98210909257</item>
    </izvorni_sadrzaj>
    <derivirana_varijabla naziv="DomainObject.Predmet.SudioniciListNazivOIB_1">
      <item>, OIB 98398163111</item>
      <item>, OIB 85821130368</item>
      <item>, OIB 98210909257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33845E-DC71-4C56-8FF1-989F9131FB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1107</properties:Words>
  <properties:Characters>6180</properties:Characters>
  <properties:Lines>141</properties:Lines>
  <properties:Paragraphs>35</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2018-03-02T08:35:00Z</cp:lastPrinted>
  <dcterms:modified xmlns:xsi="http://www.w3.org/2001/XMLSchema-instance" xsi:type="dcterms:W3CDTF">2018-03-02T08:35:00Z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