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fde" w14:paraId="18bcfde" w:rsidRDefault="00D521C0" w:rsidP="00CD1F31" w:rsidR="00D521C0" w:rsidRPr="00716A56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716A56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>Trgovački sud u Zagrebu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Zagreb, </w:t>
      </w:r>
      <w:proofErr w:type="spellStart"/>
      <w:r w:rsidRPr="00716A56">
        <w:rPr>
          <w:sz w:val="24"/>
          <w:szCs w:val="24"/>
        </w:rPr>
        <w:t>Amruševa</w:t>
      </w:r>
      <w:proofErr w:type="spellEnd"/>
      <w:r w:rsidRPr="00716A56">
        <w:rPr>
          <w:sz w:val="24"/>
          <w:szCs w:val="24"/>
        </w:rPr>
        <w:t xml:space="preserve"> 2/II</w:t>
      </w: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>R E P U B L I K A  H R V A T S K A</w:t>
      </w:r>
    </w:p>
    <w:p w:rsidRDefault="00D5301B" w:rsidP="00CD1F31" w:rsidR="00D5301B" w:rsidRPr="00716A56">
      <w:pPr>
        <w:pStyle w:val="Bezproreda"/>
        <w:jc w:val="center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>R J E Š E NJ E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2E4D11" w:rsidP="00CD1F31" w:rsidR="002E4D11" w:rsidRPr="00716A56">
      <w:pPr>
        <w:pStyle w:val="Bezproreda"/>
        <w:jc w:val="both"/>
        <w:rPr>
          <w:bCs/>
          <w:sz w:val="24"/>
          <w:szCs w:val="24"/>
        </w:rPr>
      </w:pPr>
      <w:r w:rsidRPr="00716A56">
        <w:rPr>
          <w:bCs/>
          <w:sz w:val="24"/>
          <w:szCs w:val="24"/>
        </w:rPr>
        <w:t xml:space="preserve">                 Trgovački sud u Zagrebu, po sucu toga suda Vesni Sremac Šoštar, a povodom prijedloga predlagatelja FINA, Regionalni centar Zagreb, Trg svibanjskih žrtava 1995. 1., OIB: 85821130368, radi otvaranja stečajnog postupka nad stečajnim dužnikom RG SPORT d.o.o. u stečaju, Zagreb, </w:t>
      </w:r>
      <w:proofErr w:type="spellStart"/>
      <w:r w:rsidRPr="00716A56">
        <w:rPr>
          <w:bCs/>
          <w:sz w:val="24"/>
          <w:szCs w:val="24"/>
        </w:rPr>
        <w:t>Borčec</w:t>
      </w:r>
      <w:proofErr w:type="spellEnd"/>
      <w:r w:rsidRPr="00716A56">
        <w:rPr>
          <w:bCs/>
          <w:sz w:val="24"/>
          <w:szCs w:val="24"/>
        </w:rPr>
        <w:t xml:space="preserve"> 44, MBS: 080680331, OIB: 55871194187,  dana </w:t>
      </w:r>
      <w:r w:rsidR="00716A56" w:rsidRPr="00716A56">
        <w:rPr>
          <w:bCs/>
          <w:sz w:val="24"/>
          <w:szCs w:val="24"/>
        </w:rPr>
        <w:t>23.</w:t>
      </w:r>
      <w:r w:rsidR="00BA3338" w:rsidRPr="00716A56">
        <w:rPr>
          <w:bCs/>
          <w:sz w:val="24"/>
          <w:szCs w:val="24"/>
        </w:rPr>
        <w:t xml:space="preserve"> listopada</w:t>
      </w:r>
      <w:r w:rsidRPr="00716A56">
        <w:rPr>
          <w:bCs/>
          <w:sz w:val="24"/>
          <w:szCs w:val="24"/>
        </w:rPr>
        <w:t xml:space="preserve"> 2018. godine</w:t>
      </w: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>r i j e š i o    j e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9C1217" w:rsidP="00CD1F31" w:rsidR="00066461" w:rsidRPr="00716A56">
      <w:pPr>
        <w:pStyle w:val="Bezproreda"/>
        <w:ind w:firstLine="708"/>
        <w:jc w:val="both"/>
        <w:rPr>
          <w:sz w:val="24"/>
          <w:szCs w:val="24"/>
        </w:rPr>
      </w:pPr>
      <w:r w:rsidRPr="00716A56">
        <w:rPr>
          <w:sz w:val="24"/>
          <w:szCs w:val="24"/>
        </w:rPr>
        <w:t xml:space="preserve">Određuje se posebno ispitno ročište za dan </w:t>
      </w:r>
      <w:r w:rsidR="00BA3338" w:rsidRPr="00716A56">
        <w:rPr>
          <w:sz w:val="24"/>
          <w:szCs w:val="24"/>
        </w:rPr>
        <w:t>20. studenog</w:t>
      </w:r>
      <w:r w:rsidRPr="00716A56">
        <w:rPr>
          <w:sz w:val="24"/>
          <w:szCs w:val="24"/>
        </w:rPr>
        <w:t xml:space="preserve"> 2018. u 11</w:t>
      </w:r>
      <w:r w:rsidR="00BA3338" w:rsidRPr="00716A56">
        <w:rPr>
          <w:sz w:val="24"/>
          <w:szCs w:val="24"/>
        </w:rPr>
        <w:t>,00 sati, soba 93/</w:t>
      </w:r>
      <w:r w:rsidRPr="00716A56">
        <w:rPr>
          <w:sz w:val="24"/>
          <w:szCs w:val="24"/>
        </w:rPr>
        <w:t xml:space="preserve">II, </w:t>
      </w:r>
      <w:proofErr w:type="spellStart"/>
      <w:r w:rsidRPr="00716A56">
        <w:rPr>
          <w:sz w:val="24"/>
          <w:szCs w:val="24"/>
        </w:rPr>
        <w:t>Amruševa</w:t>
      </w:r>
      <w:proofErr w:type="spellEnd"/>
      <w:r w:rsidRPr="00716A56">
        <w:rPr>
          <w:sz w:val="24"/>
          <w:szCs w:val="24"/>
        </w:rPr>
        <w:t xml:space="preserve"> 2, </w:t>
      </w:r>
      <w:r w:rsidR="00BA3338" w:rsidRPr="00716A56">
        <w:rPr>
          <w:sz w:val="24"/>
          <w:szCs w:val="24"/>
        </w:rPr>
        <w:t>ulična zgrada</w:t>
      </w:r>
      <w:r w:rsidR="00066461" w:rsidRPr="00716A56">
        <w:rPr>
          <w:sz w:val="24"/>
          <w:szCs w:val="24"/>
        </w:rPr>
        <w:t>.</w:t>
      </w:r>
    </w:p>
    <w:p w:rsidRDefault="002154EC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                                              </w:t>
      </w:r>
      <w:r w:rsidR="005B73DD" w:rsidRPr="00716A56">
        <w:rPr>
          <w:sz w:val="24"/>
          <w:szCs w:val="24"/>
        </w:rPr>
        <w:t xml:space="preserve">         </w:t>
      </w:r>
      <w:r w:rsidR="00D521C0" w:rsidRPr="00716A56">
        <w:rPr>
          <w:sz w:val="24"/>
          <w:szCs w:val="24"/>
        </w:rPr>
        <w:t>Obrazloženje</w:t>
      </w:r>
    </w:p>
    <w:p w:rsidRDefault="004C5DF2" w:rsidP="00CD1F31" w:rsidR="004C5DF2" w:rsidRPr="00716A56">
      <w:pPr>
        <w:pStyle w:val="Bezproreda"/>
        <w:rPr>
          <w:sz w:val="24"/>
          <w:szCs w:val="24"/>
        </w:rPr>
      </w:pPr>
    </w:p>
    <w:p w:rsidRDefault="009255A8" w:rsidP="00CD1F31" w:rsidR="007F5098" w:rsidRPr="00716A56">
      <w:pPr>
        <w:pStyle w:val="Bezproreda"/>
        <w:ind w:firstLine="708"/>
        <w:jc w:val="both"/>
        <w:rPr>
          <w:sz w:val="24"/>
          <w:szCs w:val="24"/>
        </w:rPr>
      </w:pPr>
      <w:r w:rsidRPr="00716A56">
        <w:rPr>
          <w:sz w:val="24"/>
          <w:szCs w:val="24"/>
        </w:rPr>
        <w:t xml:space="preserve">Rješenjem ovog suda, broj gornji od </w:t>
      </w:r>
      <w:r w:rsidR="00571836" w:rsidRPr="00716A56">
        <w:rPr>
          <w:sz w:val="24"/>
          <w:szCs w:val="24"/>
        </w:rPr>
        <w:t>26</w:t>
      </w:r>
      <w:r w:rsidRPr="00716A56">
        <w:rPr>
          <w:sz w:val="24"/>
          <w:szCs w:val="24"/>
        </w:rPr>
        <w:t xml:space="preserve">. travnja 2018. </w:t>
      </w:r>
      <w:r w:rsidR="00571836" w:rsidRPr="00716A56">
        <w:rPr>
          <w:sz w:val="24"/>
          <w:szCs w:val="24"/>
        </w:rPr>
        <w:t>otvoren je stečajni postupak</w:t>
      </w:r>
      <w:r w:rsidRPr="00716A56">
        <w:rPr>
          <w:sz w:val="24"/>
          <w:szCs w:val="24"/>
        </w:rPr>
        <w:t xml:space="preserve"> nad dužnikom </w:t>
      </w:r>
      <w:r w:rsidR="007F5098" w:rsidRPr="00716A56">
        <w:rPr>
          <w:sz w:val="24"/>
          <w:szCs w:val="24"/>
        </w:rPr>
        <w:t xml:space="preserve">RG SPORT d.o.o. u stečaju, Zagreb, </w:t>
      </w:r>
      <w:proofErr w:type="spellStart"/>
      <w:r w:rsidR="007F5098" w:rsidRPr="00716A56">
        <w:rPr>
          <w:sz w:val="24"/>
          <w:szCs w:val="24"/>
        </w:rPr>
        <w:t>Borčec</w:t>
      </w:r>
      <w:proofErr w:type="spellEnd"/>
      <w:r w:rsidR="007F5098" w:rsidRPr="00716A56">
        <w:rPr>
          <w:sz w:val="24"/>
          <w:szCs w:val="24"/>
        </w:rPr>
        <w:t xml:space="preserve"> 44, MBS: 080680331, OIB: 55871194187.</w:t>
      </w:r>
    </w:p>
    <w:p w:rsidRDefault="00066461" w:rsidP="00CD1F31" w:rsidR="009255A8" w:rsidRPr="00716A56">
      <w:pPr>
        <w:pStyle w:val="Bezproreda"/>
        <w:ind w:firstLine="708"/>
        <w:jc w:val="both"/>
        <w:rPr>
          <w:sz w:val="24"/>
          <w:szCs w:val="24"/>
        </w:rPr>
      </w:pPr>
      <w:r w:rsidRPr="00716A56">
        <w:rPr>
          <w:sz w:val="24"/>
          <w:szCs w:val="24"/>
        </w:rPr>
        <w:t xml:space="preserve">S obzirom da je vjerovnik </w:t>
      </w:r>
      <w:r w:rsidR="00BA3338" w:rsidRPr="00716A56">
        <w:rPr>
          <w:sz w:val="24"/>
          <w:szCs w:val="24"/>
        </w:rPr>
        <w:t xml:space="preserve">A1 Hrvatska d.o.o. (ranije </w:t>
      </w:r>
      <w:proofErr w:type="spellStart"/>
      <w:r w:rsidR="00BA3338" w:rsidRPr="00716A56">
        <w:rPr>
          <w:sz w:val="24"/>
          <w:szCs w:val="24"/>
        </w:rPr>
        <w:t>VIPnet</w:t>
      </w:r>
      <w:proofErr w:type="spellEnd"/>
      <w:r w:rsidR="00BA3338" w:rsidRPr="00716A56">
        <w:rPr>
          <w:sz w:val="24"/>
          <w:szCs w:val="24"/>
        </w:rPr>
        <w:t xml:space="preserve"> d.o.o., )Zagreb, Vrtni put 1, OIB: 29524210204</w:t>
      </w:r>
      <w:r w:rsidR="00DB0170" w:rsidRPr="00716A56">
        <w:rPr>
          <w:sz w:val="24"/>
          <w:szCs w:val="24"/>
        </w:rPr>
        <w:t xml:space="preserve"> dana </w:t>
      </w:r>
      <w:r w:rsidR="00BA3338" w:rsidRPr="00716A56">
        <w:rPr>
          <w:sz w:val="24"/>
          <w:szCs w:val="24"/>
        </w:rPr>
        <w:t>18. s</w:t>
      </w:r>
      <w:r w:rsidR="00616409" w:rsidRPr="00716A56">
        <w:rPr>
          <w:sz w:val="24"/>
          <w:szCs w:val="24"/>
        </w:rPr>
        <w:t>vibnja 2018.</w:t>
      </w:r>
      <w:r w:rsidR="00BA3338" w:rsidRPr="00716A56">
        <w:rPr>
          <w:sz w:val="24"/>
          <w:szCs w:val="24"/>
        </w:rPr>
        <w:t>, u zakonskom roku, podnio</w:t>
      </w:r>
      <w:r w:rsidR="00DB0170" w:rsidRPr="00716A56">
        <w:rPr>
          <w:sz w:val="24"/>
          <w:szCs w:val="24"/>
        </w:rPr>
        <w:t xml:space="preserve"> prijavu tražbine ranijem stečajnom upravitelju, koja nije ispitana na ispitnom ročištu održanom 25. rujna 2018., valjalo je</w:t>
      </w:r>
      <w:r w:rsidR="009C6825" w:rsidRPr="00716A56">
        <w:rPr>
          <w:sz w:val="24"/>
          <w:szCs w:val="24"/>
        </w:rPr>
        <w:t>, temeljem članka 260. i 261. SZ-a (NN 71/15, 104/17),</w:t>
      </w:r>
      <w:r w:rsidR="00DB0170" w:rsidRPr="00716A56">
        <w:rPr>
          <w:sz w:val="24"/>
          <w:szCs w:val="24"/>
        </w:rPr>
        <w:t xml:space="preserve"> riješiti kao u izreci.</w:t>
      </w:r>
    </w:p>
    <w:p w:rsidRDefault="004C5DF2" w:rsidP="00CD1F31" w:rsidR="004C5DF2" w:rsidRPr="00716A56">
      <w:pPr>
        <w:pStyle w:val="Bezproreda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jc w:val="center"/>
        <w:rPr>
          <w:sz w:val="24"/>
          <w:szCs w:val="24"/>
        </w:rPr>
      </w:pPr>
      <w:r w:rsidRPr="00716A56">
        <w:rPr>
          <w:sz w:val="24"/>
          <w:szCs w:val="24"/>
        </w:rPr>
        <w:t xml:space="preserve">U Zagrebu, </w:t>
      </w:r>
      <w:r w:rsidR="00716A56" w:rsidRPr="00716A56">
        <w:rPr>
          <w:sz w:val="24"/>
          <w:szCs w:val="24"/>
        </w:rPr>
        <w:t>23</w:t>
      </w:r>
      <w:r w:rsidR="00616409" w:rsidRPr="00716A56">
        <w:rPr>
          <w:sz w:val="24"/>
          <w:szCs w:val="24"/>
        </w:rPr>
        <w:t>. listopada</w:t>
      </w:r>
      <w:r w:rsidR="002A7F64" w:rsidRPr="00716A56">
        <w:rPr>
          <w:sz w:val="24"/>
          <w:szCs w:val="24"/>
        </w:rPr>
        <w:t xml:space="preserve"> 2018</w:t>
      </w:r>
      <w:r w:rsidRPr="00716A56">
        <w:rPr>
          <w:sz w:val="24"/>
          <w:szCs w:val="24"/>
        </w:rPr>
        <w:t>. godine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ab/>
        <w:t xml:space="preserve">                  </w:t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</w:r>
      <w:r w:rsidRPr="00716A56">
        <w:rPr>
          <w:sz w:val="24"/>
          <w:szCs w:val="24"/>
        </w:rPr>
        <w:tab/>
        <w:t xml:space="preserve">                      </w:t>
      </w:r>
      <w:r w:rsidR="000902A3" w:rsidRPr="00716A56">
        <w:rPr>
          <w:sz w:val="24"/>
          <w:szCs w:val="24"/>
        </w:rPr>
        <w:tab/>
        <w:t xml:space="preserve">            </w:t>
      </w:r>
      <w:r w:rsidRPr="00716A56">
        <w:rPr>
          <w:sz w:val="24"/>
          <w:szCs w:val="24"/>
        </w:rPr>
        <w:t xml:space="preserve"> </w:t>
      </w:r>
      <w:r w:rsidR="005B73DD" w:rsidRPr="00716A56">
        <w:rPr>
          <w:sz w:val="24"/>
          <w:szCs w:val="24"/>
        </w:rPr>
        <w:t xml:space="preserve">        </w:t>
      </w:r>
      <w:r w:rsidRPr="00716A56">
        <w:rPr>
          <w:sz w:val="24"/>
          <w:szCs w:val="24"/>
        </w:rPr>
        <w:t>SUDAC:</w:t>
      </w:r>
    </w:p>
    <w:p w:rsidRDefault="000902A3" w:rsidP="00E53D3D" w:rsidR="00897598">
      <w:pPr>
        <w:pStyle w:val="Uvuenotijeloteksta"/>
        <w:ind w:firstLine="141" w:left="1983"/>
        <w:jc w:val="right"/>
      </w:pPr>
      <w:r w:rsidRPr="00716A56">
        <w:t xml:space="preserve">      Vesna Sremac </w:t>
      </w:r>
      <w:r w:rsidR="00D521C0" w:rsidRPr="00716A56">
        <w:t>Šoštar</w:t>
      </w:r>
      <w:r w:rsidR="00897598">
        <w:t>,v.r.</w:t>
      </w:r>
    </w:p>
    <w:p w:rsidRDefault="00897598" w:rsidP="00D338FD" w:rsidR="00897598" w:rsidRPr="00897598">
      <w:pPr>
        <w:pStyle w:val="Uvuenotijeloteksta"/>
        <w:ind w:firstLine="141" w:left="1983"/>
        <w:jc w:val="right"/>
      </w:pPr>
      <w:r>
        <w:t xml:space="preserve">Za </w:t>
      </w:r>
      <w:r w:rsidRPr="00897598">
        <w:t xml:space="preserve">točnost </w:t>
      </w:r>
      <w:proofErr w:type="spellStart"/>
      <w:r w:rsidRPr="00897598">
        <w:t>otpravka</w:t>
      </w:r>
      <w:proofErr w:type="spellEnd"/>
    </w:p>
    <w:p w:rsidRDefault="00897598" w:rsidP="00D01ACA" w:rsidR="00AF0F71" w:rsidRPr="00897598">
      <w:pPr>
        <w:pStyle w:val="Bezproreda"/>
        <w:jc w:val="right"/>
        <w:rPr>
          <w:sz w:val="24"/>
          <w:szCs w:val="24"/>
        </w:rPr>
      </w:pPr>
      <w:r w:rsidRPr="00897598">
        <w:rPr>
          <w:sz w:val="24"/>
          <w:szCs w:val="24"/>
        </w:rPr>
        <w:t>Matea Bizjak</w:t>
      </w:r>
    </w:p>
    <w:p w:rsidRDefault="00AF0F71" w:rsidP="00CD1F31" w:rsidR="00AF0F71" w:rsidRPr="00716A56">
      <w:pPr>
        <w:pStyle w:val="Bezproreda"/>
        <w:rPr>
          <w:sz w:val="24"/>
          <w:szCs w:val="24"/>
        </w:rPr>
      </w:pPr>
    </w:p>
    <w:p w:rsidRDefault="00AF0F71" w:rsidP="00CD1F31" w:rsidR="00AF0F71" w:rsidRPr="00716A56">
      <w:pPr>
        <w:pStyle w:val="Bezproreda"/>
        <w:rPr>
          <w:sz w:val="24"/>
          <w:szCs w:val="24"/>
        </w:rPr>
      </w:pP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>UPUTA O PRAVNOM LIJEKU: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  <w:r w:rsidRPr="00716A56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CD1F31" w:rsidR="00D521C0" w:rsidRPr="00716A56">
      <w:pPr>
        <w:pStyle w:val="Bezproreda"/>
        <w:rPr>
          <w:sz w:val="24"/>
          <w:szCs w:val="24"/>
        </w:rPr>
      </w:pPr>
    </w:p>
    <w:p w:rsidRDefault="001C6236" w:rsidP="00897598" w:rsidR="001C6236" w:rsidRPr="00716A56">
      <w:pPr>
        <w:pStyle w:val="Bezproreda"/>
        <w:ind w:left="720"/>
        <w:rPr>
          <w:sz w:val="24"/>
          <w:szCs w:val="24"/>
        </w:rPr>
      </w:pPr>
    </w:p>
    <w:sectPr w:rsidSect="00086E82" w:rsidR="001C6236" w:rsidRPr="00716A5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A48" w:rsidP="000902A3" w:rsidR="00004A48">
      <w:pPr>
        <w:spacing w:lineRule="auto" w:line="240" w:after="0"/>
      </w:pPr>
      <w:r>
        <w:separator/>
      </w:r>
    </w:p>
  </w:endnote>
  <w:endnote w:id="0" w:type="continuationSeparator">
    <w:p w:rsidRDefault="00004A48" w:rsidP="000902A3" w:rsidR="00004A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A48" w:rsidP="000902A3" w:rsidR="00004A48">
      <w:pPr>
        <w:spacing w:lineRule="auto" w:line="240" w:after="0"/>
      </w:pPr>
      <w:r>
        <w:separator/>
      </w:r>
    </w:p>
  </w:footnote>
  <w:footnote w:id="0" w:type="continuationSeparator">
    <w:p w:rsidRDefault="00004A48" w:rsidP="000902A3" w:rsidR="00004A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0902A3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0902A3">
          <w:rPr>
            <w:rFonts w:cs="Times New Roman" w:hAnsi="Times New Roman" w:ascii="Times New Roman"/>
            <w:sz w:val="24"/>
            <w:szCs w:val="24"/>
          </w:rPr>
          <w:t>48.St-</w:t>
        </w:r>
        <w:r w:rsidR="002E4D11">
          <w:rPr>
            <w:rFonts w:cs="Times New Roman" w:hAnsi="Times New Roman" w:ascii="Times New Roman"/>
            <w:sz w:val="24"/>
            <w:szCs w:val="24"/>
          </w:rPr>
          <w:t>6617</w:t>
        </w:r>
        <w:r w:rsidR="00BA0982">
          <w:rPr>
            <w:rFonts w:cs="Times New Roman" w:hAnsi="Times New Roman" w:ascii="Times New Roman"/>
            <w:sz w:val="24"/>
            <w:szCs w:val="24"/>
          </w:rPr>
          <w:t>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01AC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2A3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902A3">
      <w:rPr>
        <w:rFonts w:cs="Times New Roman" w:hAnsi="Times New Roman" w:ascii="Times New Roman"/>
        <w:sz w:val="24"/>
        <w:szCs w:val="24"/>
      </w:rPr>
      <w:t>48.St-</w:t>
    </w:r>
    <w:r w:rsidR="002E4D11">
      <w:rPr>
        <w:rFonts w:cs="Times New Roman" w:hAnsi="Times New Roman" w:ascii="Times New Roman"/>
        <w:sz w:val="24"/>
        <w:szCs w:val="24"/>
      </w:rPr>
      <w:t>6617/</w:t>
    </w:r>
    <w:r w:rsidR="00BA4A6C">
      <w:rPr>
        <w:rFonts w:cs="Times New Roman" w:hAnsi="Times New Roman" w:ascii="Times New Roman"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BC75DC"/>
    <w:multiLevelType w:val="hybridMultilevel"/>
    <w:tmpl w:val="150A91DA"/>
    <w:lvl w:tplc="CBDE95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A48"/>
    <w:rsid w:val="00066461"/>
    <w:rsid w:val="000824E6"/>
    <w:rsid w:val="00086E82"/>
    <w:rsid w:val="000902A3"/>
    <w:rsid w:val="000E05A3"/>
    <w:rsid w:val="00145CC1"/>
    <w:rsid w:val="001C6236"/>
    <w:rsid w:val="001C6C61"/>
    <w:rsid w:val="002154EC"/>
    <w:rsid w:val="00267395"/>
    <w:rsid w:val="00287FF6"/>
    <w:rsid w:val="002A7F64"/>
    <w:rsid w:val="002E4D11"/>
    <w:rsid w:val="003E1224"/>
    <w:rsid w:val="004A01E6"/>
    <w:rsid w:val="004C5DF2"/>
    <w:rsid w:val="0050451E"/>
    <w:rsid w:val="00571836"/>
    <w:rsid w:val="005B73DD"/>
    <w:rsid w:val="00616409"/>
    <w:rsid w:val="00716A56"/>
    <w:rsid w:val="007C5EDC"/>
    <w:rsid w:val="007F5098"/>
    <w:rsid w:val="00897598"/>
    <w:rsid w:val="00913822"/>
    <w:rsid w:val="009255A8"/>
    <w:rsid w:val="009C1217"/>
    <w:rsid w:val="009C6825"/>
    <w:rsid w:val="00AF0F71"/>
    <w:rsid w:val="00AF3A52"/>
    <w:rsid w:val="00AF4329"/>
    <w:rsid w:val="00B95733"/>
    <w:rsid w:val="00BA0982"/>
    <w:rsid w:val="00BA3338"/>
    <w:rsid w:val="00BA4A6C"/>
    <w:rsid w:val="00BB454C"/>
    <w:rsid w:val="00BC3951"/>
    <w:rsid w:val="00BF1B28"/>
    <w:rsid w:val="00C439C1"/>
    <w:rsid w:val="00CD1F31"/>
    <w:rsid w:val="00D01ACA"/>
    <w:rsid w:val="00D521C0"/>
    <w:rsid w:val="00D52393"/>
    <w:rsid w:val="00D5301B"/>
    <w:rsid w:val="00D70966"/>
    <w:rsid w:val="00DB0170"/>
    <w:rsid w:val="00DD249C"/>
    <w:rsid w:val="00DF13A3"/>
    <w:rsid w:val="00DF2801"/>
    <w:rsid w:val="00F14487"/>
    <w:rsid w:val="00F24C0F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CD1F31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D1F31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CD1F31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D1F31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1168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2018-10-17T07:41:00Z</dcterms:created>
  <dc:creator>Vesna Sremac Šoštar</dc:creator>
  <cp:lastModifiedBy>Matea Bizjak</cp:lastModifiedBy>
  <cp:lastPrinted>2018-10-23T05:43:00Z</cp:lastPrinted>
  <dcterms:modified xmlns:xsi="http://www.w3.org/2001/XMLSchema-instance" xsi:type="dcterms:W3CDTF">2018-10-23T05:43:00Z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(St-6617-16-sazivanje posebnog ispitnog ročišta - vipnet.docx)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