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5565" w14:paraId="f295565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</w:t>
      </w:r>
      <w:r w:rsidR="001F19FE">
        <w:t>9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1F19FE" w:rsidRPr="00052899">
        <w:t>DEGRAD d.o.o., Savska Ves, Josipa Bajkovca 131, MBS: 070080989, OIB: 86347424412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1F19FE" w:rsidRPr="00052899">
        <w:t>DEGRAD d.o.o., Savska Ves, Josipa Bajkovca 131, MBS: 070080989, OIB: 86347424412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1F19FE">
        <w:rPr>
          <w:b/>
          <w:u w:val="single"/>
        </w:rPr>
        <w:t>13</w:t>
      </w:r>
      <w:r w:rsidR="00CC2EF9" w:rsidRPr="00B53450">
        <w:rPr>
          <w:b/>
          <w:u w:val="single"/>
        </w:rPr>
        <w:t>,</w:t>
      </w:r>
      <w:r w:rsidR="001F19FE">
        <w:rPr>
          <w:b/>
          <w:u w:val="single"/>
        </w:rPr>
        <w:t>15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1F19FE" w:rsidRPr="00052899">
        <w:t>Darko Jožić, Savska Ves, Josipa Bajkovca 131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0E7B43">
        <w:t>30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1F19FE">
        <w:t>662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801612">
        <w:t>2</w:t>
      </w:r>
      <w:r w:rsidR="001F19FE">
        <w:t>3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D65741" w:rsidR="00066C4E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  <w:r w:rsidR="00C30BDC"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1F19FE" w:rsidRPr="00052899">
        <w:t>DEGRAD d.o.o., Savska Ves, Josipa Bajkovca 131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1F19FE" w:rsidRPr="00052899">
        <w:t>Darko Jožić, Savska Ves, Josipa Bajkovca 131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741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</w:t>
    </w:r>
    <w:r w:rsidR="001F19FE">
      <w:t>9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95D08"/>
    <w:rsid w:val="001A2133"/>
    <w:rsid w:val="001D0CA0"/>
    <w:rsid w:val="001F19FE"/>
    <w:rsid w:val="002F4DC4"/>
    <w:rsid w:val="00300C52"/>
    <w:rsid w:val="003275CE"/>
    <w:rsid w:val="00350311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0E89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313D6"/>
    <w:rsid w:val="00D35EA4"/>
    <w:rsid w:val="00D65741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St-269/2016</izvorni_sadrzaj>
    <derivirana_varijabla naziv="DomainObject.Predmet.OznakaBroj_1">St-269/2016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DEGRAD društvo s ograničenom odgovornošću za građevinarstvo i trgovinu</izvorni_sadrzaj>
    <derivirana_varijabla naziv="DomainObject.Predmet.ProtustrankaFormated_1">  DEGRAD društvo s ograničenom odgovornošću za građevinarstvo i trgovinu</derivirana_varijabla>
  </DomainObject.Predmet.ProtustrankaFormated>
  <DomainObject.Predmet.ProtustrankaFormatedOIB>
    <izvorni_sadrzaj>  DEGRAD društvo s ograničenom odgovornošću za građevinarstvo i trgovinu, OIB 86347424412</izvorni_sadrzaj>
    <derivirana_varijabla naziv="DomainObject.Predmet.ProtustrankaFormatedOIB_1">  DEGRAD društvo s ograničenom odgovornošću za građevinarstvo i trgovinu, OIB 86347424412</derivirana_varijabla>
  </DomainObject.Predmet.ProtustrankaFormatedOIB>
  <DomainObject.Predmet.ProtustrankaFormatedWithAdress>
    <izvorni_sadrzaj> DEGRAD društvo s ograničenom odgovornošću za građevinarstvo i trgovinu, Josipa Bajkovca 131, 40000 Savska Ves</izvorni_sadrzaj>
    <derivirana_varijabla naziv="DomainObject.Predmet.ProtustrankaFormatedWithAdress_1"> DEGRAD društvo s ograničenom odgovornošću za građevinarstvo i trgovinu, Josipa Bajkovca 131, 40000 Savska Ves</derivirana_varijabla>
  </DomainObject.Predmet.ProtustrankaFormatedWithAdress>
  <DomainObject.Predmet.ProtustrankaFormatedWithAdressOIB>
    <izvorni_sadrzaj> DEGRAD društvo s ograničenom odgovornošću za građevinarstvo i trgovinu, OIB 86347424412, Josipa Bajkovca 131, 40000 Savska Ves</izvorni_sadrzaj>
    <derivirana_varijabla naziv="DomainObject.Predmet.ProtustrankaFormatedWithAdressOIB_1"> DEGRAD društvo s ograničenom odgovornošću za građevinarstvo i trgovinu, OIB 86347424412, Josipa Bajkovca 131, 40000 Savska Ves</derivirana_varijabla>
  </DomainObject.Predmet.ProtustrankaFormatedWithAdressOIB>
  <DomainObject.Predmet.ProtustrankaWithAdress>
    <izvorni_sadrzaj>DEGRAD društvo s ograničenom odgovornošću za građevinarstvo i trgovinu Josipa Bajkovca 131, 40000 Savska Ves</izvorni_sadrzaj>
    <derivirana_varijabla naziv="DomainObject.Predmet.ProtustrankaWithAdress_1">DEGRAD društvo s ograničenom odgovornošću za građevinarstvo i trgovinu Josipa Bajkovca 131, 40000 Savska Ves</derivirana_varijabla>
  </DomainObject.Predmet.ProtustrankaWithAdress>
  <DomainObject.Predmet.ProtustrankaWithAdressOIB>
    <izvorni_sadrzaj>DEGRAD društvo s ograničenom odgovornošću za građevinarstvo i trgovinu, OIB 86347424412, Josipa Bajkovca 131, 40000 Savska Ves</izvorni_sadrzaj>
    <derivirana_varijabla naziv="DomainObject.Predmet.ProtustrankaWithAdressOIB_1">DEGRAD društvo s ograničenom odgovornošću za građevinarstvo i trgovinu, OIB 86347424412, Josipa Bajkovca 131, 40000 Savska Ves</derivirana_varijabla>
  </DomainObject.Predmet.ProtustrankaWithAdressOIB>
  <DomainObject.Predmet.ProtustrankaNazivFormated>
    <izvorni_sadrzaj>DEGRAD društvo s ograničenom odgovornošću za građevinarstvo i trgovinu</izvorni_sadrzaj>
    <derivirana_varijabla naziv="DomainObject.Predmet.ProtustrankaNazivFormated_1">DEGRAD društvo s ograničenom odgovornošću za građevinarstvo i trgovinu</derivirana_varijabla>
  </DomainObject.Predmet.ProtustrankaNazivFormated>
  <DomainObject.Predmet.ProtustrankaNazivFormatedOIB>
    <izvorni_sadrzaj>DEGRAD društvo s ograničenom odgovornošću za građevinarstvo i trgovinu, OIB 86347424412</izvorni_sadrzaj>
    <derivirana_varijabla naziv="DomainObject.Predmet.ProtustrankaNazivFormatedOIB_1">DEGRAD društvo s ograničenom odgovornošću za građevinarstvo i trgovinu, OIB 86347424412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 zastupanog po punomoćniku Županijsko državno odvjetništvo u Varaždinu</izvorni_sadrzaj>
    <derivirana_varijabla naziv="DomainObject.Predmet.StrankaFormatedOIB_1">  RH MF - Porezna uprava Područni ured sjeverna Hrvatska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OIB_1"> RH MF -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Graberje 1,42000 Varaždin</izvorni_sadrzaj>
    <derivirana_varijabla naziv="DomainObject.Predmet.StrankaWithAdressOIB_1">RH MF - Porezna uprava Područni ured sjeverna Hrvatska,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</izvorni_sadrzaj>
    <derivirana_varijabla naziv="DomainObject.Predmet.StrankaNazivFormatedOIB_1">RH MF -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76492.29</izvorni_sadrzaj>
    <derivirana_varijabla naziv="DomainObject.Predmet.TrenutnaVrijednost_1">76492.29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 zastupanog po punomoćniku Županijsko državno odvjetništvo u Varaždinu</item>
    </izvorni_sadrzaj>
    <derivirana_varijabla naziv="DomainObject.Predmet.StrankaListFormatedOIB_1">
      <item>RH MF -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</item>
    </izvorni_sadrzaj>
    <derivirana_varijabla naziv="DomainObject.Predmet.StrankaListNazivFormatedOIB_1">
      <item>RH MF - Porezna uprava Područni ured sjeverna Hrvatska</item>
    </derivirana_varijabla>
  </DomainObject.Predmet.StrankaListNazivFormatedOIB>
  <DomainObject.Predmet.ProtuStrankaListFormated>
    <izvorni_sadrzaj>
      <item>DEGRAD društvo s ograničenom odgovornošću za građevinarstvo i trgovinu</item>
    </izvorni_sadrzaj>
    <derivirana_varijabla naziv="DomainObject.Predmet.ProtuStrankaListFormated_1">
      <item>DEGRAD društvo s ograničenom odgovornošću za građevinarstvo i trgovinu</item>
    </derivirana_varijabla>
  </DomainObject.Predmet.ProtuStrankaListFormated>
  <DomainObject.Predmet.ProtuStrankaListFormatedOIB>
    <izvorni_sadrzaj>
      <item>DEGRAD društvo s ograničenom odgovornošću za građevinarstvo i trgovinu, OIB 86347424412</item>
    </izvorni_sadrzaj>
    <derivirana_varijabla naziv="DomainObject.Predmet.ProtuStrankaListFormatedOIB_1">
      <item>DEGRAD društvo s ograničenom odgovornošću za građevinarstvo i trgovinu, OIB 86347424412</item>
    </derivirana_varijabla>
  </DomainObject.Predmet.ProtuStrankaListFormatedOIB>
  <DomainObject.Predmet.ProtuStrankaListFormatedWithAdress>
    <izvorni_sadrzaj>
      <item>DEGRAD društvo s ograničenom odgovornošću za građevinarstvo i trgovinu, Josipa Bajkovca 131, 40000 Savska Ves</item>
    </izvorni_sadrzaj>
    <derivirana_varijabla naziv="DomainObject.Predmet.ProtuStrankaListFormatedWithAdress_1">
      <item>DEGRAD društvo s ograničenom odgovornošću za građevinarstvo i trgovinu, Josipa Bajkovca 131, 40000 Savska Ves</item>
    </derivirana_varijabla>
  </DomainObject.Predmet.ProtuStrankaListFormatedWithAdress>
  <DomainObject.Predmet.ProtuStrankaListFormatedWithAdressOIB>
    <izvorni_sadrzaj>
      <item>DEGRAD društvo s ograničenom odgovornošću za građevinarstvo i trgovinu, OIB 86347424412, Josipa Bajkovca 131, 40000 Savska Ves</item>
    </izvorni_sadrzaj>
    <derivirana_varijabla naziv="DomainObject.Predmet.ProtuStrankaListFormatedWithAdressOIB_1">
      <item>DEGRAD društvo s ograničenom odgovornošću za građevinarstvo i trgovinu, OIB 86347424412, Josipa Bajkovca 131, 40000 Savska Ves</item>
    </derivirana_varijabla>
  </DomainObject.Predmet.ProtuStrankaListFormatedWithAdressOIB>
  <DomainObject.Predmet.ProtuStrankaListNazivFormated>
    <izvorni_sadrzaj>
      <item>DEGRAD društvo s ograničenom odgovornošću za građevinarstvo i trgovinu</item>
    </izvorni_sadrzaj>
    <derivirana_varijabla naziv="DomainObject.Predmet.ProtuStrankaListNazivFormated_1">
      <item>DEGRAD društvo s ograničenom odgovornošću za građevinarstvo i trgovinu</item>
    </derivirana_varijabla>
  </DomainObject.Predmet.ProtuStrankaListNazivFormated>
  <DomainObject.Predmet.ProtuStrankaListNazivFormatedOIB>
    <izvorni_sadrzaj>
      <item>DEGRAD društvo s ograničenom odgovornošću za građevinarstvo i trgovinu, OIB 86347424412</item>
    </izvorni_sadrzaj>
    <derivirana_varijabla naziv="DomainObject.Predmet.ProtuStrankaListNazivFormatedOIB_1">
      <item>DEGRAD društvo s ograničenom odgovornošću za građevinarstvo i trgovinu, OIB 86347424412</item>
    </derivirana_varijabla>
  </DomainObject.Predmet.ProtuStrankaListNazivFormatedOIB>
  <DomainObject.Predmet.OstaliListFormated>
    <izvorni_sadrzaj>
      <item>Darko Jožić</item>
      <item>Županijsko državno odvjetništvo u Varaždinu punomoćnik sudionika u postupku RH MF - Porezna uprava Područni ured sjeverna Hrvatska</item>
    </izvorni_sadrzaj>
    <derivirana_varijabla naziv="DomainObject.Predmet.OstaliListFormated_1">
      <item>Darko Jožić</item>
      <item>Županijsko državno odvjetništvo u Varaždinu punomoćnik sudionika u postupku RH MF - Porezna uprava Područni ured sjeverna Hrvatska</item>
    </derivirana_varijabla>
  </DomainObject.Predmet.OstaliListFormated>
  <DomainObject.Predmet.OstaliListFormatedOIB>
    <izvorni_sadrzaj>
      <item>Darko Jožić, OIB 73395258523</item>
      <item>Županijsko državno odvjetništvo u Varaždinu punomoćnik sudionika u postupku RH MF - Porezna uprava Područni ured sjeverna Hrvatska</item>
    </izvorni_sadrzaj>
    <derivirana_varijabla naziv="DomainObject.Predmet.OstaliListFormatedOIB_1">
      <item>Darko Jožić, OIB 73395258523</item>
      <item>Županijsko državno odvjetništvo u Varaždinu punomoćnik sudionika u postupku RH MF - Porezna uprava Područni ured sjeverna Hrvatska</item>
    </derivirana_varijabla>
  </DomainObject.Predmet.OstaliListFormatedOIB>
  <DomainObject.Predmet.OstaliListFormatedWithAdress>
    <izvorni_sadrzaj>
      <item>Darko Jožić,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_1">
      <item>Darko Jožić, J.bajkovca 131, 40000 Savska Ves</item>
      <item>Županijsko državno odvjetništvo u Varaždinu punomoćnik sudionika u postupku RH MF - Porezna uprava Područni ured sjeverna Hrvatska</item>
    </derivirana_varijabla>
  </DomainObject.Predmet.OstaliListFormatedWithAdress>
  <DomainObject.Predmet.OstaliListFormatedWithAdressOIB>
    <izvorni_sadrzaj>
      <item>Darko Jožić, OIB 73395258523, J.bajkovca 131, 40000 Savska Ves</item>
      <item>Županijsko državno odvjetništvo u Varaždinu punomoćnik sudionika u postupku RH MF - Porezna uprava Područni ured sjeverna Hrvatska</item>
    </izvorni_sadrzaj>
    <derivirana_varijabla naziv="DomainObject.Predmet.OstaliListFormatedWithAdressOIB_1">
      <item>Darko Jožić, OIB 73395258523, J.bajkovca 131, 40000 Savska Ves</item>
      <item>Županijsko državno odvjetništvo u Varaždinu punomoćnik sudionika u postupku RH MF - Porezna uprava Područni ured sjeverna Hrvatska</item>
    </derivirana_varijabla>
  </DomainObject.Predmet.OstaliListFormatedWithAdressOIB>
  <DomainObject.Predmet.OstaliListNazivFormated>
    <izvorni_sadrzaj>
      <item>Darko Jožić</item>
      <item>Županijsko državno odvjetništvo u Varaždinu</item>
    </izvorni_sadrzaj>
    <derivirana_varijabla naziv="DomainObject.Predmet.OstaliListNazivFormated_1">
      <item>Darko Jožić</item>
      <item>Županijsko državno odvjetništvo u Varaždinu</item>
    </derivirana_varijabla>
  </DomainObject.Predmet.OstaliListNazivFormated>
  <DomainObject.Predmet.OstaliListNazivFormatedOIB>
    <izvorni_sadrzaj>
      <item>Darko Jožić, OIB 73395258523</item>
      <item>Županijsko državno odvjetništvo u Varaždinu</item>
    </izvorni_sadrzaj>
    <derivirana_varijabla naziv="DomainObject.Predmet.OstaliListNazivFormatedOIB_1">
      <item>Darko Jožić, OIB 73395258523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DEGRAD društvo s ograničenom odgovornošću za građevinarstvo i trgovinu</izvorni_sadrzaj>
    <derivirana_varijabla naziv="DomainObject.Predmet.ProtustrankaIDrugi_1">DEGRAD društvo s ograničenom odgovornošću za građevinarstvo i trgovinu</derivirana_varijabla>
  </DomainObject.Predmet.ProtustrankaIDrugi>
  <DomainObject.Predmet.StrankaIDrugiAdressOIB>
    <izvorni_sadrzaj>RH MF - Porezna uprava Područni ured sjeverna Hrvatska, Graberje 1, 42000 Varaždin</izvorni_sadrzaj>
    <derivirana_varijabla naziv="DomainObject.Predmet.StrankaIDrugiAdressOIB_1">RH MF - Porezna uprava Područni ured sjeverna Hrvatska, Graberje 1, 42000 Varaždin</derivirana_varijabla>
  </DomainObject.Predmet.StrankaIDrugiAdressOIB>
  <DomainObject.Predmet.ProtustrankaIDrugiAdressOIB>
    <izvorni_sadrzaj>DEGRAD društvo s ograničenom odgovornošću za građevinarstvo i trgovinu, OIB 86347424412, Josipa Bajkovca 131, 40000 Savska Ves</izvorni_sadrzaj>
    <derivirana_varijabla naziv="DomainObject.Predmet.ProtustrankaIDrugiAdressOIB_1">DEGRAD društvo s ograničenom odgovornošću za građevinarstvo i trgovinu, OIB 86347424412, Josipa Bajkovca 131, 40000 Savska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DEGRAD društvo s ograničenom odgovornošću za građevinarstvo i trgovinu</item>
      <item>Darko Jožić</item>
      <item>Županijsko državno odvjetništvo u Varaždinu</item>
      <item>RH MF - Porezna uprava Područni ured sjeverna Hrvatska</item>
    </izvorni_sadrzaj>
    <derivirana_varijabla naziv="DomainObject.Predmet.SudioniciListNaziv_1">
      <item>DEGRAD društvo s ograničenom odgovornošću za građevinarstvo i trgovinu</item>
      <item>Darko Jožić</item>
      <item>Županijsko državno odvjetništvo u Varaždinu</item>
      <item>RH MF - Porezna uprava Područni ured sjeverna Hrvatska</item>
    </derivirana_varijabla>
  </DomainObject.Predmet.SudioniciListNaziv>
  <DomainObject.Predmet.SudioniciListAdressOIB>
    <izvorni_sadrzaj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izvorni_sadrzaj>
    <derivirana_varijabla naziv="DomainObject.Predmet.SudioniciListAdressOIB_1">
      <item>DEGRAD društvo s ograničenom odgovornošću za građevinarstvo i trgovinu, OIB 86347424412, Josipa Bajkovca 131,40000 Savska Ves</item>
      <item>Darko Jožić, OIB 73395258523, J.bajkovca 131,40000 Savska Ves</item>
      <item>Županijsko državno odvjetništvo u Varaždinu</item>
      <item>RH MF -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86347424412</item>
      <item>, OIB 73395258523</item>
      <item>, OIB null</item>
      <item>, OIB null</item>
    </izvorni_sadrzaj>
    <derivirana_varijabla naziv="DomainObject.Predmet.SudioniciListNazivOIB_1">
      <item>, OIB 86347424412</item>
      <item>, OIB 73395258523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9A124-C1D1-4706-A583-C160CC88C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2676</properties:Characters>
  <properties:Lines>83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2016-02-23T10:28:00Z</dcterms:created>
  <dc:creator>Maja Valušnig</dc:creator>
  <cp:lastModifiedBy>Nevenka Vuković</cp:lastModifiedBy>
  <cp:lastPrinted>2016-02-23T10:16:00Z</cp:lastPrinted>
  <dcterms:modified xmlns:xsi="http://www.w3.org/2001/XMLSchema-instance" xsi:type="dcterms:W3CDTF">2016-02-23T10:31:00Z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