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f795" w14:paraId="64ff795" w:rsidRDefault="00D35D96" w:rsidP="00732EEF" w:rsidR="00732EEF" w:rsidRPr="00B22BBD">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732EEF" w:rsidP="00732EEF" w:rsidR="00732EEF" w:rsidRPr="00B22BBD">
      <w:pPr>
        <w:ind w:firstLine="708" w:left="708"/>
        <w:rPr>
          <w:color w:val="000000"/>
          <w:sz w:val="22"/>
          <w:szCs w:val="22"/>
        </w:rPr>
      </w:pPr>
    </w:p>
    <w:p w:rsidRDefault="00732EEF" w:rsidP="00732EEF" w:rsidR="00732EEF" w:rsidRPr="00B22BBD">
      <w:pPr>
        <w:rPr>
          <w:b/>
          <w:sz w:val="22"/>
          <w:szCs w:val="22"/>
        </w:rPr>
      </w:pPr>
      <w:r w:rsidRPr="00B22BBD">
        <w:rPr>
          <w:color w:val="000000"/>
          <w:sz w:val="22"/>
          <w:szCs w:val="22"/>
        </w:rPr>
        <w:t xml:space="preserve">        </w:t>
      </w:r>
      <w:r w:rsidRPr="00B22BBD">
        <w:rPr>
          <w:b/>
          <w:sz w:val="22"/>
          <w:szCs w:val="22"/>
        </w:rPr>
        <w:t>REPUBLIKA HRVATSKA</w:t>
      </w:r>
    </w:p>
    <w:p w:rsidRDefault="00732EEF" w:rsidP="00732EEF" w:rsidR="00732EEF" w:rsidRPr="00B22BBD">
      <w:pPr>
        <w:rPr>
          <w:b/>
          <w:sz w:val="22"/>
          <w:szCs w:val="22"/>
        </w:rPr>
      </w:pPr>
      <w:r w:rsidRPr="00B22BBD">
        <w:rPr>
          <w:b/>
          <w:sz w:val="22"/>
          <w:szCs w:val="22"/>
        </w:rPr>
        <w:t xml:space="preserve">     TRGOVAČKI SUD U SPLITU</w:t>
      </w:r>
    </w:p>
    <w:p w:rsidRDefault="00732EEF" w:rsidP="00732EEF" w:rsidR="00732EEF"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732EEF" w:rsidP="00732EEF" w:rsidR="00732EE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71205D" w:rsidR="0071205D" w:rsidRPr="00B22BBD">
      <w:pPr>
        <w:pStyle w:val="Naslov1"/>
        <w:rPr>
          <w:sz w:val="22"/>
          <w:szCs w:val="22"/>
        </w:rPr>
      </w:pPr>
    </w:p>
    <w:p w:rsidRDefault="00AB5585" w:rsidP="00AB5585" w:rsidR="00AB5585" w:rsidRPr="0039345F">
      <w:pPr>
        <w:jc w:val="right"/>
        <w:rPr>
          <w:b/>
        </w:rPr>
      </w:pPr>
      <w:proofErr w:type="spellStart"/>
      <w:r w:rsidRPr="0039345F">
        <w:rPr>
          <w:b/>
        </w:rPr>
        <w:t>Posl</w:t>
      </w:r>
      <w:proofErr w:type="spellEnd"/>
      <w:r w:rsidRPr="0039345F">
        <w:rPr>
          <w:b/>
        </w:rPr>
        <w:t>. br. 6-St.</w:t>
      </w:r>
      <w:r>
        <w:rPr>
          <w:b/>
        </w:rPr>
        <w:t>1</w:t>
      </w:r>
      <w:r w:rsidR="001D1000">
        <w:rPr>
          <w:b/>
        </w:rPr>
        <w:t>74</w:t>
      </w:r>
      <w:r w:rsidRPr="0039345F">
        <w:rPr>
          <w:b/>
        </w:rPr>
        <w:t>/201</w:t>
      </w:r>
      <w:r w:rsidR="001D1000">
        <w:rPr>
          <w:b/>
        </w:rPr>
        <w:t>4</w:t>
      </w:r>
      <w:r w:rsidRPr="0039345F">
        <w:rPr>
          <w:b/>
        </w:rPr>
        <w:t>-</w:t>
      </w:r>
      <w:r w:rsidR="00175167">
        <w:rPr>
          <w:b/>
        </w:rPr>
        <w:t>1</w:t>
      </w:r>
      <w:r w:rsidR="00651F02">
        <w:rPr>
          <w:b/>
        </w:rPr>
        <w:t>11</w:t>
      </w:r>
    </w:p>
    <w:p w:rsidRDefault="00AB5585" w:rsidP="00AB5585" w:rsidR="00AB5585" w:rsidRPr="0039345F">
      <w:pPr>
        <w:jc w:val="both"/>
        <w:rPr>
          <w:b/>
        </w:rPr>
      </w:pPr>
    </w:p>
    <w:p w:rsidRDefault="00AB5585" w:rsidP="00AB5585" w:rsidR="00AB5585" w:rsidRPr="0039345F">
      <w:pPr>
        <w:jc w:val="both"/>
        <w:rPr>
          <w:b/>
        </w:rPr>
      </w:pPr>
    </w:p>
    <w:p w:rsidRDefault="00AB5585" w:rsidP="00AB5585" w:rsidR="00AB5585" w:rsidRPr="0039345F">
      <w:pPr>
        <w:jc w:val="center"/>
        <w:rPr>
          <w:b/>
        </w:rPr>
      </w:pPr>
      <w:r w:rsidRPr="0039345F">
        <w:rPr>
          <w:b/>
        </w:rPr>
        <w:t>R E P U B L I K A  H R V A T S K A</w:t>
      </w:r>
    </w:p>
    <w:p w:rsidRDefault="00AB5585" w:rsidP="00AB5585" w:rsidR="00AB5585" w:rsidRPr="0039345F">
      <w:pPr>
        <w:jc w:val="center"/>
        <w:rPr>
          <w:b/>
        </w:rPr>
      </w:pPr>
    </w:p>
    <w:p w:rsidRDefault="00AB5585" w:rsidP="00AB5585" w:rsidR="00AB5585" w:rsidRPr="0039345F">
      <w:pPr>
        <w:jc w:val="center"/>
        <w:rPr>
          <w:b/>
        </w:rPr>
      </w:pPr>
      <w:r w:rsidRPr="0039345F">
        <w:rPr>
          <w:b/>
        </w:rPr>
        <w:t>Z A K L J U Č A K</w:t>
      </w:r>
    </w:p>
    <w:p w:rsidRDefault="00AB5585" w:rsidP="00AB5585" w:rsidR="00AB5585" w:rsidRPr="0039345F">
      <w:pPr>
        <w:jc w:val="both"/>
      </w:pPr>
    </w:p>
    <w:p w:rsidRDefault="00AB5585" w:rsidP="00AB5585" w:rsidR="00AB5585" w:rsidRPr="00AB5585">
      <w:pPr>
        <w:jc w:val="both"/>
        <w:rPr>
          <w:sz w:val="22"/>
          <w:szCs w:val="22"/>
        </w:rPr>
      </w:pPr>
      <w:r w:rsidRPr="0039345F">
        <w:tab/>
      </w:r>
      <w:r w:rsidRPr="00AB5585">
        <w:rPr>
          <w:sz w:val="22"/>
          <w:szCs w:val="22"/>
        </w:rPr>
        <w:t xml:space="preserve">Trgovački sud u Splitu, Stalna služba u Dubrovniku, po stečajnom sucu tog suda Srđanu Gavraniću, kao sucu pojedincu, u stečajnom postupku nad dužnikom </w:t>
      </w:r>
      <w:r w:rsidR="001D1000">
        <w:rPr>
          <w:sz w:val="22"/>
          <w:szCs w:val="22"/>
        </w:rPr>
        <w:t xml:space="preserve">SPORT GRADNJA društvo s ograničenom odgovornošću za graditeljstvo, trgovinu i usluge "u stečaju", Ploče, Trg kralja Zvonimira 11, </w:t>
      </w:r>
      <w:r w:rsidR="001D1000" w:rsidRPr="00332DE0">
        <w:rPr>
          <w:sz w:val="22"/>
          <w:szCs w:val="22"/>
        </w:rPr>
        <w:t xml:space="preserve">MBS </w:t>
      </w:r>
      <w:r w:rsidR="001D1000">
        <w:rPr>
          <w:sz w:val="22"/>
          <w:szCs w:val="22"/>
        </w:rPr>
        <w:t>090011311</w:t>
      </w:r>
      <w:r w:rsidR="001D1000" w:rsidRPr="00332DE0">
        <w:rPr>
          <w:sz w:val="22"/>
          <w:szCs w:val="22"/>
        </w:rPr>
        <w:t>, OIB</w:t>
      </w:r>
      <w:r w:rsidR="001D1000">
        <w:rPr>
          <w:sz w:val="22"/>
          <w:szCs w:val="22"/>
        </w:rPr>
        <w:t>: 89824127013</w:t>
      </w:r>
      <w:r w:rsidR="001D1000" w:rsidRPr="00211AE3">
        <w:rPr>
          <w:sz w:val="22"/>
          <w:szCs w:val="22"/>
        </w:rPr>
        <w:t xml:space="preserve">, zastupano po stečajnom upravitelju </w:t>
      </w:r>
      <w:r w:rsidR="001D1000">
        <w:rPr>
          <w:sz w:val="22"/>
          <w:szCs w:val="22"/>
        </w:rPr>
        <w:t>Jozu Bagariću iz Ploča</w:t>
      </w:r>
      <w:r w:rsidRPr="00AB5585">
        <w:rPr>
          <w:sz w:val="22"/>
          <w:szCs w:val="22"/>
        </w:rPr>
        <w:t xml:space="preserve">, </w:t>
      </w:r>
      <w:r w:rsidR="0014620A">
        <w:rPr>
          <w:sz w:val="22"/>
          <w:szCs w:val="22"/>
        </w:rPr>
        <w:t xml:space="preserve">izvan ročišta, </w:t>
      </w:r>
      <w:r w:rsidRPr="00AB5585">
        <w:rPr>
          <w:sz w:val="22"/>
          <w:szCs w:val="22"/>
        </w:rPr>
        <w:t xml:space="preserve">dana </w:t>
      </w:r>
      <w:r w:rsidR="001D1000">
        <w:rPr>
          <w:sz w:val="22"/>
          <w:szCs w:val="22"/>
        </w:rPr>
        <w:t>1</w:t>
      </w:r>
      <w:r w:rsidR="00651F02">
        <w:rPr>
          <w:sz w:val="22"/>
          <w:szCs w:val="22"/>
        </w:rPr>
        <w:t>4</w:t>
      </w:r>
      <w:r w:rsidRPr="00AB5585">
        <w:rPr>
          <w:sz w:val="22"/>
          <w:szCs w:val="22"/>
        </w:rPr>
        <w:t xml:space="preserve">. </w:t>
      </w:r>
      <w:r w:rsidR="00651F02">
        <w:rPr>
          <w:sz w:val="22"/>
          <w:szCs w:val="22"/>
        </w:rPr>
        <w:t>prosinca</w:t>
      </w:r>
      <w:r w:rsidRPr="00AB5585">
        <w:rPr>
          <w:sz w:val="22"/>
          <w:szCs w:val="22"/>
        </w:rPr>
        <w:t xml:space="preserve"> 201</w:t>
      </w:r>
      <w:r w:rsidR="000224D4">
        <w:rPr>
          <w:sz w:val="22"/>
          <w:szCs w:val="22"/>
        </w:rPr>
        <w:t>7</w:t>
      </w:r>
      <w:r w:rsidRPr="00AB5585">
        <w:rPr>
          <w:sz w:val="22"/>
          <w:szCs w:val="22"/>
        </w:rPr>
        <w:t>. godine</w:t>
      </w:r>
    </w:p>
    <w:p w:rsidRDefault="00B22BBD" w:rsidP="00B22BBD" w:rsidR="00B22BBD">
      <w:pPr>
        <w:jc w:val="both"/>
        <w:rPr>
          <w:sz w:val="22"/>
          <w:szCs w:val="22"/>
        </w:rPr>
      </w:pPr>
    </w:p>
    <w:p w:rsidRDefault="004A2B5E" w:rsidP="00B22BBD" w:rsidR="004A2B5E" w:rsidRPr="00B22BBD">
      <w:pPr>
        <w:jc w:val="both"/>
        <w:rPr>
          <w:sz w:val="22"/>
          <w:szCs w:val="22"/>
        </w:rPr>
      </w:pPr>
    </w:p>
    <w:p w:rsidRDefault="00B22BBD" w:rsidP="00B22BBD" w:rsidR="00B22BBD">
      <w:pPr>
        <w:jc w:val="center"/>
        <w:rPr>
          <w:b/>
          <w:sz w:val="22"/>
          <w:szCs w:val="22"/>
        </w:rPr>
      </w:pPr>
      <w:r w:rsidRPr="00B22BBD">
        <w:rPr>
          <w:b/>
          <w:sz w:val="22"/>
          <w:szCs w:val="22"/>
        </w:rPr>
        <w:t>z a k l j u č i o   j e</w:t>
      </w:r>
    </w:p>
    <w:p w:rsidRDefault="00005FFA" w:rsidP="00005FFA" w:rsidR="00005FFA">
      <w:pPr>
        <w:jc w:val="both"/>
        <w:rPr>
          <w:b/>
          <w:sz w:val="22"/>
          <w:szCs w:val="22"/>
        </w:rPr>
      </w:pPr>
    </w:p>
    <w:p w:rsidRDefault="00005FFA" w:rsidP="00005FFA" w:rsidR="00005FFA">
      <w:pPr>
        <w:jc w:val="both"/>
        <w:rPr>
          <w:sz w:val="22"/>
          <w:szCs w:val="22"/>
        </w:rPr>
      </w:pPr>
      <w:r>
        <w:rPr>
          <w:b/>
          <w:sz w:val="22"/>
          <w:szCs w:val="22"/>
        </w:rPr>
        <w:tab/>
      </w:r>
      <w:r w:rsidRPr="003C65CB">
        <w:rPr>
          <w:sz w:val="22"/>
          <w:szCs w:val="22"/>
        </w:rPr>
        <w:t>Poziva se</w:t>
      </w:r>
      <w:r>
        <w:rPr>
          <w:sz w:val="22"/>
          <w:szCs w:val="22"/>
        </w:rPr>
        <w:t xml:space="preserve"> stečajni upravitelj u roku od osam dana određeno se izjasniti kada je "predložio sazivanje skupštine vjerovnika", budući da u spis nije zaprimljen takav prijedlog, te se očitovati zašto nije postupio po zaključku ovog suda posl.br. St. 174/2014-108 od 16. kolovoza 2017. godine kojim je naloženo  </w:t>
      </w:r>
      <w:r w:rsidRPr="00EA45E1">
        <w:rPr>
          <w:sz w:val="22"/>
          <w:szCs w:val="22"/>
        </w:rPr>
        <w:t xml:space="preserve">stečajnom upravitelju </w:t>
      </w:r>
      <w:r>
        <w:rPr>
          <w:sz w:val="22"/>
          <w:szCs w:val="22"/>
        </w:rPr>
        <w:t xml:space="preserve">u roku od 15 dana </w:t>
      </w:r>
      <w:r w:rsidRPr="00005FFA">
        <w:rPr>
          <w:sz w:val="22"/>
          <w:szCs w:val="22"/>
        </w:rPr>
        <w:t xml:space="preserve">dostaviti sudu ispravljen i dopunjen prijedlog nadnevka 31. srpnja 2017. godine sukladno odredbama Stečajnog zakona (NN 44/96, 29/99, 129/00, 123/03, 197/03, 88/06, 116/10, 25/12, 133/12, 45/13, dalje u tekstu: SZ) koji se u ovom postupku primjenjuje na način da će biti nedvojbeno razvidno da li se predlaže sazvati sjednicu skupštine vjerovnika (sukladno čl. 38.b SZ) ili prijedlog za završnu diobu (sukladno čl. 192. SZ) na koju stečajni sudac treba dati suglasnost i odrediti završno ročište (čl. 193. SZ), pa sukladno tom određenju urediti svoj prijedlog (prijedlogom odluka o kojima bi skupština raspravljala i odlučivala, te razlozima za takve odluke, ili ako su ispunjeni zakonom propisani uvjeti dostavom prijedloga završne diobe, ili na drugi način, sve zavisno o </w:t>
      </w:r>
      <w:r w:rsidR="00AA0A29">
        <w:rPr>
          <w:sz w:val="22"/>
          <w:szCs w:val="22"/>
        </w:rPr>
        <w:t>tome što prijedlog predstavlja)</w:t>
      </w:r>
      <w:r>
        <w:rPr>
          <w:sz w:val="22"/>
          <w:szCs w:val="22"/>
        </w:rPr>
        <w:t>, kao i zašto u proteklom razdoblju od tri mjeseca nije ništa poduzeo.</w:t>
      </w:r>
    </w:p>
    <w:p w:rsidRDefault="00005FFA" w:rsidP="00005FFA" w:rsidR="00005FFA">
      <w:pPr>
        <w:jc w:val="both"/>
        <w:rPr>
          <w:sz w:val="22"/>
          <w:szCs w:val="22"/>
        </w:rPr>
      </w:pPr>
    </w:p>
    <w:p w:rsidRDefault="0082627E" w:rsidP="0082627E" w:rsidR="0082627E" w:rsidRPr="009A1ADA">
      <w:pPr>
        <w:jc w:val="center"/>
        <w:rPr>
          <w:b/>
          <w:sz w:val="22"/>
          <w:szCs w:val="22"/>
        </w:rPr>
      </w:pPr>
      <w:r w:rsidRPr="009A1ADA">
        <w:rPr>
          <w:b/>
          <w:sz w:val="22"/>
          <w:szCs w:val="22"/>
        </w:rPr>
        <w:t xml:space="preserve">U Dubrovniku, </w:t>
      </w:r>
      <w:r w:rsidR="00A82563">
        <w:rPr>
          <w:b/>
          <w:sz w:val="22"/>
          <w:szCs w:val="22"/>
        </w:rPr>
        <w:t>1</w:t>
      </w:r>
      <w:r w:rsidR="00AA0A29">
        <w:rPr>
          <w:b/>
          <w:sz w:val="22"/>
          <w:szCs w:val="22"/>
        </w:rPr>
        <w:t>4</w:t>
      </w:r>
      <w:r w:rsidRPr="009A1ADA">
        <w:rPr>
          <w:b/>
          <w:sz w:val="22"/>
          <w:szCs w:val="22"/>
        </w:rPr>
        <w:t xml:space="preserve">. </w:t>
      </w:r>
      <w:r w:rsidR="00AA0A29">
        <w:rPr>
          <w:b/>
          <w:sz w:val="22"/>
          <w:szCs w:val="22"/>
        </w:rPr>
        <w:t>prosinca</w:t>
      </w:r>
      <w:r w:rsidR="00FF24D6">
        <w:rPr>
          <w:b/>
          <w:sz w:val="22"/>
          <w:szCs w:val="22"/>
        </w:rPr>
        <w:t xml:space="preserve"> </w:t>
      </w:r>
      <w:r w:rsidRPr="009A1ADA">
        <w:rPr>
          <w:b/>
          <w:sz w:val="22"/>
          <w:szCs w:val="22"/>
        </w:rPr>
        <w:t>201</w:t>
      </w:r>
      <w:r w:rsidR="00FA5F64">
        <w:rPr>
          <w:b/>
          <w:sz w:val="22"/>
          <w:szCs w:val="22"/>
        </w:rPr>
        <w:t>7</w:t>
      </w:r>
      <w:r w:rsidRPr="009A1ADA">
        <w:rPr>
          <w:b/>
          <w:sz w:val="22"/>
          <w:szCs w:val="22"/>
        </w:rPr>
        <w:t>. godine</w:t>
      </w:r>
    </w:p>
    <w:p w:rsidRDefault="0082627E" w:rsidP="0082627E" w:rsidR="0082627E" w:rsidRPr="009A1ADA">
      <w:pPr>
        <w:rPr>
          <w:sz w:val="22"/>
          <w:szCs w:val="22"/>
        </w:rPr>
      </w:pP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p>
    <w:p w:rsidRDefault="0082627E" w:rsidP="007B0E57" w:rsidR="0082627E" w:rsidRPr="009A1ADA">
      <w:pPr>
        <w:ind w:firstLine="708" w:left="5052"/>
        <w:rPr>
          <w:b/>
          <w:sz w:val="22"/>
          <w:szCs w:val="22"/>
        </w:rPr>
      </w:pPr>
      <w:r w:rsidRPr="009A1ADA">
        <w:rPr>
          <w:b/>
          <w:sz w:val="22"/>
          <w:szCs w:val="22"/>
        </w:rPr>
        <w:t>Stečajni sudac:</w:t>
      </w:r>
    </w:p>
    <w:p w:rsidRDefault="0082627E" w:rsidP="0082627E" w:rsidR="0082627E" w:rsidRPr="009A1ADA">
      <w:pPr>
        <w:rPr>
          <w:b/>
          <w:sz w:val="22"/>
          <w:szCs w:val="22"/>
        </w:rPr>
      </w:pPr>
    </w:p>
    <w:p w:rsidRDefault="0082627E" w:rsidP="0082627E" w:rsidR="0082627E" w:rsidRPr="009A1ADA">
      <w:pPr>
        <w:rPr>
          <w:b/>
          <w:sz w:val="22"/>
          <w:szCs w:val="22"/>
        </w:rPr>
      </w:pP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sz w:val="22"/>
          <w:szCs w:val="22"/>
        </w:rPr>
        <w:tab/>
      </w:r>
      <w:r w:rsidRPr="009A1ADA">
        <w:rPr>
          <w:b/>
          <w:sz w:val="22"/>
          <w:szCs w:val="22"/>
        </w:rPr>
        <w:t>Srđan Gavranić</w:t>
      </w:r>
    </w:p>
    <w:p w:rsidRDefault="0082627E" w:rsidP="0082627E" w:rsidR="0082627E" w:rsidRPr="009A1ADA">
      <w:pPr>
        <w:rPr>
          <w:b/>
          <w:sz w:val="22"/>
          <w:szCs w:val="22"/>
        </w:rPr>
      </w:pPr>
    </w:p>
    <w:p w:rsidRDefault="0082627E" w:rsidP="0082627E" w:rsidR="0082627E" w:rsidRPr="009A1ADA">
      <w:pPr>
        <w:rPr>
          <w:b/>
          <w:sz w:val="22"/>
          <w:szCs w:val="22"/>
        </w:rPr>
      </w:pPr>
    </w:p>
    <w:p w:rsidRDefault="0082627E" w:rsidP="0082627E" w:rsidR="0082627E" w:rsidRPr="009A1ADA">
      <w:pPr>
        <w:rPr>
          <w:b/>
          <w:sz w:val="22"/>
          <w:szCs w:val="22"/>
        </w:rPr>
      </w:pPr>
      <w:r w:rsidRPr="009A1ADA">
        <w:rPr>
          <w:b/>
          <w:sz w:val="22"/>
          <w:szCs w:val="22"/>
        </w:rPr>
        <w:t>POUKA O PRAVNOM LIJEKU</w:t>
      </w:r>
    </w:p>
    <w:p w:rsidRDefault="0082627E" w:rsidP="0082627E" w:rsidR="0082627E" w:rsidRPr="009A1ADA">
      <w:pPr>
        <w:rPr>
          <w:sz w:val="22"/>
          <w:szCs w:val="22"/>
        </w:rPr>
      </w:pPr>
      <w:r w:rsidRPr="009A1ADA">
        <w:rPr>
          <w:sz w:val="22"/>
          <w:szCs w:val="22"/>
        </w:rPr>
        <w:t xml:space="preserve">Protiv ovog </w:t>
      </w:r>
      <w:r>
        <w:rPr>
          <w:sz w:val="22"/>
          <w:szCs w:val="22"/>
        </w:rPr>
        <w:t>zaključka</w:t>
      </w:r>
      <w:r w:rsidRPr="009A1ADA">
        <w:rPr>
          <w:sz w:val="22"/>
          <w:szCs w:val="22"/>
        </w:rPr>
        <w:t xml:space="preserve"> posebna žalba nije dopuštena (čl. </w:t>
      </w:r>
      <w:smartTag w:element="metricconverter" w:uri="urn:schemas-microsoft-com:office:smarttags">
        <w:smartTagPr>
          <w:attr w:val="42. st" w:name="ProductID"/>
        </w:smartTagPr>
        <w:r w:rsidRPr="009A1ADA">
          <w:rPr>
            <w:sz w:val="22"/>
            <w:szCs w:val="22"/>
          </w:rPr>
          <w:t>42. st</w:t>
        </w:r>
      </w:smartTag>
      <w:r w:rsidRPr="009A1ADA">
        <w:rPr>
          <w:sz w:val="22"/>
          <w:szCs w:val="22"/>
        </w:rPr>
        <w:t>. 1. SZ).</w:t>
      </w:r>
    </w:p>
    <w:p w:rsidRDefault="0082627E" w:rsidP="0082627E" w:rsidR="0082627E" w:rsidRPr="009A1ADA">
      <w:pPr>
        <w:rPr>
          <w:sz w:val="22"/>
          <w:szCs w:val="22"/>
        </w:rPr>
      </w:pPr>
    </w:p>
    <w:p w:rsidRDefault="0082627E" w:rsidP="0082627E" w:rsidR="0082627E">
      <w:pPr>
        <w:rPr>
          <w:sz w:val="22"/>
          <w:szCs w:val="22"/>
        </w:rPr>
      </w:pPr>
      <w:r w:rsidRPr="009A1ADA">
        <w:rPr>
          <w:b/>
          <w:sz w:val="22"/>
          <w:szCs w:val="22"/>
        </w:rPr>
        <w:t>DN-a</w:t>
      </w:r>
      <w:r w:rsidRPr="009A1ADA">
        <w:rPr>
          <w:sz w:val="22"/>
          <w:szCs w:val="22"/>
        </w:rPr>
        <w:t xml:space="preserve"> (</w:t>
      </w:r>
      <w:r w:rsidR="00A82563">
        <w:rPr>
          <w:sz w:val="22"/>
          <w:szCs w:val="22"/>
        </w:rPr>
        <w:t>1</w:t>
      </w:r>
      <w:r w:rsidR="00AA0A29">
        <w:rPr>
          <w:sz w:val="22"/>
          <w:szCs w:val="22"/>
        </w:rPr>
        <w:t>4</w:t>
      </w:r>
      <w:r w:rsidRPr="009A1ADA">
        <w:rPr>
          <w:sz w:val="22"/>
          <w:szCs w:val="22"/>
        </w:rPr>
        <w:t>.</w:t>
      </w:r>
      <w:r w:rsidR="00AA0A29">
        <w:rPr>
          <w:sz w:val="22"/>
          <w:szCs w:val="22"/>
        </w:rPr>
        <w:t>12</w:t>
      </w:r>
      <w:r w:rsidR="00E30F78">
        <w:rPr>
          <w:sz w:val="22"/>
          <w:szCs w:val="22"/>
        </w:rPr>
        <w:t>.</w:t>
      </w:r>
      <w:r w:rsidRPr="009A1ADA">
        <w:rPr>
          <w:sz w:val="22"/>
          <w:szCs w:val="22"/>
        </w:rPr>
        <w:t>201</w:t>
      </w:r>
      <w:r w:rsidR="00175167">
        <w:rPr>
          <w:sz w:val="22"/>
          <w:szCs w:val="22"/>
        </w:rPr>
        <w:t>7</w:t>
      </w:r>
      <w:r w:rsidRPr="009A1ADA">
        <w:rPr>
          <w:sz w:val="22"/>
          <w:szCs w:val="22"/>
        </w:rPr>
        <w:t>.g.):</w:t>
      </w:r>
    </w:p>
    <w:p w:rsidRDefault="0050082F" w:rsidP="0082627E" w:rsidR="00531769">
      <w:pPr>
        <w:rPr>
          <w:sz w:val="22"/>
          <w:szCs w:val="22"/>
        </w:rPr>
      </w:pPr>
      <w:r>
        <w:rPr>
          <w:sz w:val="22"/>
          <w:szCs w:val="22"/>
        </w:rPr>
        <w:t xml:space="preserve">- </w:t>
      </w:r>
      <w:r w:rsidR="007C0601">
        <w:rPr>
          <w:sz w:val="22"/>
          <w:szCs w:val="22"/>
        </w:rPr>
        <w:t>stečajnom upravitelju</w:t>
      </w:r>
      <w:r w:rsidR="00531769">
        <w:rPr>
          <w:sz w:val="22"/>
          <w:szCs w:val="22"/>
        </w:rPr>
        <w:t>,</w:t>
      </w:r>
    </w:p>
    <w:p w:rsidRDefault="00531769" w:rsidP="0082627E" w:rsidR="0050082F" w:rsidRPr="009A1ADA">
      <w:pPr>
        <w:rPr>
          <w:sz w:val="22"/>
          <w:szCs w:val="22"/>
        </w:rPr>
      </w:pPr>
      <w:r>
        <w:rPr>
          <w:sz w:val="22"/>
          <w:szCs w:val="22"/>
        </w:rPr>
        <w:t>- e oglasna ploča</w:t>
      </w:r>
      <w:r w:rsidR="0050082F">
        <w:rPr>
          <w:sz w:val="22"/>
          <w:szCs w:val="22"/>
        </w:rPr>
        <w:t>.</w:t>
      </w:r>
    </w:p>
    <w:sectPr w:rsidSect="00AA0A29" w:rsidR="0050082F" w:rsidRPr="009A1ADA">
      <w:headerReference w:type="even" r:id="rId13"/>
      <w:headerReference w:type="default" r:id="rId14"/>
      <w:pgSz w:h="16838" w:w="11906"/>
      <w:pgMar w:gutter="0" w:footer="720" w:header="720" w:left="1843"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FC5" w:rsidR="00B47FC5">
      <w:r>
        <w:separator/>
      </w:r>
    </w:p>
  </w:endnote>
  <w:endnote w:id="0" w:type="continuationSeparator">
    <w:p w:rsidRDefault="00B47FC5" w:rsidR="00B47F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FC5" w:rsidR="00B47FC5">
      <w:r>
        <w:separator/>
      </w:r>
    </w:p>
  </w:footnote>
  <w:footnote w:id="0" w:type="continuationSeparator">
    <w:p w:rsidRDefault="00B47FC5" w:rsidR="00B47F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5886" w:rsidP="00821053" w:rsidR="00F458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5886" w:rsidR="00F458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5886" w:rsidP="00821053" w:rsidR="00F458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0A29">
      <w:rPr>
        <w:rStyle w:val="Brojstranice"/>
        <w:noProof/>
      </w:rPr>
      <w:t>2</w:t>
    </w:r>
    <w:r>
      <w:rPr>
        <w:rStyle w:val="Brojstranice"/>
      </w:rPr>
      <w:fldChar w:fldCharType="end"/>
    </w:r>
  </w:p>
  <w:p w:rsidRDefault="00F45886" w:rsidR="00F45886">
    <w:pPr>
      <w:pStyle w:val="Zaglavlje"/>
    </w:pPr>
    <w:r>
      <w:tab/>
    </w:r>
    <w:r>
      <w:tab/>
    </w:r>
    <w:proofErr w:type="spellStart"/>
    <w:r>
      <w:t>Posl</w:t>
    </w:r>
    <w:proofErr w:type="spellEnd"/>
    <w:r>
      <w:t xml:space="preserve">. br. </w:t>
    </w:r>
    <w:smartTag w:element="Street" w:uri="urn:schemas-microsoft-com:office:smarttags">
      <w:smartTag w:element="address" w:uri="urn:schemas-microsoft-com:office:smarttags">
        <w:r>
          <w:t>VI St.</w:t>
        </w:r>
      </w:smartTag>
    </w:smartTag>
    <w:r>
      <w:t xml:space="preserve"> 40/03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5">
    <w:nsid w:val="40955943"/>
    <w:multiLevelType w:val="singleLevel"/>
    <w:tmpl w:val="73EEDF90"/>
    <w:lvl w:ilvl="0">
      <w:numFmt w:val="bullet"/>
      <w:lvlText w:val="-"/>
      <w:lvlJc w:val="left"/>
      <w:pPr>
        <w:tabs>
          <w:tab w:pos="1080" w:val="num"/>
        </w:tabs>
        <w:ind w:hanging="360" w:left="1080"/>
      </w:pPr>
      <w:rPr>
        <w:rFonts w:hint="default"/>
      </w:rPr>
    </w:lvl>
  </w:abstractNum>
  <w:abstractNum w:abstractNumId="6">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4F43238"/>
    <w:multiLevelType w:val="hybridMultilevel"/>
    <w:tmpl w:val="6EC03D22"/>
    <w:lvl w:tplc="8230143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5C61E87"/>
    <w:multiLevelType w:val="singleLevel"/>
    <w:tmpl w:val="9A38C32C"/>
    <w:lvl w:ilvl="0">
      <w:numFmt w:val="bullet"/>
      <w:lvlText w:val="-"/>
      <w:lvlJc w:val="left"/>
      <w:pPr>
        <w:tabs>
          <w:tab w:pos="360" w:val="num"/>
        </w:tabs>
        <w:ind w:hanging="360" w:left="360"/>
      </w:pPr>
      <w:rPr>
        <w:rFonts w:hint="default"/>
      </w:rPr>
    </w:lvl>
  </w:abstractNum>
  <w:abstractNum w:abstractNumId="10">
    <w:nsid w:val="72561898"/>
    <w:multiLevelType w:val="hybridMultilevel"/>
    <w:tmpl w:val="71CE6C78"/>
    <w:lvl w:tplc="8904EC9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4"/>
  </w:num>
  <w:num w:numId="3">
    <w:abstractNumId w:val="3"/>
  </w:num>
  <w:num w:numId="4">
    <w:abstractNumId w:val="5"/>
  </w:num>
  <w:num w:numId="5">
    <w:abstractNumId w:val="1"/>
  </w:num>
  <w:num w:numId="6">
    <w:abstractNumId w:val="6"/>
  </w:num>
  <w:num w:numId="7">
    <w:abstractNumId w:val="0"/>
  </w:num>
  <w:num w:numId="8">
    <w:abstractNumId w:val="2"/>
  </w:num>
  <w:num w:numId="9">
    <w:abstractNumId w:val="7"/>
  </w:num>
  <w:num w:numId="10">
    <w:abstractNumId w:val="10"/>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5FFA"/>
    <w:rsid w:val="000140B3"/>
    <w:rsid w:val="00021B90"/>
    <w:rsid w:val="000224D4"/>
    <w:rsid w:val="000254DF"/>
    <w:rsid w:val="00050E64"/>
    <w:rsid w:val="00086B2F"/>
    <w:rsid w:val="000B3196"/>
    <w:rsid w:val="00104E0B"/>
    <w:rsid w:val="0014620A"/>
    <w:rsid w:val="0015181F"/>
    <w:rsid w:val="00175167"/>
    <w:rsid w:val="00181A48"/>
    <w:rsid w:val="001D06BA"/>
    <w:rsid w:val="001D1000"/>
    <w:rsid w:val="001D3C3E"/>
    <w:rsid w:val="00214D23"/>
    <w:rsid w:val="00265644"/>
    <w:rsid w:val="002A68BA"/>
    <w:rsid w:val="002B347F"/>
    <w:rsid w:val="002C6FB4"/>
    <w:rsid w:val="002C7476"/>
    <w:rsid w:val="002D35A8"/>
    <w:rsid w:val="00300B25"/>
    <w:rsid w:val="00312A40"/>
    <w:rsid w:val="00317F0A"/>
    <w:rsid w:val="003838F2"/>
    <w:rsid w:val="003A486E"/>
    <w:rsid w:val="003B1E1C"/>
    <w:rsid w:val="003B3306"/>
    <w:rsid w:val="003C2522"/>
    <w:rsid w:val="003D0B3F"/>
    <w:rsid w:val="003E3949"/>
    <w:rsid w:val="003E685E"/>
    <w:rsid w:val="003F1B43"/>
    <w:rsid w:val="003F3CA6"/>
    <w:rsid w:val="00452236"/>
    <w:rsid w:val="00470A6B"/>
    <w:rsid w:val="004A0C1E"/>
    <w:rsid w:val="004A2B5E"/>
    <w:rsid w:val="004A75AA"/>
    <w:rsid w:val="004A79F1"/>
    <w:rsid w:val="004C7DBB"/>
    <w:rsid w:val="004D568E"/>
    <w:rsid w:val="004D7CC5"/>
    <w:rsid w:val="004E27EC"/>
    <w:rsid w:val="0050082F"/>
    <w:rsid w:val="005215C0"/>
    <w:rsid w:val="00522814"/>
    <w:rsid w:val="00531769"/>
    <w:rsid w:val="005553AA"/>
    <w:rsid w:val="00565E0D"/>
    <w:rsid w:val="00575781"/>
    <w:rsid w:val="005C3F89"/>
    <w:rsid w:val="005E454C"/>
    <w:rsid w:val="00651F02"/>
    <w:rsid w:val="00660579"/>
    <w:rsid w:val="00672DB4"/>
    <w:rsid w:val="006A718A"/>
    <w:rsid w:val="006D6226"/>
    <w:rsid w:val="006E743B"/>
    <w:rsid w:val="006F47D5"/>
    <w:rsid w:val="0071205D"/>
    <w:rsid w:val="00716B2D"/>
    <w:rsid w:val="00732EEF"/>
    <w:rsid w:val="007564B0"/>
    <w:rsid w:val="00774312"/>
    <w:rsid w:val="007A57BA"/>
    <w:rsid w:val="007B0E57"/>
    <w:rsid w:val="007C0601"/>
    <w:rsid w:val="007F7B7D"/>
    <w:rsid w:val="00821053"/>
    <w:rsid w:val="0082627E"/>
    <w:rsid w:val="00860EA0"/>
    <w:rsid w:val="008738C6"/>
    <w:rsid w:val="008765E7"/>
    <w:rsid w:val="0089626D"/>
    <w:rsid w:val="008F43F1"/>
    <w:rsid w:val="00921C7B"/>
    <w:rsid w:val="009442FA"/>
    <w:rsid w:val="0096173B"/>
    <w:rsid w:val="00967860"/>
    <w:rsid w:val="009820DC"/>
    <w:rsid w:val="009C5567"/>
    <w:rsid w:val="009F69AA"/>
    <w:rsid w:val="00A20219"/>
    <w:rsid w:val="00A47209"/>
    <w:rsid w:val="00A82563"/>
    <w:rsid w:val="00A926A1"/>
    <w:rsid w:val="00AA0A29"/>
    <w:rsid w:val="00AA6998"/>
    <w:rsid w:val="00AB163E"/>
    <w:rsid w:val="00AB2086"/>
    <w:rsid w:val="00AB5585"/>
    <w:rsid w:val="00AD489C"/>
    <w:rsid w:val="00AE094B"/>
    <w:rsid w:val="00B159C1"/>
    <w:rsid w:val="00B16047"/>
    <w:rsid w:val="00B22BBD"/>
    <w:rsid w:val="00B479BC"/>
    <w:rsid w:val="00B47FC5"/>
    <w:rsid w:val="00B713A7"/>
    <w:rsid w:val="00B824D1"/>
    <w:rsid w:val="00B9021C"/>
    <w:rsid w:val="00B90B53"/>
    <w:rsid w:val="00BC751F"/>
    <w:rsid w:val="00BD2AC1"/>
    <w:rsid w:val="00BE2E59"/>
    <w:rsid w:val="00BF0ABB"/>
    <w:rsid w:val="00C07ECE"/>
    <w:rsid w:val="00C22BF1"/>
    <w:rsid w:val="00C44BF4"/>
    <w:rsid w:val="00C4596B"/>
    <w:rsid w:val="00C7708A"/>
    <w:rsid w:val="00D20187"/>
    <w:rsid w:val="00D23B12"/>
    <w:rsid w:val="00D35D96"/>
    <w:rsid w:val="00D809EE"/>
    <w:rsid w:val="00D95D71"/>
    <w:rsid w:val="00DA3F12"/>
    <w:rsid w:val="00DC0339"/>
    <w:rsid w:val="00DF23F7"/>
    <w:rsid w:val="00E11618"/>
    <w:rsid w:val="00E30F78"/>
    <w:rsid w:val="00E37D0F"/>
    <w:rsid w:val="00E42C50"/>
    <w:rsid w:val="00E42D4B"/>
    <w:rsid w:val="00EE6522"/>
    <w:rsid w:val="00EF1B64"/>
    <w:rsid w:val="00EF661F"/>
    <w:rsid w:val="00F449BE"/>
    <w:rsid w:val="00F45886"/>
    <w:rsid w:val="00FA5F64"/>
    <w:rsid w:val="00FB4158"/>
    <w:rsid w:val="00FC2EF3"/>
    <w:rsid w:val="00FC7515"/>
    <w:rsid w:val="00FF24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reet" w:namespaceuri="urn:schemas-microsoft-com:office:smarttags"/>
  <w:smartTagType w:name="address" w:namespaceuri="urn:schemas-microsoft-com:office:smarttag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575781"/>
    <w:pPr>
      <w:ind w:left="720"/>
      <w:contextualSpacing/>
    </w:pPr>
  </w:style>
  <w:style w:styleId="Tekstrezerviranogmjesta" w:type="character">
    <w:name w:val="Placeholder Text"/>
    <w:basedOn w:val="Zadanifontodlomka"/>
    <w:uiPriority w:val="99"/>
    <w:semiHidden/>
    <w:rsid w:val="006E743B"/>
    <w:rPr>
      <w:color w:val="808080"/>
      <w:bdr w:space="0" w:sz="0" w:color="auto" w:val="none"/>
      <w:shd w:fill="auto" w:color="auto" w:val="clear"/>
    </w:rPr>
  </w:style>
  <w:style w:customStyle="true" w:styleId="eSPISCCParagraphDefaultFont" w:type="character">
    <w:name w:val="eSPIS_CC_Paragraph Default Font"/>
    <w:basedOn w:val="Zadanifontodlomka"/>
    <w:rsid w:val="006E743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E743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743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E743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575781"/>
    <w:pPr>
      <w:ind w:left="720"/>
      <w:contextualSpacing/>
    </w:pPr>
  </w:style>
  <w:style w:styleId="Tekstrezerviranogmjesta" w:type="character">
    <w:name w:val="Placeholder Text"/>
    <w:basedOn w:val="Zadanifontodlomka"/>
    <w:uiPriority w:val="99"/>
    <w:semiHidden/>
    <w:rsid w:val="006E743B"/>
    <w:rPr>
      <w:color w:val="808080"/>
      <w:bdr w:color="auto" w:space="0" w:sz="0" w:val="none"/>
      <w:shd w:color="auto" w:fill="auto" w:val="clear"/>
    </w:rPr>
  </w:style>
  <w:style w:customStyle="1" w:styleId="eSPISCCParagraphDefaultFont" w:type="character">
    <w:name w:val="eSPIS_CC_Paragraph Default Font"/>
    <w:basedOn w:val="Zadanifontodlomka"/>
    <w:rsid w:val="006E743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E743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743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E743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2014.</izvorni_sadrzaj>
    <derivirana_varijabla naziv="DomainObject.Predmet.DatumOsnivanja_1">21.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St-174/2014</izvorni_sadrzaj>
    <derivirana_varijabla naziv="DomainObject.Predmet.OznakaBroj_1">St-174/2014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GRADNJA društvo s ograničenom odgovornošću za graditeljstvo, trgovinu i usluge</izvorni_sadrzaj>
    <derivirana_varijabla naziv="DomainObject.Predmet.ProtustrankaFormated_1">  SPORT GRADNJA društvo s ograničenom odgovornošću za graditeljstvo, trgovinu i usluge</derivirana_varijabla>
  </DomainObject.Predmet.ProtustrankaFormated>
  <DomainObject.Predmet.ProtustrankaFormatedOIB>
    <izvorni_sadrzaj>  SPORT GRADNJA društvo s ograničenom odgovornošću za graditeljstvo, trgovinu i usluge, OIB 89824127013</izvorni_sadrzaj>
    <derivirana_varijabla naziv="DomainObject.Predmet.ProtustrankaFormatedOIB_1">  SPORT GRADNJA društvo s ograničenom odgovornošću za graditeljstvo, trgovinu i usluge, OIB 89824127013</derivirana_varijabla>
  </DomainObject.Predmet.ProtustrankaFormatedOIB>
  <DomainObject.Predmet.ProtustrankaFormatedWithAdress>
    <izvorni_sadrzaj> SPORT GRADNJA društvo s ograničenom odgovornošću za graditeljstvo, trgovinu i usluge, Trg Kralja Tomislava 11, 20340 Ploče</izvorni_sadrzaj>
    <derivirana_varijabla naziv="DomainObject.Predmet.ProtustrankaFormatedWithAdress_1"> SPORT GRADNJA društvo s ograničenom odgovornošću za graditeljstvo, trgovinu i usluge, Trg Kralja Tomislava 11, 20340 Ploče</derivirana_varijabla>
  </DomainObject.Predmet.ProtustrankaFormatedWithAdress>
  <DomainObject.Predmet.ProtustrankaFormatedWithAdressOIB>
    <izvorni_sadrzaj> SPORT GRADNJA društvo s ograničenom odgovornošću za graditeljstvo, trgovinu i usluge, OIB 89824127013, Trg Kralja Tomislava 11, 20340 Ploče</izvorni_sadrzaj>
    <derivirana_varijabla naziv="DomainObject.Predmet.ProtustrankaFormatedWithAdressOIB_1"> SPORT GRADNJA društvo s ograničenom odgovornošću za graditeljstvo, trgovinu i usluge, OIB 89824127013, Trg Kralja Tomislava 11, 20340 Ploče</derivirana_varijabla>
  </DomainObject.Predmet.ProtustrankaFormatedWithAdressOIB>
  <DomainObject.Predmet.ProtustrankaWithAdress>
    <izvorni_sadrzaj>SPORT GRADNJA društvo s ograničenom odgovornošću za graditeljstvo, trgovinu i usluge Trg Kralja Tomislava 11, 20340 Ploče</izvorni_sadrzaj>
    <derivirana_varijabla naziv="DomainObject.Predmet.ProtustrankaWithAdress_1">SPORT GRADNJA društvo s ograničenom odgovornošću za graditeljstvo, trgovinu i usluge Trg Kralja Tomislava 11, 20340 Ploče</derivirana_varijabla>
  </DomainObject.Predmet.ProtustrankaWithAdress>
  <DomainObject.Predmet.ProtustrankaWithAdressOIB>
    <izvorni_sadrzaj>SPORT GRADNJA društvo s ograničenom odgovornošću za graditeljstvo, trgovinu i usluge, OIB 89824127013, Trg Kralja Tomislava 11, 20340 Ploče</izvorni_sadrzaj>
    <derivirana_varijabla naziv="DomainObject.Predmet.ProtustrankaWithAdressOIB_1">SPORT GRADNJA društvo s ograničenom odgovornošću za graditeljstvo, trgovinu i usluge, OIB 89824127013, Trg Kralja Tomislava 11, 20340 Ploče</derivirana_varijabla>
  </DomainObject.Predmet.ProtustrankaWithAdressOIB>
  <DomainObject.Predmet.ProtustrankaNazivFormated>
    <izvorni_sadrzaj>SPORT GRADNJA društvo s ograničenom odgovornošću za graditeljstvo, trgovinu i usluge</izvorni_sadrzaj>
    <derivirana_varijabla naziv="DomainObject.Predmet.ProtustrankaNazivFormated_1">SPORT GRADNJA društvo s ograničenom odgovornošću za graditeljstvo, trgovinu i usluge</derivirana_varijabla>
  </DomainObject.Predmet.ProtustrankaNazivFormated>
  <DomainObject.Predmet.ProtustrankaNazivFormatedOIB>
    <izvorni_sadrzaj>SPORT GRADNJA društvo s ograničenom odgovornošću za graditeljstvo, trgovinu i usluge, OIB 89824127013</izvorni_sadrzaj>
    <derivirana_varijabla naziv="DomainObject.Predmet.ProtustrankaNazivFormatedOIB_1">SPORT GRADNJA društvo s ograničenom odgovornošću za graditeljstvo, trgovinu i usluge, OIB 89824127013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Dubrovnik,Dubrovnik</izvorni_sadrzaj>
    <derivirana_varijabla naziv="DomainObject.Predmet.StrankaFormated_1">  RH,Ministarstvo financija,Porezna uprava,Područni ured Dubrovnik,Dubrovnik</derivirana_varijabla>
  </DomainObject.Predmet.StrankaFormated>
  <DomainObject.Predmet.StrankaFormatedOIB>
    <izvorni_sadrzaj>  RH,Ministarstvo financija,Porezna uprava,Područni ured Dubrovnik,Dubrovnik, OIB 18683136487</izvorni_sadrzaj>
    <derivirana_varijabla naziv="DomainObject.Predmet.StrankaFormatedOIB_1">  RH,Ministarstvo financija,Porezna uprava,Područni ured Dubrovnik,Dubrovnik, OIB 18683136487</derivirana_varijabla>
  </DomainObject.Predmet.StrankaFormatedOIB>
  <DomainObject.Predmet.StrankaFormatedWithAdress>
    <izvorni_sadrzaj> RH,Ministarstvo financija,Porezna uprava,Područni ured Dubrovnik,Dubrovnik</izvorni_sadrzaj>
    <derivirana_varijabla naziv="DomainObject.Predmet.StrankaFormatedWithAdress_1"> RH,Ministarstvo financija,Porezna uprava,Područni ured Dubrovnik,Dubrovnik</derivirana_varijabla>
  </DomainObject.Predmet.StrankaFormatedWithAdress>
  <DomainObject.Predmet.StrankaFormatedWithAdressOIB>
    <izvorni_sadrzaj> RH,Ministarstvo financija,Porezna uprava,Područni ured Dubrovnik,Dubrovnik, OIB 18683136487</izvorni_sadrzaj>
    <derivirana_varijabla naziv="DomainObject.Predmet.StrankaFormatedWithAdressOIB_1"> RH,Ministarstvo financija,Porezna uprava,Područni ured Dubrovnik,Dubrovnik, OIB 18683136487</derivirana_varijabla>
  </DomainObject.Predmet.StrankaFormatedWithAdressOIB>
  <DomainObject.Predmet.StrankaWithAdress>
    <izvorni_sadrzaj>RH,Ministarstvo financija,Porezna uprava,Područni ured Dubrovnik,Dubrovnik </izvorni_sadrzaj>
    <derivirana_varijabla naziv="DomainObject.Predmet.StrankaWithAdress_1">RH,Ministarstvo financija,Porezna uprava,Područni ured Dubrovnik,Dubrovnik </derivirana_varijabla>
  </DomainObject.Predmet.StrankaWithAdress>
  <DomainObject.Predmet.StrankaWithAdressOIB>
    <izvorni_sadrzaj>RH,Ministarstvo financija,Porezna uprava,Područni ured Dubrovnik,Dubrovnik, OIB 18683136487</izvorni_sadrzaj>
    <derivirana_varijabla naziv="DomainObject.Predmet.StrankaWithAdressOIB_1">RH,Ministarstvo financija,Porezna uprava,Područni ured Dubrovnik,Dubrovnik, OIB 18683136487</derivirana_varijabla>
  </DomainObject.Predmet.StrankaWithAdressOIB>
  <DomainObject.Predmet.StrankaNazivFormated>
    <izvorni_sadrzaj>RH,Ministarstvo financija,Porezna uprava,Područni ured Dubrovnik,Dubrovnik</izvorni_sadrzaj>
    <derivirana_varijabla naziv="DomainObject.Predmet.StrankaNazivFormated_1">RH,Ministarstvo financija,Porezna uprava,Područni ured Dubrovnik,Dubrovnik</derivirana_varijabla>
  </DomainObject.Predmet.StrankaNazivFormated>
  <DomainObject.Predmet.StrankaNazivFormatedOIB>
    <izvorni_sadrzaj>RH,Ministarstvo financija,Porezna uprava,Područni ured Dubrovnik,Dubrovnik, OIB 18683136487</izvorni_sadrzaj>
    <derivirana_varijabla naziv="DomainObject.Predmet.StrankaNazivFormatedOIB_1">RH,Ministarstvo financija,Porezna uprava,Područni ured Dubrovnik,Dubrovnik,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221846.35</izvorni_sadrzaj>
    <derivirana_varijabla naziv="DomainObject.Predmet.TrenutnaVrijednost_1">221846.35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Dubrovnik,Dubrovnik</item>
    </izvorni_sadrzaj>
    <derivirana_varijabla naziv="DomainObject.Predmet.StrankaListFormated_1">
      <item>RH,Ministarstvo financija,Porezna uprava,Područni ured Dubrovnik,Dubrovnik</item>
    </derivirana_varijabla>
  </DomainObject.Predmet.StrankaListFormated>
  <DomainObject.Predmet.StrankaListFormatedOIB>
    <izvorni_sadrzaj>
      <item>RH,Ministarstvo financija,Porezna uprava,Područni ured Dubrovnik,Dubrovnik, OIB 18683136487</item>
    </izvorni_sadrzaj>
    <derivirana_varijabla naziv="DomainObject.Predmet.StrankaListFormatedOIB_1">
      <item>RH,Ministarstvo financija,Porezna uprava,Područni ured Dubrovnik,Dubrovnik, OIB 18683136487</item>
    </derivirana_varijabla>
  </DomainObject.Predmet.StrankaListFormatedOIB>
  <DomainObject.Predmet.StrankaListFormatedWithAdress>
    <izvorni_sadrzaj>
      <item>RH,Ministarstvo financija,Porezna uprava,Područni ured Dubrovnik,Dubrovnik</item>
    </izvorni_sadrzaj>
    <derivirana_varijabla naziv="DomainObject.Predmet.StrankaListFormatedWithAdress_1">
      <item>RH,Ministarstvo financija,Porezna uprava,Područni ured Dubrovnik,Dubrovnik</item>
    </derivirana_varijabla>
  </DomainObject.Predmet.StrankaListFormatedWithAdress>
  <DomainObject.Predmet.StrankaListFormatedWithAdressOIB>
    <izvorni_sadrzaj>
      <item>RH,Ministarstvo financija,Porezna uprava,Područni ured Dubrovnik,Dubrovnik, OIB 18683136487</item>
    </izvorni_sadrzaj>
    <derivirana_varijabla naziv="DomainObject.Predmet.StrankaListFormatedWithAdressOIB_1">
      <item>RH,Ministarstvo financija,Porezna uprava,Područni ured Dubrovnik,Dubrovnik, OIB 18683136487</item>
    </derivirana_varijabla>
  </DomainObject.Predmet.StrankaListFormatedWithAdressOIB>
  <DomainObject.Predmet.StrankaListNazivFormated>
    <izvorni_sadrzaj>
      <item>RH,Ministarstvo financija,Porezna uprava,Područni ured Dubrovnik,Dubrovnik</item>
    </izvorni_sadrzaj>
    <derivirana_varijabla naziv="DomainObject.Predmet.StrankaListNazivFormated_1">
      <item>RH,Ministarstvo financija,Porezna uprava,Područni ured Dubrovnik,Dubrovnik</item>
    </derivirana_varijabla>
  </DomainObject.Predmet.StrankaListNazivFormated>
  <DomainObject.Predmet.StrankaListNazivFormatedOIB>
    <izvorni_sadrzaj>
      <item>RH,Ministarstvo financija,Porezna uprava,Područni ured Dubrovnik,Dubrovnik, OIB 18683136487</item>
    </izvorni_sadrzaj>
    <derivirana_varijabla naziv="DomainObject.Predmet.StrankaListNazivFormatedOIB_1">
      <item>RH,Ministarstvo financija,Porezna uprava,Područni ured Dubrovnik,Dubrovnik, OIB 18683136487</item>
    </derivirana_varijabla>
  </DomainObject.Predmet.StrankaListNazivFormatedOIB>
  <DomainObject.Predmet.ProtuStrankaListFormated>
    <izvorni_sadrzaj>
      <item>SPORT GRADNJA društvo s ograničenom odgovornošću za graditeljstvo, trgovinu i usluge</item>
    </izvorni_sadrzaj>
    <derivirana_varijabla naziv="DomainObject.Predmet.ProtuStrankaListFormated_1">
      <item>SPORT GRADNJA društvo s ograničenom odgovornošću za graditeljstvo, trgovinu i usluge</item>
    </derivirana_varijabla>
  </DomainObject.Predmet.ProtuStrankaListFormated>
  <DomainObject.Predmet.ProtuStrankaListFormatedOIB>
    <izvorni_sadrzaj>
      <item>SPORT GRADNJA društvo s ograničenom odgovornošću za graditeljstvo, trgovinu i usluge, OIB 89824127013</item>
    </izvorni_sadrzaj>
    <derivirana_varijabla naziv="DomainObject.Predmet.ProtuStrankaListFormatedOIB_1">
      <item>SPORT GRADNJA društvo s ograničenom odgovornošću za graditeljstvo, trgovinu i usluge, OIB 89824127013</item>
    </derivirana_varijabla>
  </DomainObject.Predmet.ProtuStrankaListFormatedOIB>
  <DomainObject.Predmet.ProtuStrankaListFormatedWithAdress>
    <izvorni_sadrzaj>
      <item>SPORT GRADNJA društvo s ograničenom odgovornošću za graditeljstvo, trgovinu i usluge, Trg Kralja Tomislava 11, 20340 Ploče</item>
    </izvorni_sadrzaj>
    <derivirana_varijabla naziv="DomainObject.Predmet.ProtuStrankaListFormatedWithAdress_1">
      <item>SPORT GRADNJA društvo s ograničenom odgovornošću za graditeljstvo, trgovinu i usluge, Trg Kralja Tomislava 11, 20340 Ploče</item>
    </derivirana_varijabla>
  </DomainObject.Predmet.ProtuStrankaListFormatedWithAdress>
  <DomainObject.Predmet.ProtuStrankaListFormatedWithAdressOIB>
    <izvorni_sadrzaj>
      <item>SPORT GRADNJA društvo s ograničenom odgovornošću za graditeljstvo, trgovinu i usluge, OIB 89824127013, Trg Kralja Tomislava 11, 20340 Ploče</item>
    </izvorni_sadrzaj>
    <derivirana_varijabla naziv="DomainObject.Predmet.ProtuStrankaListFormatedWithAdressOIB_1">
      <item>SPORT GRADNJA društvo s ograničenom odgovornošću za graditeljstvo, trgovinu i usluge, OIB 89824127013, Trg Kralja Tomislava 11, 20340 Ploče</item>
    </derivirana_varijabla>
  </DomainObject.Predmet.ProtuStrankaListFormatedWithAdressOIB>
  <DomainObject.Predmet.ProtuStrankaListNazivFormated>
    <izvorni_sadrzaj>
      <item>SPORT GRADNJA društvo s ograničenom odgovornošću za graditeljstvo, trgovinu i usluge</item>
    </izvorni_sadrzaj>
    <derivirana_varijabla naziv="DomainObject.Predmet.ProtuStrankaListNazivFormated_1">
      <item>SPORT GRADNJA društvo s ograničenom odgovornošću za graditeljstvo, trgovinu i usluge</item>
    </derivirana_varijabla>
  </DomainObject.Predmet.ProtuStrankaListNazivFormated>
  <DomainObject.Predmet.ProtuStrankaListNazivFormatedOIB>
    <izvorni_sadrzaj>
      <item>SPORT GRADNJA društvo s ograničenom odgovornošću za graditeljstvo, trgovinu i usluge, OIB 89824127013</item>
    </izvorni_sadrzaj>
    <derivirana_varijabla naziv="DomainObject.Predmet.ProtuStrankaListNazivFormatedOIB_1">
      <item>SPORT GRADNJA društvo s ograničenom odgovornošću za graditeljstvo, trgovinu i usluge, OIB 89824127013</item>
    </derivirana_varijabla>
  </DomainObject.Predmet.ProtuStrankaListNazivFormatedOIB>
  <DomainObject.Predmet.OstaliListFormated>
    <izvorni_sadrzaj>
      <item>ŽDO Dubrovnik</item>
      <item>Jozo Bagarić, stečajni upravitelj</item>
    </izvorni_sadrzaj>
    <derivirana_varijabla naziv="DomainObject.Predmet.OstaliListFormated_1">
      <item>ŽDO Dubrovnik</item>
      <item>Jozo Bagarić, stečajni upravitelj</item>
    </derivirana_varijabla>
  </DomainObject.Predmet.OstaliListFormated>
  <DomainObject.Predmet.OstaliListFormatedOIB>
    <izvorni_sadrzaj>
      <item>ŽDO Dubrovnik</item>
      <item>Jozo Bagarić, stečajni upravitelj, OIB 81445363370</item>
    </izvorni_sadrzaj>
    <derivirana_varijabla naziv="DomainObject.Predmet.OstaliListFormatedOIB_1">
      <item>ŽDO Dubrovnik</item>
      <item>Jozo Bagarić, stečajni upravitelj, OIB 81445363370</item>
    </derivirana_varijabla>
  </DomainObject.Predmet.OstaliListFormatedOIB>
  <DomainObject.Predmet.OstaliListFormatedWithAdress>
    <izvorni_sadrzaj>
      <item>ŽDO Dubrovnik</item>
      <item>Jozo Bagarić, stečajni upravitelj, Trg Bana Josipa Jelačića 4, 20340 Ploče</item>
    </izvorni_sadrzaj>
    <derivirana_varijabla naziv="DomainObject.Predmet.OstaliListFormatedWithAdress_1">
      <item>ŽDO Dubrovnik</item>
      <item>Jozo Bagarić, stečajni upravitelj, Trg Bana Josipa Jelačića 4, 20340 Ploče</item>
    </derivirana_varijabla>
  </DomainObject.Predmet.OstaliListFormatedWithAdress>
  <DomainObject.Predmet.OstaliListFormatedWithAdressOIB>
    <izvorni_sadrzaj>
      <item>ŽDO Dubrovnik</item>
      <item>Jozo Bagarić, stečajni upravitelj, OIB 81445363370, Trg Bana Josipa Jelačića 4, 20340 Ploče</item>
    </izvorni_sadrzaj>
    <derivirana_varijabla naziv="DomainObject.Predmet.OstaliListFormatedWithAdressOIB_1">
      <item>ŽDO Dubrovnik</item>
      <item>Jozo Bagarić, stečajni upravitelj, OIB 81445363370, Trg Bana Josipa Jelačića 4, 20340 Ploče</item>
    </derivirana_varijabla>
  </DomainObject.Predmet.OstaliListFormatedWithAdressOIB>
  <DomainObject.Predmet.OstaliListNazivFormated>
    <izvorni_sadrzaj>
      <item>ŽDO Dubrovnik</item>
      <item>Jozo Bagarić, stečajni upravitelj</item>
    </izvorni_sadrzaj>
    <derivirana_varijabla naziv="DomainObject.Predmet.OstaliListNazivFormated_1">
      <item>ŽDO Dubrovnik</item>
      <item>Jozo Bagarić, stečajni upravitelj</item>
    </derivirana_varijabla>
  </DomainObject.Predmet.OstaliListNazivFormated>
  <DomainObject.Predmet.OstaliListNazivFormatedOIB>
    <izvorni_sadrzaj>
      <item>ŽDO Dubrovnik</item>
      <item>Jozo Bagarić, stečajni upravitelj, OIB 81445363370</item>
    </izvorni_sadrzaj>
    <derivirana_varijabla naziv="DomainObject.Predmet.OstaliListNazivFormatedOIB_1">
      <item>ŽDO Dubrovnik</item>
      <item>Jozo Bagarić, stečajni upravitelj, OIB 81445363370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Dubrovnik,Dubrovnik</izvorni_sadrzaj>
    <derivirana_varijabla naziv="DomainObject.Predmet.StrankaIDrugi_1">RH,Ministarstvo financija,Porezna uprava,Područni ured Dubrovnik,Dubrovnik</derivirana_varijabla>
  </DomainObject.Predmet.StrankaIDrugi>
  <DomainObject.Predmet.ProtustrankaIDrugi>
    <izvorni_sadrzaj>SPORT GRADNJA društvo s ograničenom odgovornošću za graditeljstvo, trgovinu i usluge</izvorni_sadrzaj>
    <derivirana_varijabla naziv="DomainObject.Predmet.ProtustrankaIDrugi_1">SPORT GRADNJA društvo s ograničenom odgovornošću za graditeljstvo, trgovinu i usluge</derivirana_varijabla>
  </DomainObject.Predmet.ProtustrankaIDrugi>
  <DomainObject.Predmet.StrankaIDrugiAdressOIB>
    <izvorni_sadrzaj>RH,Ministarstvo financija,Porezna uprava,Područni ured Dubrovnik,Dubrovnik, OIB 18683136487</izvorni_sadrzaj>
    <derivirana_varijabla naziv="DomainObject.Predmet.StrankaIDrugiAdressOIB_1">RH,Ministarstvo financija,Porezna uprava,Područni ured Dubrovnik,Dubrovnik, OIB 18683136487</derivirana_varijabla>
  </DomainObject.Predmet.StrankaIDrugiAdressOIB>
  <DomainObject.Predmet.ProtustrankaIDrugiAdressOIB>
    <izvorni_sadrzaj>SPORT GRADNJA društvo s ograničenom odgovornošću za graditeljstvo, trgovinu i usluge, OIB 89824127013, Trg Kralja Tomislava 11, 20340 Ploče</izvorni_sadrzaj>
    <derivirana_varijabla naziv="DomainObject.Predmet.ProtustrankaIDrugiAdressOIB_1">SPORT GRADNJA društvo s ograničenom odgovornošću za graditeljstvo, trgovinu i usluge, OIB 89824127013, Trg Kralja Tomislava 11,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GRADNJA društvo s ograničenom odgovornošću za graditeljstvo, trgovinu i usluge</item>
      <item>ŽDO Dubrovnik</item>
      <item>RH,Ministarstvo financija,Porezna uprava,Područni ured Dubrovnik,Dubrovnik</item>
      <item>Jozo Bagarić, stečajni upravitelj</item>
    </izvorni_sadrzaj>
    <derivirana_varijabla naziv="DomainObject.Predmet.SudioniciListNaziv_1">
      <item>SPORT GRADNJA društvo s ograničenom odgovornošću za graditeljstvo, trgovinu i usluge</item>
      <item>ŽDO Dubrovnik</item>
      <item>RH,Ministarstvo financija,Porezna uprava,Područni ured Dubrovnik,Dubrovnik</item>
      <item>Jozo Bagarić, stečajni upravitelj</item>
    </derivirana_varijabla>
  </DomainObject.Predmet.SudioniciListNaziv>
  <DomainObject.Predmet.SudioniciListAdressOIB>
    <izvorni_sadrzaj>
      <item>SPORT GRADNJA društvo s ograničenom odgovornošću za graditeljstvo, trgovinu i usluge, OIB 89824127013, Trg Kralja Tomislava 11,20340 Ploče</item>
      <item>ŽDO Dubrovnik</item>
      <item>RH,Ministarstvo financija,Porezna uprava,Područni ured Dubrovnik,Dubrovnik, OIB 18683136487</item>
      <item>Jozo Bagarić, stečajni upravitelj, OIB 81445363370, Trg Bana Josipa Jelačića 4,20340 Ploče</item>
    </izvorni_sadrzaj>
    <derivirana_varijabla naziv="DomainObject.Predmet.SudioniciListAdressOIB_1">
      <item>SPORT GRADNJA društvo s ograničenom odgovornošću za graditeljstvo, trgovinu i usluge, OIB 89824127013, Trg Kralja Tomislava 11,20340 Ploče</item>
      <item>ŽDO Dubrovnik</item>
      <item>RH,Ministarstvo financija,Porezna uprava,Područni ured Dubrovnik,Dubrovnik, OIB 18683136487</item>
      <item>Jozo Bagarić, stečajni upravitelj, OIB 81445363370, Trg Bana Josipa Jelačića 4,20340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89824127013</item>
      <item>, OIB null</item>
      <item>, OIB 18683136487</item>
      <item>, OIB 81445363370</item>
    </izvorni_sadrzaj>
    <derivirana_varijabla naziv="DomainObject.Predmet.SudioniciListNazivOIB_1">
      <item>, OIB 89824127013</item>
      <item>, OIB null</item>
      <item>, OIB 18683136487</item>
      <item>, OIB 81445363370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7896D1-BBED-46ED-B3E8-AF53EB25A8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336</properties:Words>
  <properties:Characters>1737</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2099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2017-12-14T08:09:00Z</dcterms:created>
  <dc:creator>Ante Kačić</dc:creator>
  <cp:lastModifiedBy>Srđan Gavranić</cp:lastModifiedBy>
  <cp:lastPrinted>2017-08-16T08:18:00Z</cp:lastPrinted>
  <dcterms:modified xmlns:xsi="http://www.w3.org/2001/XMLSchema-instance" xsi:type="dcterms:W3CDTF">2017-12-14T08:10:00Z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