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fe5fd" w14:paraId="edfe5fd" w:rsidRDefault="00710F46" w:rsidP="00770D0A" w:rsidR="00710F46">
      <w:pPr>
        <w:spacing w:lineRule="auto" w:line="240" w:after="0"/>
        <w:jc w:val="right"/>
        <w15:collapsed w:val="false"/>
      </w:pPr>
      <w:bookmarkStart w:name="_GoBack" w:id="0"/>
      <w:bookmarkEnd w:id="0"/>
      <w:r>
        <w:t>Poslovni broj: 9 St-</w:t>
      </w:r>
      <w:r w:rsidR="00453362">
        <w:t>268</w:t>
      </w:r>
      <w:r>
        <w:t>/1</w:t>
      </w:r>
      <w:r w:rsidR="00331C8F">
        <w:t>5</w:t>
      </w:r>
      <w:r w:rsidR="00770D0A">
        <w:t>-24</w:t>
      </w:r>
    </w:p>
    <w:p w:rsidRDefault="00770D0A" w:rsidP="00770D0A" w:rsidR="00770D0A" w:rsidRPr="00770D0A">
      <w:pPr>
        <w:widowControl w:val="false"/>
        <w:spacing w:lineRule="auto" w:line="240" w:after="0"/>
        <w:jc w:val="both"/>
        <w:rPr>
          <w:rFonts w:eastAsia="Times New Roman"/>
          <w:snapToGrid w:val="false"/>
        </w:rPr>
      </w:pPr>
      <w:r w:rsidRPr="00770D0A">
        <w:rPr>
          <w:rFonts w:eastAsia="Times New Roman"/>
          <w:bCs/>
          <w:snapToGrid w:val="false"/>
        </w:rPr>
        <w:t xml:space="preserve">                     </w:t>
      </w:r>
      <w:r w:rsidRPr="00770D0A">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770D0A">
        <w:rPr>
          <w:rFonts w:eastAsia="Times New Roman"/>
          <w:bCs/>
          <w:snapToGrid w:val="false"/>
        </w:rPr>
        <w:tab/>
      </w:r>
      <w:r w:rsidRPr="00770D0A">
        <w:rPr>
          <w:rFonts w:eastAsia="Times New Roman"/>
          <w:bCs/>
          <w:snapToGrid w:val="false"/>
        </w:rPr>
        <w:tab/>
        <w:t xml:space="preserve">                             </w:t>
      </w:r>
    </w:p>
    <w:p w:rsidRDefault="00770D0A" w:rsidP="00770D0A" w:rsidR="00770D0A" w:rsidRPr="00770D0A">
      <w:pPr>
        <w:widowControl w:val="false"/>
        <w:spacing w:lineRule="auto" w:line="240" w:after="0"/>
        <w:jc w:val="both"/>
        <w:rPr>
          <w:rFonts w:eastAsia="Times New Roman"/>
          <w:snapToGrid w:val="false"/>
        </w:rPr>
      </w:pPr>
      <w:r w:rsidRPr="00770D0A">
        <w:rPr>
          <w:rFonts w:eastAsia="Times New Roman"/>
          <w:snapToGrid w:val="false"/>
        </w:rPr>
        <w:t xml:space="preserve">       REPUBLIKA HRVATSKA</w:t>
      </w:r>
    </w:p>
    <w:p w:rsidRDefault="00770D0A" w:rsidP="00770D0A" w:rsidR="00770D0A" w:rsidRPr="00770D0A">
      <w:pPr>
        <w:widowControl w:val="false"/>
        <w:spacing w:lineRule="auto" w:line="240" w:after="0"/>
        <w:jc w:val="both"/>
        <w:rPr>
          <w:rFonts w:eastAsia="Times New Roman"/>
          <w:snapToGrid w:val="false"/>
        </w:rPr>
      </w:pPr>
      <w:r w:rsidRPr="00770D0A">
        <w:rPr>
          <w:rFonts w:eastAsia="Times New Roman"/>
          <w:snapToGrid w:val="false"/>
        </w:rPr>
        <w:t>TRGOVAČKI SUD U VARAŽDINU</w:t>
      </w:r>
    </w:p>
    <w:p w:rsidRDefault="00770D0A" w:rsidP="00770D0A" w:rsidR="00770D0A" w:rsidRPr="00770D0A">
      <w:pPr>
        <w:widowControl w:val="false"/>
        <w:spacing w:lineRule="auto" w:line="240" w:after="0"/>
        <w:rPr>
          <w:rFonts w:eastAsia="Times New Roman"/>
          <w:bCs/>
          <w:snapToGrid w:val="false"/>
        </w:rPr>
      </w:pPr>
      <w:r w:rsidRPr="00770D0A">
        <w:rPr>
          <w:rFonts w:eastAsia="Times New Roman"/>
          <w:snapToGrid w:val="false"/>
        </w:rPr>
        <w:t xml:space="preserve">                Braće Radića 2</w:t>
      </w:r>
      <w:r w:rsidRPr="00770D0A">
        <w:rPr>
          <w:rFonts w:eastAsia="Times New Roman"/>
          <w:bCs/>
          <w:snapToGrid w:val="false"/>
        </w:rPr>
        <w:t xml:space="preserve">                   </w:t>
      </w:r>
      <w:r w:rsidRPr="00770D0A">
        <w:rPr>
          <w:rFonts w:eastAsia="Times New Roman"/>
          <w:bCs/>
          <w:snapToGrid w:val="false"/>
        </w:rPr>
        <w:tab/>
      </w:r>
      <w:r w:rsidRPr="00770D0A">
        <w:rPr>
          <w:rFonts w:eastAsia="Times New Roman"/>
          <w:bCs/>
          <w:snapToGrid w:val="false"/>
        </w:rPr>
        <w:tab/>
      </w:r>
      <w:r w:rsidRPr="00770D0A">
        <w:rPr>
          <w:rFonts w:eastAsia="Times New Roman"/>
          <w:bCs/>
          <w:snapToGrid w:val="false"/>
        </w:rPr>
        <w:tab/>
      </w:r>
    </w:p>
    <w:p w:rsidRDefault="00770D0A" w:rsidP="00770D0A" w:rsidR="00770D0A">
      <w:pPr>
        <w:spacing w:lineRule="auto" w:line="240" w:after="0"/>
        <w:jc w:val="center"/>
      </w:pPr>
    </w:p>
    <w:p w:rsidRDefault="00710F46" w:rsidP="00770D0A" w:rsidR="00710F46">
      <w:pPr>
        <w:spacing w:lineRule="auto" w:line="240" w:after="0"/>
        <w:jc w:val="center"/>
      </w:pPr>
      <w:r>
        <w:t>R E P U B L I K A  H R V A T S K A</w:t>
      </w:r>
    </w:p>
    <w:p w:rsidRDefault="00770D0A" w:rsidP="00770D0A" w:rsidR="00770D0A">
      <w:pPr>
        <w:spacing w:lineRule="auto" w:line="240" w:after="0"/>
        <w:jc w:val="center"/>
      </w:pPr>
    </w:p>
    <w:p w:rsidRDefault="00710F46" w:rsidP="00710F46" w:rsidR="00710F46">
      <w:pPr>
        <w:jc w:val="center"/>
      </w:pPr>
      <w:r>
        <w:t>R J E Š E NJ E</w:t>
      </w:r>
    </w:p>
    <w:p w:rsidRDefault="005A0A02" w:rsidP="00710F46" w:rsidR="00710F46">
      <w:pPr>
        <w:spacing w:lineRule="auto" w:line="240" w:after="0"/>
        <w:jc w:val="both"/>
      </w:pPr>
      <w:r>
        <w:rPr>
          <w:rFonts w:eastAsia="Calibri"/>
        </w:rPr>
        <w:tab/>
      </w:r>
      <w:r w:rsidR="00453362" w:rsidRPr="00453362">
        <w:t>Trgovački sud u Varaždinu, po sucu toga suda Maji Valušnig, kao stečajnom sucu, u stečajnom predmetu po prijedlogu vjerovnika MEĐIMURJE PMP d.o.o., Zrinsko-Frankopanska/bb, Čakovec, OIB 32472378258 zastupanog po punomoćnicima, odvjetnicima iz Zajedničkog odvjetničkog ureda Damjanović-Golenko-Belovari, Čakovec, R. Boškovića 23, radi otvaranja stečajnog postupka nad dužnikom HAMER d.o.o., Marije Jurić-Zagorke 14, Čakovec, OIB 66308082006, radi otvaranja stečajnog postupka nad dužnikom,</w:t>
      </w:r>
      <w:r>
        <w:rPr>
          <w:rFonts w:eastAsia="Calibri"/>
        </w:rPr>
        <w:t xml:space="preserve"> dana </w:t>
      </w:r>
      <w:r w:rsidR="00453362">
        <w:rPr>
          <w:rFonts w:eastAsia="Calibri"/>
        </w:rPr>
        <w:t>9</w:t>
      </w:r>
      <w:r w:rsidR="00710F46">
        <w:rPr>
          <w:rFonts w:eastAsia="Calibri"/>
        </w:rPr>
        <w:t xml:space="preserve">. </w:t>
      </w:r>
      <w:r w:rsidR="00453362">
        <w:rPr>
          <w:rFonts w:eastAsia="Calibri"/>
        </w:rPr>
        <w:t>svibn</w:t>
      </w:r>
      <w:r w:rsidR="00A47D92">
        <w:rPr>
          <w:rFonts w:eastAsia="Calibri"/>
        </w:rPr>
        <w:t>ja</w:t>
      </w:r>
      <w:r w:rsidR="00710F46">
        <w:rPr>
          <w:rFonts w:eastAsia="Calibri"/>
        </w:rPr>
        <w:t xml:space="preserve"> 201</w:t>
      </w:r>
      <w:r w:rsidR="00A47D92">
        <w:rPr>
          <w:rFonts w:eastAsia="Calibri"/>
        </w:rPr>
        <w:t>6</w:t>
      </w:r>
      <w:r w:rsidR="00710F46">
        <w:rPr>
          <w:rFonts w:eastAsia="Calibri"/>
        </w:rPr>
        <w:t>.</w:t>
      </w:r>
    </w:p>
    <w:p w:rsidRDefault="00710F46" w:rsidP="00710F46" w:rsidR="00710F46">
      <w:pPr>
        <w:spacing w:lineRule="auto" w:line="240" w:after="0"/>
        <w:jc w:val="center"/>
      </w:pPr>
    </w:p>
    <w:p w:rsidRDefault="00710F46" w:rsidP="00710F46" w:rsidR="00710F46">
      <w:pPr>
        <w:spacing w:lineRule="auto" w:line="240" w:after="0"/>
        <w:jc w:val="center"/>
      </w:pPr>
      <w:r>
        <w:t>r i j e š i o  j e</w:t>
      </w:r>
    </w:p>
    <w:p w:rsidRDefault="00710F46" w:rsidP="00710F46" w:rsidR="00710F46">
      <w:pPr>
        <w:spacing w:lineRule="auto" w:line="240" w:after="0"/>
        <w:jc w:val="center"/>
      </w:pPr>
    </w:p>
    <w:p w:rsidRDefault="00710F46" w:rsidP="00710F46" w:rsidR="00710F46">
      <w:pPr>
        <w:spacing w:lineRule="auto" w:line="240" w:after="0"/>
        <w:jc w:val="both"/>
      </w:pPr>
      <w:r>
        <w:tab/>
      </w:r>
      <w:r w:rsidR="00C504CF">
        <w:t xml:space="preserve">I. </w:t>
      </w:r>
      <w:r>
        <w:t xml:space="preserve">Otvara se stečajni postupak nad dužnikom </w:t>
      </w:r>
      <w:r w:rsidR="00453362" w:rsidRPr="00453362">
        <w:t>HAMER d.o.o., Marije Jurić-Zagorke 14, Čakovec, OIB 66308082006</w:t>
      </w:r>
      <w:r>
        <w:t xml:space="preserve">, s danom </w:t>
      </w:r>
      <w:r w:rsidR="00453362">
        <w:t>9</w:t>
      </w:r>
      <w:r>
        <w:t xml:space="preserve">. </w:t>
      </w:r>
      <w:r w:rsidR="00453362">
        <w:t>svibnja</w:t>
      </w:r>
      <w:r w:rsidR="00331C8F">
        <w:t xml:space="preserve"> </w:t>
      </w:r>
      <w:r>
        <w:t>201</w:t>
      </w:r>
      <w:r w:rsidR="00453362">
        <w:t>6</w:t>
      </w:r>
      <w:r w:rsidR="00331C8F">
        <w:t>. u 15</w:t>
      </w:r>
      <w:r>
        <w:t xml:space="preserve">,00 sati. </w:t>
      </w:r>
    </w:p>
    <w:p w:rsidRDefault="00710F46" w:rsidP="00710F46" w:rsidR="00710F46">
      <w:pPr>
        <w:spacing w:lineRule="auto" w:line="240" w:after="0"/>
      </w:pPr>
    </w:p>
    <w:p w:rsidRDefault="00710F46" w:rsidP="00710F46" w:rsidR="00E840A7" w:rsidRPr="00232D2D">
      <w:pPr>
        <w:spacing w:lineRule="auto" w:line="240" w:after="0"/>
        <w:jc w:val="both"/>
      </w:pPr>
      <w:r>
        <w:tab/>
        <w:t xml:space="preserve">II. Za stečajnog upravitelja imenuje se </w:t>
      </w:r>
      <w:r w:rsidR="00CD1EB5" w:rsidRPr="00232D2D">
        <w:t>Stanko Makar, dipl. oec., iz Ludbrega, Petra Zrinskog 3, OIB: 49218337993.</w:t>
      </w:r>
    </w:p>
    <w:p w:rsidRDefault="00CD1EB5" w:rsidP="00710F46" w:rsidR="00CD1EB5">
      <w:pPr>
        <w:spacing w:lineRule="auto" w:line="240" w:after="0"/>
        <w:jc w:val="both"/>
      </w:pPr>
    </w:p>
    <w:p w:rsidRDefault="00C504CF" w:rsidP="00710F46" w:rsidR="00710F46">
      <w:pPr>
        <w:spacing w:lineRule="auto" w:line="240" w:after="0"/>
        <w:jc w:val="both"/>
      </w:pPr>
      <w:r>
        <w:tab/>
      </w:r>
      <w:r w:rsidR="00710F46">
        <w:t>II</w:t>
      </w:r>
      <w:r w:rsidR="003E68A9">
        <w:t>I</w:t>
      </w:r>
      <w:r w:rsidR="00710F46">
        <w:t xml:space="preserve">. Pozivaju se vjerovnici stečajnog dužnika da u roku od 30 dana od dana objave </w:t>
      </w:r>
      <w:r w:rsidR="003E68A9">
        <w:t>rješenja</w:t>
      </w:r>
      <w:r w:rsidR="00710F46">
        <w:t xml:space="preserve"> o otvaranju stečajnog postupka </w:t>
      </w:r>
      <w:r w:rsidR="003E68A9">
        <w:t>na e-oglasnoj ploči suda</w:t>
      </w:r>
      <w:r w:rsidR="00710F46">
        <w:t xml:space="preserve"> prijave svoje tražbine stečajnom upravitelju </w:t>
      </w:r>
      <w:r w:rsidR="00CD1EB5" w:rsidRPr="00232D2D">
        <w:t xml:space="preserve">Stanku Makaru, </w:t>
      </w:r>
      <w:r w:rsidR="00232D2D">
        <w:t>Ludbreg</w:t>
      </w:r>
      <w:r w:rsidR="00CD1EB5" w:rsidRPr="00232D2D">
        <w:t xml:space="preserve">, Petra Zrinskog 3, </w:t>
      </w:r>
      <w:r w:rsidR="00710F46">
        <w:t>u skladu sa čl. 173. Stečajnog zakona (Narodne novine broj 44/96., 29/99., 129/00., 123/03., 197/03., 187/04., 82/06., 116/10. 25/12. i 133/12, u daljnjem tekstu SZ) i to u dva primjerka s ispravama iz kojih tražbina proizlazi, odnosno kojima se dokazuje, uz potvrdu o plaćenoj pristojbi u iznosu od 2% vrijednosti tražbine, ali najviše 500,00 kn na žiro-račun državnog proračuna broj IBAN: HR 12 1001 0051 8630 00160, model HR64 5045-3574-220</w:t>
      </w:r>
      <w:r w:rsidR="00453362">
        <w:t>26815</w:t>
      </w:r>
      <w:r w:rsidR="00710F46">
        <w:t>.</w:t>
      </w:r>
    </w:p>
    <w:p w:rsidRDefault="00710F46" w:rsidP="00710F46" w:rsidR="00710F46">
      <w:pPr>
        <w:spacing w:lineRule="auto" w:line="240" w:after="0"/>
        <w:jc w:val="both"/>
      </w:pPr>
    </w:p>
    <w:p w:rsidRDefault="00C504CF" w:rsidP="00710F46" w:rsidR="00710F46">
      <w:pPr>
        <w:spacing w:lineRule="auto" w:line="240" w:after="0"/>
        <w:jc w:val="both"/>
      </w:pPr>
      <w:r>
        <w:tab/>
      </w:r>
      <w:r w:rsidR="00710F46">
        <w:t>IV. Pozivaju se dužnikovi dužnici da svoje obveze prema stečajnom dužniku ispune bez odlaganja izravno stečajnom upravitelju za stečajnog dužnika, a razlučni i izlučni vjerovnici da u roku iz točke III. izreke ovog rješenja obavijeste stečajnog upravitelja o svojim pravima u skladu s odredbama čl. 173. st. 4., 5. i 6. SZ.</w:t>
      </w:r>
    </w:p>
    <w:p w:rsidRDefault="00710F46" w:rsidP="00710F46" w:rsidR="00710F46">
      <w:pPr>
        <w:spacing w:lineRule="auto" w:line="240" w:after="0"/>
        <w:jc w:val="both"/>
      </w:pPr>
    </w:p>
    <w:p w:rsidRDefault="00C504CF" w:rsidP="00710F46" w:rsidR="00770D0A">
      <w:pPr>
        <w:spacing w:lineRule="auto" w:line="240" w:after="0"/>
        <w:jc w:val="both"/>
      </w:pPr>
      <w:r>
        <w:tab/>
      </w:r>
      <w:r w:rsidR="00710F46">
        <w:t xml:space="preserve">V. Ročište vjerovnika na kojem će se ispitati prijavljene tražbine-ispitno ročište određuje se za dan </w:t>
      </w:r>
    </w:p>
    <w:p w:rsidRDefault="00A47D92" w:rsidP="00770D0A" w:rsidR="00770D0A">
      <w:pPr>
        <w:spacing w:lineRule="auto" w:line="240" w:after="0"/>
        <w:jc w:val="center"/>
      </w:pPr>
      <w:r w:rsidRPr="00A47D92">
        <w:t>8</w:t>
      </w:r>
      <w:r w:rsidR="00710F46" w:rsidRPr="00A47D92">
        <w:t xml:space="preserve">. </w:t>
      </w:r>
      <w:r w:rsidRPr="00A47D92">
        <w:t>srpnja</w:t>
      </w:r>
      <w:r w:rsidR="008F6BEA" w:rsidRPr="00A47D92">
        <w:t xml:space="preserve"> </w:t>
      </w:r>
      <w:r w:rsidR="00710F46" w:rsidRPr="00A47D92">
        <w:t>201</w:t>
      </w:r>
      <w:r w:rsidRPr="00A47D92">
        <w:t>6</w:t>
      </w:r>
      <w:r w:rsidR="00710F46" w:rsidRPr="00A47D92">
        <w:t>. u 1</w:t>
      </w:r>
      <w:r w:rsidR="00331C8F" w:rsidRPr="00A47D92">
        <w:t>2</w:t>
      </w:r>
      <w:r w:rsidR="00710F46" w:rsidRPr="00A47D92">
        <w:t xml:space="preserve">,00 </w:t>
      </w:r>
      <w:r w:rsidR="00710F46">
        <w:t xml:space="preserve">sati </w:t>
      </w:r>
    </w:p>
    <w:p w:rsidRDefault="00710F46" w:rsidP="00770D0A" w:rsidR="00710F46">
      <w:pPr>
        <w:spacing w:lineRule="auto" w:line="240" w:after="0"/>
        <w:jc w:val="center"/>
      </w:pPr>
      <w:r>
        <w:t>kod Trgovačkog suda u Varaždinu, Braće Radić 2, soba broj 221/II kat.</w:t>
      </w:r>
    </w:p>
    <w:p w:rsidRDefault="00710F46" w:rsidP="00710F46" w:rsidR="00710F46">
      <w:pPr>
        <w:spacing w:lineRule="auto" w:line="240" w:after="0"/>
        <w:jc w:val="both"/>
      </w:pPr>
    </w:p>
    <w:p w:rsidRDefault="00C504CF" w:rsidP="00710F46" w:rsidR="00710F46">
      <w:pPr>
        <w:spacing w:lineRule="auto" w:line="240" w:after="0"/>
        <w:jc w:val="both"/>
      </w:pPr>
      <w:r>
        <w:tab/>
      </w:r>
      <w:r w:rsidR="00710F46">
        <w:t>VI. Ročište vjerovnika na kojem će se na temelju izvješća stečajnog upravitelja odlučivati o daljnjem tijeku stečajnog post</w:t>
      </w:r>
      <w:r w:rsidR="008F6BEA">
        <w:t>upka-izvještajno ročište održat</w:t>
      </w:r>
      <w:r w:rsidR="00710F46">
        <w:t xml:space="preserve"> će se istoga dana na istome mjestu odmah nakon ispitnog ročišta.</w:t>
      </w:r>
    </w:p>
    <w:p w:rsidRDefault="00C504CF" w:rsidP="004167F7" w:rsidR="004167F7">
      <w:pPr>
        <w:spacing w:lineRule="auto" w:line="240" w:after="0"/>
      </w:pPr>
      <w:r>
        <w:lastRenderedPageBreak/>
        <w:tab/>
      </w:r>
      <w:r w:rsidR="00710F46">
        <w:t>VII.</w:t>
      </w:r>
      <w:r w:rsidR="004167F7" w:rsidRPr="004167F7">
        <w:t xml:space="preserve"> </w:t>
      </w:r>
      <w:r w:rsidR="004167F7">
        <w:t>Nalaže se zabilježba otvaranja ovog stečajnog postupka</w:t>
      </w:r>
      <w:r w:rsidR="00194362" w:rsidRPr="00194362">
        <w:t xml:space="preserve"> </w:t>
      </w:r>
      <w:r w:rsidR="00194362">
        <w:t>Općinsko</w:t>
      </w:r>
      <w:r w:rsidR="00453362">
        <w:t>m</w:t>
      </w:r>
      <w:r w:rsidR="00194362">
        <w:t xml:space="preserve"> sud</w:t>
      </w:r>
      <w:r w:rsidR="00453362">
        <w:t xml:space="preserve">u </w:t>
      </w:r>
      <w:r w:rsidR="00194362">
        <w:t xml:space="preserve"> u </w:t>
      </w:r>
      <w:r w:rsidR="00331C8F">
        <w:t>Čakovcu</w:t>
      </w:r>
      <w:r w:rsidR="008F6BEA">
        <w:t xml:space="preserve">, Zemljišnoknjižni odjel </w:t>
      </w:r>
      <w:r w:rsidR="00331C8F">
        <w:t>Čakovec</w:t>
      </w:r>
      <w:r w:rsidR="004167F7">
        <w:t xml:space="preserve">: </w:t>
      </w:r>
    </w:p>
    <w:p w:rsidRDefault="004167F7" w:rsidP="004167F7" w:rsidR="004167F7">
      <w:pPr>
        <w:spacing w:lineRule="auto" w:line="240" w:after="0"/>
      </w:pPr>
    </w:p>
    <w:p w:rsidRDefault="004600E6" w:rsidP="008F6BEA" w:rsidR="00331C8F">
      <w:pPr>
        <w:spacing w:lineRule="auto" w:line="240" w:after="0"/>
        <w:jc w:val="both"/>
      </w:pPr>
      <w:r>
        <w:tab/>
        <w:t>-</w:t>
      </w:r>
      <w:r w:rsidR="004167F7">
        <w:t xml:space="preserve">na nekretnini </w:t>
      </w:r>
      <w:r w:rsidR="00194362">
        <w:t xml:space="preserve">upisanoj u </w:t>
      </w:r>
      <w:r w:rsidR="004167F7">
        <w:t>zk.</w:t>
      </w:r>
      <w:r w:rsidR="00194362">
        <w:t xml:space="preserve"> </w:t>
      </w:r>
      <w:r w:rsidR="004167F7">
        <w:t>ul.</w:t>
      </w:r>
      <w:r w:rsidR="00194362">
        <w:t xml:space="preserve"> </w:t>
      </w:r>
      <w:r w:rsidR="004167F7">
        <w:t xml:space="preserve">br. </w:t>
      </w:r>
      <w:r w:rsidR="003E68A9">
        <w:t>6367</w:t>
      </w:r>
      <w:r w:rsidR="00194362">
        <w:t xml:space="preserve"> k. o. </w:t>
      </w:r>
      <w:r w:rsidR="003E68A9">
        <w:t xml:space="preserve">Čakovec, </w:t>
      </w:r>
      <w:r w:rsidR="00194362">
        <w:t>kčbr</w:t>
      </w:r>
      <w:r w:rsidR="004167F7">
        <w:t xml:space="preserve">. </w:t>
      </w:r>
      <w:r w:rsidR="003E68A9">
        <w:t>256/2/1</w:t>
      </w:r>
      <w:r w:rsidR="00331C8F">
        <w:t xml:space="preserve">, </w:t>
      </w:r>
      <w:r w:rsidR="003E68A9">
        <w:t>mljekara i dvor</w:t>
      </w:r>
      <w:r w:rsidR="00331C8F">
        <w:t xml:space="preserve">, površine </w:t>
      </w:r>
      <w:r w:rsidR="003E68A9">
        <w:t>55</w:t>
      </w:r>
      <w:r w:rsidR="00331C8F">
        <w:t xml:space="preserve"> </w:t>
      </w:r>
      <w:r w:rsidR="003E68A9">
        <w:t>čhv</w:t>
      </w:r>
      <w:r w:rsidR="00331C8F">
        <w:t>,</w:t>
      </w:r>
    </w:p>
    <w:p w:rsidRDefault="004167F7" w:rsidP="008F6BEA" w:rsidR="004167F7">
      <w:pPr>
        <w:spacing w:lineRule="auto" w:line="240" w:after="0"/>
        <w:jc w:val="both"/>
      </w:pPr>
    </w:p>
    <w:p w:rsidRDefault="00331C8F" w:rsidP="00331C8F" w:rsidR="00331C8F">
      <w:pPr>
        <w:spacing w:lineRule="auto" w:line="240" w:after="0"/>
        <w:jc w:val="both"/>
      </w:pPr>
      <w:r>
        <w:tab/>
        <w:t xml:space="preserve">-na nekretnini upisanoj u zk. ul. br. </w:t>
      </w:r>
      <w:r w:rsidR="003E68A9">
        <w:t>630</w:t>
      </w:r>
      <w:r>
        <w:t xml:space="preserve"> k. o. </w:t>
      </w:r>
      <w:r w:rsidR="003E68A9">
        <w:t>Šenkovec</w:t>
      </w:r>
      <w:r>
        <w:t xml:space="preserve">, kčbr. </w:t>
      </w:r>
      <w:r w:rsidR="003E68A9">
        <w:t>41/166, oranica Valenta Morandinija</w:t>
      </w:r>
      <w:r>
        <w:t xml:space="preserve">, površine </w:t>
      </w:r>
      <w:r w:rsidR="003E68A9">
        <w:t>249</w:t>
      </w:r>
      <w:r>
        <w:t xml:space="preserve"> </w:t>
      </w:r>
      <w:r w:rsidR="003E68A9">
        <w:t>m2</w:t>
      </w:r>
      <w:r>
        <w:t>,</w:t>
      </w:r>
      <w:r w:rsidR="003E68A9">
        <w:t xml:space="preserve"> kčbr. 41/167, poslovna zgrada k.b. 23 Valenta Morandinija, površine 1243 m2 i dvorište, Valenta Morandinija površine 8070 m2 i oranica Ulica V. Morandinija, površine 1082 m2,</w:t>
      </w:r>
    </w:p>
    <w:p w:rsidRDefault="003E68A9" w:rsidP="00331C8F" w:rsidR="003E68A9">
      <w:pPr>
        <w:spacing w:lineRule="auto" w:line="240" w:after="0"/>
        <w:jc w:val="both"/>
      </w:pPr>
    </w:p>
    <w:p w:rsidRDefault="003E68A9" w:rsidP="00331C8F" w:rsidR="003E68A9">
      <w:pPr>
        <w:spacing w:lineRule="auto" w:line="240" w:after="0"/>
        <w:jc w:val="both"/>
      </w:pPr>
      <w:r>
        <w:tab/>
        <w:t>-na nekretnini upisanoj u zk. ul. br. 4367 k. o. Čakovec kčbr. 288/2/7, stambeno poslovna građevina Mihovljanska ulica, površine 133 m2, zgrada Mihovljanska ulica, površine 232 m2, dvorište Mihovljanska ulica, površine 554 m2,</w:t>
      </w:r>
    </w:p>
    <w:p w:rsidRDefault="003E68A9" w:rsidP="00331C8F" w:rsidR="003E68A9">
      <w:pPr>
        <w:spacing w:lineRule="auto" w:line="240" w:after="0"/>
        <w:jc w:val="both"/>
      </w:pPr>
    </w:p>
    <w:p w:rsidRDefault="003E68A9" w:rsidP="00331C8F" w:rsidR="003E68A9">
      <w:pPr>
        <w:spacing w:lineRule="auto" w:line="240" w:after="0"/>
        <w:jc w:val="both"/>
      </w:pPr>
      <w:r>
        <w:tab/>
        <w:t>-na nekretnini upisanoj u zk. podulošku br. 1973 knjiga PU Čakovec, poslovni prostor u prizemlju, površine od 38,00 m2 i prostorija za smeće, kao posebnom dijelu zgrade u Čakovcu, Zrinsko-Frankopanjsa 10, sagrađene na katastarskoj čestici 927/10</w:t>
      </w:r>
    </w:p>
    <w:p w:rsidRDefault="004600E6" w:rsidP="00710F46" w:rsidR="004600E6">
      <w:pPr>
        <w:spacing w:lineRule="auto" w:line="240" w:after="0"/>
        <w:jc w:val="both"/>
      </w:pPr>
    </w:p>
    <w:p w:rsidRDefault="004600E6" w:rsidP="00710F46" w:rsidR="00710F46">
      <w:pPr>
        <w:spacing w:lineRule="auto" w:line="240" w:after="0"/>
        <w:jc w:val="both"/>
      </w:pPr>
      <w:r>
        <w:tab/>
        <w:t xml:space="preserve">VIII. </w:t>
      </w:r>
      <w:r w:rsidR="00710F46">
        <w:t>Rješenje o otvara</w:t>
      </w:r>
      <w:r>
        <w:t>nju stečajnog postupka dostavit</w:t>
      </w:r>
      <w:r w:rsidR="00710F46">
        <w:t xml:space="preserve"> će se sudskom registru ovog suda radi zabilježbe otvaranja stečajnog postupka u sudskom registru</w:t>
      </w:r>
      <w:r w:rsidRPr="004600E6">
        <w:t xml:space="preserve"> </w:t>
      </w:r>
      <w:r>
        <w:t xml:space="preserve">i Općinskom sudu u </w:t>
      </w:r>
      <w:r w:rsidR="00331C8F">
        <w:t>Čakovcu</w:t>
      </w:r>
      <w:r w:rsidR="008F6BEA">
        <w:t xml:space="preserve">, Zemljišnoknjižni odjel </w:t>
      </w:r>
      <w:r w:rsidR="00331C8F">
        <w:t>Čakovec</w:t>
      </w:r>
      <w:r>
        <w:t xml:space="preserve"> radi zabilježbe otvaranja stečajnog postupka u zemljišnim knjigama</w:t>
      </w:r>
      <w:r w:rsidR="00710F46">
        <w:t>.</w:t>
      </w:r>
    </w:p>
    <w:p w:rsidRDefault="00710F46" w:rsidP="00710F46" w:rsidR="00710F46">
      <w:pPr>
        <w:spacing w:lineRule="auto" w:line="240" w:after="0"/>
        <w:jc w:val="both"/>
      </w:pPr>
    </w:p>
    <w:p w:rsidRDefault="00C504CF" w:rsidP="00331C8F" w:rsidR="00710F46">
      <w:pPr>
        <w:spacing w:lineRule="auto" w:line="240" w:after="0"/>
        <w:jc w:val="both"/>
      </w:pPr>
      <w:r>
        <w:tab/>
      </w:r>
      <w:r w:rsidR="004600E6">
        <w:t>IX</w:t>
      </w:r>
      <w:r w:rsidR="00710F46">
        <w:t xml:space="preserve">. </w:t>
      </w:r>
      <w:r w:rsidR="003E68A9">
        <w:t>Rješenje</w:t>
      </w:r>
      <w:r w:rsidR="00710F46">
        <w:t xml:space="preserve"> o otvaranju stečajnog postupka objavljuje se isticanjem na </w:t>
      </w:r>
      <w:r w:rsidR="00331C8F">
        <w:t>e-</w:t>
      </w:r>
      <w:r w:rsidR="00770D0A">
        <w:t>O</w:t>
      </w:r>
      <w:r w:rsidR="00710F46">
        <w:t>glasnoj ploči ovog suda s dano</w:t>
      </w:r>
      <w:r w:rsidR="00331C8F">
        <w:t>m otvaranja stečajnog postupka.</w:t>
      </w:r>
    </w:p>
    <w:p w:rsidRDefault="00331C8F" w:rsidP="00331C8F" w:rsidR="00331C8F">
      <w:pPr>
        <w:spacing w:lineRule="auto" w:line="240" w:after="0"/>
        <w:jc w:val="both"/>
      </w:pPr>
    </w:p>
    <w:p w:rsidRDefault="00710F46" w:rsidP="00C504CF" w:rsidR="00710F46">
      <w:pPr>
        <w:spacing w:lineRule="auto" w:line="240" w:after="0"/>
        <w:jc w:val="center"/>
      </w:pPr>
      <w:r>
        <w:t>Obrazloženje</w:t>
      </w:r>
    </w:p>
    <w:p w:rsidRDefault="00C504CF" w:rsidP="00C504CF" w:rsidR="00C504CF">
      <w:pPr>
        <w:spacing w:lineRule="auto" w:line="240" w:after="0"/>
        <w:jc w:val="both"/>
      </w:pPr>
      <w:r>
        <w:tab/>
      </w:r>
    </w:p>
    <w:p w:rsidRDefault="00C504CF" w:rsidP="00340D23" w:rsidR="00340D23">
      <w:pPr>
        <w:spacing w:lineRule="auto" w:line="240" w:after="0"/>
        <w:jc w:val="both"/>
      </w:pPr>
      <w:r>
        <w:tab/>
      </w:r>
      <w:r w:rsidR="00340D23">
        <w:t xml:space="preserve">Rješenjem ovog suda poslovni broj St-24/15-6 od 3. travnja 2015. pokrenut je prethodni postupak radi utvrđivanja uvjeta za otvaranje stečajnog postupka nad dužnikom. Nakon održanog ročišta radi izjašnjenja o prijedlogu za otvaranje stečajnog postupka i davanja obavijesti iz čl. 43 Stečajnog zakona i radi utvrđivanja uvjeta za otvaranje stečajnog postupka nad dužnikom 23. travnja 2015., ovaj sud je rješenjem poslovni broj St-24/2015-11 od 7. srpnja 2015. obustavio prethodni postupak radi utvrđivanja uvjeta za otvaranje stečajnog postupka nad dužnikom i odbio prijedlog predlagatelja za otvaranje stečajnog postupka nad dužnikom. </w:t>
      </w:r>
    </w:p>
    <w:p w:rsidRDefault="00340D23" w:rsidP="00340D23" w:rsidR="00340D23">
      <w:pPr>
        <w:spacing w:lineRule="auto" w:line="240" w:after="0"/>
        <w:jc w:val="both"/>
      </w:pPr>
    </w:p>
    <w:p w:rsidRDefault="00340D23" w:rsidP="00340D23" w:rsidR="00340D23">
      <w:pPr>
        <w:spacing w:lineRule="auto" w:line="240" w:after="0"/>
        <w:jc w:val="both"/>
      </w:pPr>
      <w:r>
        <w:tab/>
        <w:t>Rješenjem Visokog trgovačkog suda Republike Hrvatske poslovni broj Pž-5763/15-3 od 15. rujna 2015. ukinuto je povodom žalbe predlagatelja gore navedeno rješenje.</w:t>
      </w:r>
    </w:p>
    <w:p w:rsidRDefault="00340D23" w:rsidP="00340D23" w:rsidR="00340D23">
      <w:pPr>
        <w:spacing w:lineRule="auto" w:line="240" w:after="0"/>
        <w:jc w:val="both"/>
      </w:pPr>
    </w:p>
    <w:p w:rsidRDefault="00340D23" w:rsidP="00340D23" w:rsidR="00340D23">
      <w:pPr>
        <w:spacing w:lineRule="auto" w:line="240" w:after="0"/>
        <w:jc w:val="both"/>
        <w:rPr>
          <w:rFonts w:eastAsia="Calibri"/>
          <w:color w:themeColor="text1" w:val="000000"/>
        </w:rPr>
      </w:pPr>
      <w:r>
        <w:rPr>
          <w:rFonts w:eastAsia="Calibri"/>
          <w:color w:themeColor="text1" w:val="000000"/>
        </w:rPr>
        <w:tab/>
        <w:t>Rješenjem ovog suda poslovni broj St-268/2015-15 od 3. prosinca 2015. određeno je financijsko –knjigovodstveno vještačenje radi utvrđivanja stečajnog razloga prezaduženosti, međutim predlagatelj nije uplatio predujam za troškove vještačenja.</w:t>
      </w:r>
    </w:p>
    <w:p w:rsidRDefault="00340D23" w:rsidP="00340D23" w:rsidR="00340D23">
      <w:pPr>
        <w:spacing w:lineRule="auto" w:line="240" w:after="0"/>
        <w:jc w:val="both"/>
        <w:rPr>
          <w:rFonts w:eastAsia="Calibri"/>
          <w:color w:themeColor="text1" w:val="000000"/>
        </w:rPr>
      </w:pPr>
    </w:p>
    <w:p w:rsidRDefault="00340D23" w:rsidP="00340D23" w:rsidR="00340D23">
      <w:pPr>
        <w:spacing w:lineRule="auto" w:line="240" w:after="0"/>
        <w:jc w:val="both"/>
        <w:rPr>
          <w:rFonts w:eastAsia="Calibri"/>
          <w:color w:themeColor="text1" w:val="000000"/>
        </w:rPr>
      </w:pPr>
      <w:r>
        <w:rPr>
          <w:rFonts w:eastAsia="Calibri"/>
          <w:color w:themeColor="text1" w:val="000000"/>
        </w:rPr>
        <w:tab/>
        <w:t xml:space="preserve">Rješenjem ovog suda poslovni broj St-268/2015-16 od 6. travnja 2016. određeno je ročište </w:t>
      </w:r>
      <w:r w:rsidRPr="00340D23">
        <w:rPr>
          <w:rFonts w:eastAsia="Calibri"/>
          <w:color w:themeColor="text1" w:val="000000"/>
        </w:rPr>
        <w:t>radi izjašnjenja o prijedlogu za otvaranje stečajnog postupka i davanja obavijesti iz čl. 43. Stečajnog zakona ("Narodne novine" broj 44/96, 29/99, 129/00, 123/03, 82/06, 116/10, 25/12, 123/12, dalje SZ) i radi utvrđivanja uvjeta za otvaranje stečajnog postupka nad dužnikom</w:t>
      </w:r>
      <w:r>
        <w:rPr>
          <w:rFonts w:eastAsia="Calibri"/>
          <w:color w:themeColor="text1" w:val="000000"/>
        </w:rPr>
        <w:t>.</w:t>
      </w:r>
    </w:p>
    <w:p w:rsidRDefault="00340D23" w:rsidP="00340D23" w:rsidR="00340D23">
      <w:pPr>
        <w:spacing w:lineRule="auto" w:line="240" w:after="0"/>
        <w:jc w:val="both"/>
        <w:rPr>
          <w:rFonts w:eastAsia="Calibri"/>
          <w:color w:themeColor="text1" w:val="000000"/>
        </w:rPr>
      </w:pPr>
    </w:p>
    <w:p w:rsidRDefault="00340D23" w:rsidP="00340D23" w:rsidR="00340D23">
      <w:pPr>
        <w:spacing w:lineRule="auto" w:line="240" w:after="0"/>
        <w:jc w:val="both"/>
        <w:rPr>
          <w:rFonts w:eastAsia="Calibri"/>
          <w:color w:themeColor="text1" w:val="000000"/>
        </w:rPr>
      </w:pPr>
      <w:r>
        <w:rPr>
          <w:rFonts w:eastAsia="Calibri"/>
          <w:color w:themeColor="text1" w:val="000000"/>
        </w:rPr>
        <w:lastRenderedPageBreak/>
        <w:tab/>
        <w:t xml:space="preserve">Na navedeno ročište 2. svibnja 2016. nije pristupio uredno pozvani direktor dužnika, dok je punomoćnik dužnika podneskom </w:t>
      </w:r>
      <w:r w:rsidR="003E68A9">
        <w:rPr>
          <w:rFonts w:eastAsia="Calibri"/>
          <w:color w:themeColor="text1" w:val="000000"/>
        </w:rPr>
        <w:t>zaprimljenim 2</w:t>
      </w:r>
      <w:r>
        <w:rPr>
          <w:rFonts w:eastAsia="Calibri"/>
          <w:color w:themeColor="text1" w:val="000000"/>
        </w:rPr>
        <w:t>.</w:t>
      </w:r>
      <w:r w:rsidR="003E68A9">
        <w:rPr>
          <w:rFonts w:eastAsia="Calibri"/>
          <w:color w:themeColor="text1" w:val="000000"/>
        </w:rPr>
        <w:t xml:space="preserve"> </w:t>
      </w:r>
      <w:r>
        <w:rPr>
          <w:rFonts w:eastAsia="Calibri"/>
          <w:color w:themeColor="text1" w:val="000000"/>
        </w:rPr>
        <w:t>svibnja 2016. obavijestio sud da mu je dužnik otkazao punomoć.</w:t>
      </w:r>
    </w:p>
    <w:p w:rsidRDefault="00340D23" w:rsidP="00340D23" w:rsidR="00340D23">
      <w:pPr>
        <w:spacing w:lineRule="auto" w:line="240" w:after="0"/>
        <w:jc w:val="both"/>
        <w:rPr>
          <w:rFonts w:eastAsia="Calibri"/>
          <w:color w:themeColor="text1" w:val="000000"/>
        </w:rPr>
      </w:pPr>
    </w:p>
    <w:p w:rsidRDefault="001E2C9A" w:rsidP="00C504CF" w:rsidR="001E2C9A">
      <w:pPr>
        <w:spacing w:lineRule="auto" w:line="240" w:after="0"/>
        <w:jc w:val="both"/>
        <w:rPr>
          <w:rFonts w:eastAsia="Calibri"/>
          <w:color w:themeColor="text1" w:val="000000"/>
        </w:rPr>
      </w:pPr>
      <w:r>
        <w:rPr>
          <w:rFonts w:eastAsia="Calibri"/>
          <w:color w:themeColor="text1" w:val="000000"/>
        </w:rPr>
        <w:tab/>
        <w:t xml:space="preserve">Financijska agencija je dopisom </w:t>
      </w:r>
      <w:r w:rsidR="00A47D92">
        <w:rPr>
          <w:rFonts w:eastAsia="Calibri"/>
          <w:color w:themeColor="text1" w:val="000000"/>
        </w:rPr>
        <w:t xml:space="preserve">zaprimljenim </w:t>
      </w:r>
      <w:r>
        <w:rPr>
          <w:rFonts w:eastAsia="Calibri"/>
          <w:color w:themeColor="text1" w:val="000000"/>
        </w:rPr>
        <w:t>6. svibnja 2016. dostavila potvrdu da je dužnikov račun 224 dana u neprekinutoj blokadi zbog nepodmirenih osnova za plaćanje evidentiranih u Očevidniku redoslijeda za plaćanje.</w:t>
      </w:r>
    </w:p>
    <w:p w:rsidRDefault="001E2C9A" w:rsidP="00C504CF" w:rsidR="00C504CF">
      <w:pPr>
        <w:spacing w:lineRule="auto" w:line="240" w:after="0"/>
        <w:jc w:val="both"/>
      </w:pPr>
      <w:r>
        <w:rPr>
          <w:rFonts w:eastAsia="Calibri"/>
          <w:color w:themeColor="text1" w:val="000000"/>
        </w:rPr>
        <w:t xml:space="preserve"> </w:t>
      </w:r>
    </w:p>
    <w:p w:rsidRDefault="00B03237" w:rsidP="00B03237" w:rsidR="00B03237" w:rsidRPr="00B03237">
      <w:pPr>
        <w:spacing w:lineRule="auto" w:line="240" w:after="0"/>
        <w:jc w:val="both"/>
      </w:pPr>
      <w:r>
        <w:tab/>
      </w:r>
      <w:r w:rsidRPr="00B03237">
        <w:t>Slijedom navedenoga, iz priložene potvrde, kao adekvatnog dokaza za utvrđenje postojanja stečajnog razloga nesposobnosti za plaćanje dužnika (čl. 4. st. 6. Stečajnog zakona), nedvojbeno proizlazi da je dužnik nesposoban za plaćanje jer su na računu dužnika evidentirane nepodmirene obveze kod banke koja za njega obavlja poslove platnog prometa u razdoblju duljem od 60 dana, a koje je trebalo na temelju valjanih osnova za naplatu, bez daljnjeg pristanka dužnika naplatiti s bilo kojeg od njegovih računa.</w:t>
      </w:r>
    </w:p>
    <w:p w:rsidRDefault="00B03237" w:rsidP="00B03237" w:rsidR="00B03237" w:rsidRPr="00B03237">
      <w:pPr>
        <w:spacing w:lineRule="auto" w:line="240" w:after="0"/>
        <w:jc w:val="both"/>
      </w:pPr>
    </w:p>
    <w:p w:rsidRDefault="00B03237" w:rsidP="004600E6" w:rsidR="004600E6">
      <w:pPr>
        <w:spacing w:lineRule="auto" w:line="240" w:after="0"/>
        <w:jc w:val="both"/>
      </w:pPr>
      <w:r w:rsidRPr="00B03237">
        <w:tab/>
        <w:t>S obzirom na to da se stečaj može otvoriti kada je ispunjen jedan od zakonom predviđenih stečajnih razloga (čl. 4. st. 1. Stečajnog zakona), primjenom čl. 53., 54. i 55. Stečajnog zakona odlučeno je kao u izreci.</w:t>
      </w:r>
    </w:p>
    <w:p w:rsidRDefault="004600E6" w:rsidP="004600E6" w:rsidR="004600E6">
      <w:pPr>
        <w:spacing w:lineRule="auto" w:line="240" w:after="0"/>
        <w:jc w:val="both"/>
      </w:pPr>
      <w:r>
        <w:tab/>
      </w:r>
    </w:p>
    <w:p w:rsidRDefault="004600E6" w:rsidP="004600E6" w:rsidR="004600E6">
      <w:pPr>
        <w:spacing w:lineRule="auto" w:line="240" w:after="0"/>
        <w:jc w:val="both"/>
      </w:pPr>
      <w:r>
        <w:tab/>
        <w:t>Na temelju prokaznog popisa dužnika utvrđeno je da je stečajni dužnik vlasnik nekretnin</w:t>
      </w:r>
      <w:r w:rsidR="00970E2C">
        <w:t>a</w:t>
      </w:r>
      <w:r>
        <w:t xml:space="preserve"> naveden</w:t>
      </w:r>
      <w:r w:rsidR="00970E2C">
        <w:t>ih</w:t>
      </w:r>
      <w:r>
        <w:t xml:space="preserve"> u točki VII izreke ovog rješenja.</w:t>
      </w:r>
    </w:p>
    <w:p w:rsidRDefault="004600E6" w:rsidP="004600E6" w:rsidR="004600E6">
      <w:pPr>
        <w:spacing w:lineRule="auto" w:line="240" w:after="0"/>
        <w:jc w:val="both"/>
      </w:pPr>
    </w:p>
    <w:p w:rsidRDefault="004600E6" w:rsidP="004600E6" w:rsidR="004600E6">
      <w:pPr>
        <w:spacing w:lineRule="auto" w:line="240" w:after="0"/>
        <w:jc w:val="both"/>
      </w:pPr>
      <w:r>
        <w:tab/>
        <w:t>Stoga je na temelju odredbe članka 54. st. 6. SZ odlučeno kao u točki VII izreke ovog rješenja.</w:t>
      </w:r>
    </w:p>
    <w:p w:rsidRDefault="00710F46" w:rsidP="00C504CF" w:rsidR="00710F46">
      <w:pPr>
        <w:spacing w:lineRule="auto" w:line="240" w:after="0"/>
        <w:jc w:val="both"/>
      </w:pPr>
    </w:p>
    <w:p w:rsidRDefault="00710F46" w:rsidP="00B03237" w:rsidR="00710F46">
      <w:pPr>
        <w:spacing w:lineRule="auto" w:line="240" w:after="0"/>
        <w:jc w:val="center"/>
      </w:pPr>
      <w:r>
        <w:t xml:space="preserve">U Varaždinu </w:t>
      </w:r>
      <w:r w:rsidR="001E2C9A">
        <w:t>9</w:t>
      </w:r>
      <w:r>
        <w:t xml:space="preserve">. </w:t>
      </w:r>
      <w:r w:rsidR="001E2C9A">
        <w:t>svibnja</w:t>
      </w:r>
      <w:r>
        <w:t xml:space="preserve"> 201</w:t>
      </w:r>
      <w:r w:rsidR="001E2C9A">
        <w:t>6</w:t>
      </w:r>
      <w:r>
        <w:t>.</w:t>
      </w:r>
    </w:p>
    <w:p w:rsidRDefault="00770D0A" w:rsidP="00770D0A" w:rsidR="00710F46">
      <w:pPr>
        <w:spacing w:lineRule="auto" w:line="240" w:after="0"/>
        <w:jc w:val="both"/>
      </w:pPr>
      <w:r>
        <w:tab/>
      </w:r>
      <w:r>
        <w:tab/>
      </w:r>
      <w:r>
        <w:tab/>
      </w:r>
      <w:r>
        <w:tab/>
      </w:r>
      <w:r>
        <w:tab/>
      </w:r>
      <w:r>
        <w:tab/>
      </w:r>
      <w:r>
        <w:tab/>
      </w:r>
      <w:r>
        <w:tab/>
      </w:r>
      <w:r>
        <w:tab/>
      </w:r>
      <w:r>
        <w:tab/>
      </w:r>
      <w:r w:rsidR="00710F46">
        <w:t>SUDAC</w:t>
      </w:r>
    </w:p>
    <w:p w:rsidRDefault="00710F46" w:rsidP="00770D0A" w:rsidR="00710F46">
      <w:pPr>
        <w:spacing w:lineRule="auto" w:line="240" w:after="0"/>
        <w:jc w:val="both"/>
      </w:pPr>
    </w:p>
    <w:p w:rsidRDefault="00710F46" w:rsidP="00770D0A" w:rsidR="00710F46">
      <w:pPr>
        <w:spacing w:lineRule="auto" w:line="240" w:after="0"/>
        <w:jc w:val="both"/>
      </w:pPr>
      <w:r>
        <w:t xml:space="preserve">        </w:t>
      </w:r>
      <w:r w:rsidR="00770D0A">
        <w:tab/>
      </w:r>
      <w:r w:rsidR="00770D0A">
        <w:tab/>
      </w:r>
      <w:r w:rsidR="00770D0A">
        <w:tab/>
      </w:r>
      <w:r w:rsidR="00770D0A">
        <w:tab/>
      </w:r>
      <w:r w:rsidR="00770D0A">
        <w:tab/>
      </w:r>
      <w:r w:rsidR="00770D0A">
        <w:tab/>
      </w:r>
      <w:r w:rsidR="00770D0A">
        <w:tab/>
      </w:r>
      <w:r w:rsidR="00770D0A">
        <w:tab/>
      </w:r>
      <w:r w:rsidR="00770D0A">
        <w:tab/>
        <w:t xml:space="preserve">     </w:t>
      </w:r>
      <w:r>
        <w:t xml:space="preserve">  Maja Valušnig</w:t>
      </w:r>
    </w:p>
    <w:p w:rsidRDefault="00710F46" w:rsidP="00710F46" w:rsidR="00710F46">
      <w:pPr>
        <w:spacing w:lineRule="auto" w:line="240" w:after="0"/>
      </w:pPr>
    </w:p>
    <w:p w:rsidRDefault="00770D0A" w:rsidP="00710F46" w:rsidR="00770D0A">
      <w:pPr>
        <w:spacing w:lineRule="auto" w:line="240" w:after="0"/>
      </w:pPr>
    </w:p>
    <w:p w:rsidRDefault="00770D0A" w:rsidP="00710F46" w:rsidR="00770D0A">
      <w:pPr>
        <w:spacing w:lineRule="auto" w:line="240" w:after="0"/>
      </w:pPr>
    </w:p>
    <w:p w:rsidRDefault="00770D0A" w:rsidP="00710F46" w:rsidR="00710F46">
      <w:pPr>
        <w:spacing w:lineRule="auto" w:line="240" w:after="0"/>
      </w:pPr>
      <w:r>
        <w:tab/>
      </w:r>
      <w:r w:rsidR="00710F46">
        <w:t>UPUTA O PRAVNOM LIJEKU:</w:t>
      </w:r>
    </w:p>
    <w:p w:rsidRDefault="00770D0A" w:rsidP="004600E6" w:rsidR="00710F46">
      <w:pPr>
        <w:spacing w:lineRule="auto" w:line="240" w:after="0"/>
        <w:jc w:val="both"/>
      </w:pPr>
      <w:r>
        <w:tab/>
      </w:r>
      <w:r w:rsidR="00710F46">
        <w:t>Protiv ovoga rješenja zastupnik po zakonu dužnika do dana nastupanja pravnih posljedica otvaranja stečajnog postupka može podnijeti žalbu u roku od osam dana</w:t>
      </w:r>
      <w:r w:rsidR="0070357B">
        <w:t xml:space="preserve"> </w:t>
      </w:r>
      <w:r w:rsidR="0070357B" w:rsidRPr="001066A6">
        <w:rPr>
          <w:color w:themeColor="text1" w:val="000000"/>
        </w:rPr>
        <w:t>od</w:t>
      </w:r>
      <w:r w:rsidR="0070357B" w:rsidRPr="009368D7">
        <w:rPr>
          <w:color w:themeColor="text1" w:val="000000"/>
          <w:lang w:eastAsia="hr-HR"/>
        </w:rPr>
        <w:t xml:space="preserve"> isteka osam dana od njegove objave na e-oglasnoj ploči suda</w:t>
      </w:r>
      <w:r w:rsidR="00710F46">
        <w:t>, pis</w:t>
      </w:r>
      <w:r w:rsidR="004600E6">
        <w:t xml:space="preserve">ano </w:t>
      </w:r>
      <w:r w:rsidR="00710F46">
        <w:t>u četiri primjerka, putem ovog suda, Visokom trgovačkom sudu RH. Žalba ne zadržava izvršenje ovog rješenja.</w:t>
      </w:r>
    </w:p>
    <w:p w:rsidRDefault="00710F46" w:rsidP="00710F46" w:rsidR="00710F46">
      <w:pPr>
        <w:spacing w:lineRule="auto" w:line="240" w:after="0"/>
      </w:pPr>
      <w:r>
        <w:t>DNA:</w:t>
      </w:r>
    </w:p>
    <w:p w:rsidRDefault="00770D0A" w:rsidP="00A47D92" w:rsidR="00A47D92">
      <w:pPr>
        <w:pStyle w:val="Odlomakpopisa"/>
        <w:numPr>
          <w:ilvl w:val="0"/>
          <w:numId w:val="1"/>
        </w:numPr>
        <w:spacing w:lineRule="auto" w:line="240" w:after="0"/>
      </w:pPr>
      <w:r>
        <w:t>ZOU</w:t>
      </w:r>
      <w:r w:rsidR="00A47D92">
        <w:t xml:space="preserve"> Damjanović-Golenko-Belovari, Čakovec, R. Boškovića 23</w:t>
      </w:r>
    </w:p>
    <w:p w:rsidRDefault="00770D0A" w:rsidP="00A47D92" w:rsidR="00A47D92">
      <w:pPr>
        <w:pStyle w:val="Odlomakpopisa"/>
        <w:numPr>
          <w:ilvl w:val="0"/>
          <w:numId w:val="1"/>
        </w:numPr>
        <w:spacing w:lineRule="auto" w:line="240" w:after="0"/>
      </w:pPr>
      <w:r>
        <w:t>ZOU</w:t>
      </w:r>
      <w:r w:rsidR="00A47D92">
        <w:t xml:space="preserve"> Plavetić, Knežević, Kriković i Vujić, Čakovec, Ruđera Boškovića 28 </w:t>
      </w:r>
    </w:p>
    <w:p w:rsidRDefault="00AF5E27" w:rsidP="00970E2C" w:rsidR="00AF5E27">
      <w:pPr>
        <w:pStyle w:val="Odlomakpopisa"/>
        <w:numPr>
          <w:ilvl w:val="0"/>
          <w:numId w:val="1"/>
        </w:numPr>
        <w:spacing w:lineRule="auto" w:line="240" w:after="0"/>
        <w:ind w:hanging="357" w:left="714"/>
      </w:pPr>
      <w:r>
        <w:t xml:space="preserve">Županijsko državno odvjetništvo, Građansko-upravni odjel </w:t>
      </w:r>
    </w:p>
    <w:p w:rsidRDefault="00A47D92" w:rsidP="00970E2C" w:rsidR="00A47D92">
      <w:pPr>
        <w:pStyle w:val="Odlomakpopisa"/>
        <w:numPr>
          <w:ilvl w:val="0"/>
          <w:numId w:val="1"/>
        </w:numPr>
        <w:spacing w:lineRule="auto" w:line="240" w:after="0"/>
        <w:ind w:hanging="357" w:left="714"/>
      </w:pPr>
      <w:r w:rsidRPr="00453362">
        <w:t>HAMER d.o.o., Marije Jurić-Zagorke 14</w:t>
      </w:r>
    </w:p>
    <w:p w:rsidRDefault="00770D0A" w:rsidP="00970E2C" w:rsidR="00AF5E27" w:rsidRPr="00A47D92">
      <w:pPr>
        <w:pStyle w:val="Odlomakpopisa"/>
        <w:numPr>
          <w:ilvl w:val="0"/>
          <w:numId w:val="1"/>
        </w:numPr>
        <w:spacing w:lineRule="auto" w:line="240" w:after="0"/>
        <w:ind w:hanging="357" w:left="714"/>
        <w:rPr>
          <w:color w:val="FF0000"/>
        </w:rPr>
      </w:pPr>
      <w:r>
        <w:t>D</w:t>
      </w:r>
      <w:r w:rsidR="00AF5E27">
        <w:t xml:space="preserve">irektor dužnika </w:t>
      </w:r>
      <w:r w:rsidR="00CD1EB5" w:rsidRPr="00CD1EB5">
        <w:t>Kristijan Hamer, M. J. Zagorke 14, Čakovec</w:t>
      </w:r>
    </w:p>
    <w:p w:rsidRDefault="00770D0A" w:rsidP="00970E2C" w:rsidR="00CD1EB5">
      <w:pPr>
        <w:pStyle w:val="Odlomakpopisa"/>
        <w:numPr>
          <w:ilvl w:val="0"/>
          <w:numId w:val="1"/>
        </w:numPr>
        <w:spacing w:lineRule="auto" w:line="240" w:after="0"/>
        <w:ind w:hanging="357" w:left="714"/>
      </w:pPr>
      <w:r>
        <w:t>S</w:t>
      </w:r>
      <w:r w:rsidR="00710F46">
        <w:t xml:space="preserve">tečajni upravitelj </w:t>
      </w:r>
      <w:r w:rsidR="00CD1EB5" w:rsidRPr="00232D2D">
        <w:t>Stanko Makar, Ludbreg, Petra Zrinskog 3</w:t>
      </w:r>
    </w:p>
    <w:p w:rsidRDefault="00710F46" w:rsidP="00970E2C" w:rsidR="00970E2C">
      <w:pPr>
        <w:pStyle w:val="Odlomakpopisa"/>
        <w:numPr>
          <w:ilvl w:val="0"/>
          <w:numId w:val="1"/>
        </w:numPr>
        <w:spacing w:lineRule="auto" w:line="240" w:after="0"/>
        <w:ind w:hanging="357" w:left="714"/>
      </w:pPr>
      <w:r>
        <w:t>Ministarstvo financija, Porezna uprava, Područni ured</w:t>
      </w:r>
      <w:r w:rsidR="00970E2C">
        <w:t xml:space="preserve"> Sjeverna Hrvatska</w:t>
      </w:r>
      <w:r w:rsidR="00F218EC">
        <w:t xml:space="preserve">, </w:t>
      </w:r>
      <w:r w:rsidR="00970E2C">
        <w:t>Čakovec, Otokara Keršovanija 11</w:t>
      </w:r>
    </w:p>
    <w:p w:rsidRDefault="00970E2C" w:rsidP="00970E2C" w:rsidR="004600E6">
      <w:pPr>
        <w:pStyle w:val="Odlomakpopisa"/>
        <w:numPr>
          <w:ilvl w:val="0"/>
          <w:numId w:val="1"/>
        </w:numPr>
        <w:spacing w:lineRule="auto" w:line="240" w:after="0"/>
        <w:ind w:hanging="357" w:left="714"/>
      </w:pPr>
      <w:r>
        <w:t>e-</w:t>
      </w:r>
      <w:r w:rsidR="00770D0A">
        <w:t>O</w:t>
      </w:r>
      <w:r w:rsidR="00710F46">
        <w:t>glasna ploča</w:t>
      </w:r>
    </w:p>
    <w:p w:rsidRDefault="00710F46" w:rsidP="00970E2C" w:rsidR="00710F46">
      <w:pPr>
        <w:pStyle w:val="Odlomakpopisa"/>
        <w:numPr>
          <w:ilvl w:val="0"/>
          <w:numId w:val="1"/>
        </w:numPr>
        <w:spacing w:lineRule="auto" w:line="240" w:after="0"/>
        <w:ind w:hanging="357" w:left="714"/>
      </w:pPr>
      <w:r>
        <w:t>Sudski registar</w:t>
      </w:r>
    </w:p>
    <w:p w:rsidRDefault="004600E6" w:rsidP="00710F46" w:rsidR="00710F46">
      <w:pPr>
        <w:pStyle w:val="Odlomakpopisa"/>
        <w:numPr>
          <w:ilvl w:val="0"/>
          <w:numId w:val="1"/>
        </w:numPr>
        <w:spacing w:lineRule="auto" w:line="240" w:after="0"/>
        <w:ind w:hanging="357" w:left="714"/>
      </w:pPr>
      <w:r>
        <w:t xml:space="preserve">Općinski sud u </w:t>
      </w:r>
      <w:r w:rsidR="00970E2C">
        <w:t>Čakovcu</w:t>
      </w:r>
      <w:r>
        <w:t>, Zemljišnoknjižni odjel</w:t>
      </w:r>
      <w:r w:rsidR="00AF5E27">
        <w:t xml:space="preserve"> </w:t>
      </w:r>
      <w:r w:rsidR="00970E2C">
        <w:t>Čakovec, Ruđera Boškovića 18</w:t>
      </w:r>
    </w:p>
    <w:p w:rsidRDefault="00710F46" w:rsidP="00710F46" w:rsidR="00710F46"/>
    <w:sectPr w:rsidSect="00770D0A" w:rsidR="00710F46">
      <w:headerReference w:type="default" r:id="rId11"/>
      <w:footerReference w:type="default" r:id="rId12"/>
      <w:headerReference w:type="first" r:id="rId13"/>
      <w:pgSz w:h="16838" w:w="11906"/>
      <w:pgMar w:gutter="0" w:footer="720" w:header="720" w:left="1276" w:bottom="1418" w:right="1274"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7751" w:rsidP="00710F46" w:rsidR="00817751">
      <w:pPr>
        <w:spacing w:lineRule="auto" w:line="240" w:after="0"/>
      </w:pPr>
      <w:r>
        <w:separator/>
      </w:r>
    </w:p>
  </w:endnote>
  <w:endnote w:id="0" w:type="continuationSeparator">
    <w:p w:rsidRDefault="00817751" w:rsidP="00710F46" w:rsidR="0081775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F46" w:rsidR="00710F46">
    <w:pPr>
      <w:pStyle w:val="Podnoje"/>
      <w:jc w:val="center"/>
    </w:pPr>
  </w:p>
  <w:p w:rsidRDefault="00710F46" w:rsidR="00710F4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7751" w:rsidP="00710F46" w:rsidR="00817751">
      <w:pPr>
        <w:spacing w:lineRule="auto" w:line="240" w:after="0"/>
      </w:pPr>
      <w:r>
        <w:separator/>
      </w:r>
    </w:p>
  </w:footnote>
  <w:footnote w:id="0" w:type="continuationSeparator">
    <w:p w:rsidRDefault="00817751" w:rsidP="00710F46" w:rsidR="0081775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4738643"/>
      <w:docPartObj>
        <w:docPartGallery w:val="Page Numbers (Top of Page)"/>
        <w:docPartUnique/>
      </w:docPartObj>
    </w:sdtPr>
    <w:sdtEndPr/>
    <w:sdtContent>
      <w:p w:rsidRDefault="00770D0A" w:rsidR="00770D0A">
        <w:pPr>
          <w:pStyle w:val="Zaglavlje"/>
          <w:jc w:val="center"/>
        </w:pPr>
        <w:r>
          <w:fldChar w:fldCharType="begin"/>
        </w:r>
        <w:r>
          <w:instrText>PAGE   \* MERGEFORMAT</w:instrText>
        </w:r>
        <w:r>
          <w:fldChar w:fldCharType="separate"/>
        </w:r>
        <w:r w:rsidR="00D27753">
          <w:rPr>
            <w:noProof/>
          </w:rPr>
          <w:t>3</w:t>
        </w:r>
        <w:r>
          <w:fldChar w:fldCharType="end"/>
        </w:r>
      </w:p>
    </w:sdtContent>
  </w:sdt>
  <w:p w:rsidRDefault="00770D0A" w:rsidP="00770D0A" w:rsidR="00770D0A">
    <w:pPr>
      <w:jc w:val="right"/>
    </w:pPr>
    <w:r>
      <w:t>Poslovni broj: 9 St-268/15-24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F46" w:rsidR="00710F46">
    <w:pPr>
      <w:pStyle w:val="Zaglavlje"/>
      <w:jc w:val="center"/>
    </w:pPr>
  </w:p>
  <w:p w:rsidRDefault="00710F46" w:rsidR="00710F4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B32BC"/>
    <w:multiLevelType w:val="hybridMultilevel"/>
    <w:tmpl w:val="7022247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B7A32EF"/>
    <w:multiLevelType w:val="hybridMultilevel"/>
    <w:tmpl w:val="99724458"/>
    <w:lvl w:tplc="5A864B02" w:ilvl="0">
      <w:start w:val="1"/>
      <w:numFmt w:val="decimal"/>
      <w:lvlText w:val="%1."/>
      <w:lvlJc w:val="left"/>
      <w:pPr>
        <w:ind w:hanging="360" w:left="720"/>
      </w:pPr>
      <w:rPr>
        <w:rFonts w:eastAsiaTheme="minorHAnsi"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defaultTabStop w:val="708"/>
  <w:hyphenationZone w:val="425"/>
  <w:drawingGridHorizontalSpacing w:val="110"/>
  <w:drawingGridVerticalSpacing w:val="299"/>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0F46"/>
    <w:rsid w:val="000F2D13"/>
    <w:rsid w:val="00194362"/>
    <w:rsid w:val="001E2C9A"/>
    <w:rsid w:val="00232D2D"/>
    <w:rsid w:val="00331C8F"/>
    <w:rsid w:val="00340D23"/>
    <w:rsid w:val="00397891"/>
    <w:rsid w:val="003E68A9"/>
    <w:rsid w:val="00404261"/>
    <w:rsid w:val="004167F7"/>
    <w:rsid w:val="00453362"/>
    <w:rsid w:val="004600E6"/>
    <w:rsid w:val="005A0A02"/>
    <w:rsid w:val="00605C60"/>
    <w:rsid w:val="006A7803"/>
    <w:rsid w:val="0070357B"/>
    <w:rsid w:val="00710F46"/>
    <w:rsid w:val="00770D0A"/>
    <w:rsid w:val="007F7C10"/>
    <w:rsid w:val="00817751"/>
    <w:rsid w:val="00821B85"/>
    <w:rsid w:val="008F00E0"/>
    <w:rsid w:val="008F6BEA"/>
    <w:rsid w:val="00970E2C"/>
    <w:rsid w:val="009C7BCE"/>
    <w:rsid w:val="00A47D92"/>
    <w:rsid w:val="00AF5E27"/>
    <w:rsid w:val="00B03237"/>
    <w:rsid w:val="00B24815"/>
    <w:rsid w:val="00C504CF"/>
    <w:rsid w:val="00CD1EB5"/>
    <w:rsid w:val="00D27753"/>
    <w:rsid w:val="00D448C8"/>
    <w:rsid w:val="00D76ABF"/>
    <w:rsid w:val="00E01330"/>
    <w:rsid w:val="00E840A7"/>
    <w:rsid w:val="00EB2694"/>
    <w:rsid w:val="00F218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10F4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10F46"/>
  </w:style>
  <w:style w:styleId="Podnoje" w:type="paragraph">
    <w:name w:val="footer"/>
    <w:basedOn w:val="Normal"/>
    <w:link w:val="PodnojeChar"/>
    <w:uiPriority w:val="99"/>
    <w:unhideWhenUsed/>
    <w:rsid w:val="00710F4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10F46"/>
  </w:style>
  <w:style w:styleId="Odlomakpopisa" w:type="paragraph">
    <w:name w:val="List Paragraph"/>
    <w:basedOn w:val="Normal"/>
    <w:uiPriority w:val="34"/>
    <w:qFormat/>
    <w:rsid w:val="00C504CF"/>
    <w:pPr>
      <w:ind w:left="720"/>
      <w:contextualSpacing/>
    </w:pPr>
  </w:style>
  <w:style w:styleId="Tekstbalonia" w:type="paragraph">
    <w:name w:val="Balloon Text"/>
    <w:basedOn w:val="Normal"/>
    <w:link w:val="TekstbaloniaChar"/>
    <w:uiPriority w:val="99"/>
    <w:semiHidden/>
    <w:unhideWhenUsed/>
    <w:rsid w:val="00770D0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0D0A"/>
    <w:rPr>
      <w:rFonts w:cs="Tahoma" w:hAnsi="Tahoma" w:ascii="Tahoma"/>
      <w:sz w:val="16"/>
      <w:szCs w:val="16"/>
    </w:rPr>
  </w:style>
  <w:style w:styleId="Tekstrezerviranogmjesta" w:type="character">
    <w:name w:val="Placeholder Text"/>
    <w:basedOn w:val="Zadanifontodlomka"/>
    <w:uiPriority w:val="99"/>
    <w:semiHidden/>
    <w:rsid w:val="00D27753"/>
    <w:rPr>
      <w:color w:val="808080"/>
      <w:bdr w:space="0" w:sz="0" w:color="auto" w:val="none"/>
      <w:shd w:fill="auto" w:color="auto" w:val="clear"/>
    </w:rPr>
  </w:style>
  <w:style w:customStyle="true" w:styleId="eSPISCCParagraphDefaultFont" w:type="character">
    <w:name w:val="eSPIS_CC_Paragraph Default Font"/>
    <w:basedOn w:val="Zadanifontodlomka"/>
    <w:rsid w:val="00D277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7753"/>
    <w:rPr>
      <w:bdr w:space="0" w:sz="0" w:color="auto" w:val="none"/>
      <w:shd w:fill="FFFFCC" w:color="auto" w:val="clear"/>
      <w:lang w:val="hr-HR"/>
    </w:rPr>
  </w:style>
  <w:style w:customStyle="true" w:styleId="PozadinaSvijetloCrvena" w:type="character">
    <w:name w:val="Pozadina_SvijetloCrvena"/>
    <w:basedOn w:val="eSPISCCParagraphDefaultFont"/>
    <w:rsid w:val="00D277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77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10F4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10F46"/>
  </w:style>
  <w:style w:styleId="Podnoje" w:type="paragraph">
    <w:name w:val="footer"/>
    <w:basedOn w:val="Normal"/>
    <w:link w:val="PodnojeChar"/>
    <w:uiPriority w:val="99"/>
    <w:unhideWhenUsed/>
    <w:rsid w:val="00710F4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10F46"/>
  </w:style>
  <w:style w:styleId="Odlomakpopisa" w:type="paragraph">
    <w:name w:val="List Paragraph"/>
    <w:basedOn w:val="Normal"/>
    <w:uiPriority w:val="34"/>
    <w:qFormat/>
    <w:rsid w:val="00C504CF"/>
    <w:pPr>
      <w:ind w:left="720"/>
      <w:contextualSpacing/>
    </w:pPr>
  </w:style>
  <w:style w:styleId="Tekstbalonia" w:type="paragraph">
    <w:name w:val="Balloon Text"/>
    <w:basedOn w:val="Normal"/>
    <w:link w:val="TekstbaloniaChar"/>
    <w:uiPriority w:val="99"/>
    <w:semiHidden/>
    <w:unhideWhenUsed/>
    <w:rsid w:val="00770D0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70D0A"/>
    <w:rPr>
      <w:rFonts w:ascii="Tahoma" w:cs="Tahoma" w:hAnsi="Tahoma"/>
      <w:sz w:val="16"/>
      <w:szCs w:val="16"/>
    </w:rPr>
  </w:style>
  <w:style w:styleId="Tekstrezerviranogmjesta" w:type="character">
    <w:name w:val="Placeholder Text"/>
    <w:basedOn w:val="Zadanifontodlomka"/>
    <w:uiPriority w:val="99"/>
    <w:semiHidden/>
    <w:rsid w:val="00D27753"/>
    <w:rPr>
      <w:color w:val="808080"/>
      <w:bdr w:color="auto" w:space="0" w:sz="0" w:val="none"/>
      <w:shd w:color="auto" w:fill="auto" w:val="clear"/>
    </w:rPr>
  </w:style>
  <w:style w:customStyle="1" w:styleId="eSPISCCParagraphDefaultFont" w:type="character">
    <w:name w:val="eSPIS_CC_Paragraph Default Font"/>
    <w:basedOn w:val="Zadanifontodlomka"/>
    <w:rsid w:val="00D277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7753"/>
    <w:rPr>
      <w:bdr w:color="auto" w:space="0" w:sz="0" w:val="none"/>
      <w:shd w:color="auto" w:fill="FFFFCC" w:val="clear"/>
      <w:lang w:val="hr-HR"/>
    </w:rPr>
  </w:style>
  <w:style w:customStyle="1" w:styleId="PozadinaSvijetloCrvena" w:type="character">
    <w:name w:val="Pozadina_SvijetloCrvena"/>
    <w:basedOn w:val="eSPISCCParagraphDefaultFont"/>
    <w:rsid w:val="00D277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77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735321">
      <w:bodyDiv w:val="true"/>
      <w:marLeft w:val="0"/>
      <w:marRight w:val="0"/>
      <w:marTop w:val="0"/>
      <w:marBottom w:val="0"/>
      <w:divBdr>
        <w:top w:space="0" w:sz="0" w:color="auto" w:val="none"/>
        <w:left w:space="0" w:sz="0" w:color="auto" w:val="none"/>
        <w:bottom w:space="0" w:sz="0" w:color="auto" w:val="none"/>
        <w:right w:space="0" w:sz="0" w:color="auto" w:val="none"/>
      </w:divBdr>
    </w:div>
    <w:div w:id="311561262">
      <w:bodyDiv w:val="true"/>
      <w:marLeft w:val="0"/>
      <w:marRight w:val="0"/>
      <w:marTop w:val="0"/>
      <w:marBottom w:val="0"/>
      <w:divBdr>
        <w:top w:space="0" w:sz="0" w:color="auto" w:val="none"/>
        <w:left w:space="0" w:sz="0" w:color="auto" w:val="none"/>
        <w:bottom w:space="0" w:sz="0" w:color="auto" w:val="none"/>
        <w:right w:space="0" w:sz="0" w:color="auto" w:val="none"/>
      </w:divBdr>
    </w:div>
    <w:div w:id="1504274284">
      <w:bodyDiv w:val="true"/>
      <w:marLeft w:val="0"/>
      <w:marRight w:val="0"/>
      <w:marTop w:val="0"/>
      <w:marBottom w:val="0"/>
      <w:divBdr>
        <w:top w:space="0" w:sz="0" w:color="auto" w:val="none"/>
        <w:left w:space="0" w:sz="0" w:color="auto" w:val="none"/>
        <w:bottom w:space="0" w:sz="0" w:color="auto" w:val="none"/>
        <w:right w:space="0" w:sz="0" w:color="auto" w:val="none"/>
      </w:divBdr>
      <w:divsChild>
        <w:div w:id="260265235">
          <w:marLeft w:val="3150"/>
          <w:marRight w:val="0"/>
          <w:marTop w:val="0"/>
          <w:marBottom w:val="0"/>
          <w:divBdr>
            <w:top w:space="0" w:sz="0" w:color="auto" w:val="none"/>
            <w:left w:space="0" w:sz="0" w:color="auto" w:val="none"/>
            <w:bottom w:space="0" w:sz="0" w:color="auto" w:val="none"/>
            <w:right w:space="0" w:sz="0" w:color="auto" w:val="none"/>
          </w:divBdr>
          <w:divsChild>
            <w:div w:id="954554731">
              <w:marLeft w:val="0"/>
              <w:marRight w:val="0"/>
              <w:marTop w:val="0"/>
              <w:marBottom w:val="0"/>
              <w:divBdr>
                <w:top w:space="6" w:sz="6" w:color="AAAAAA" w:val="single"/>
                <w:left w:space="6" w:sz="6" w:color="AAAAAA" w:val="single"/>
                <w:bottom w:space="6" w:sz="6" w:color="AAAAAA" w:val="single"/>
                <w:right w:space="6" w:sz="6" w:color="AAAAAA" w:val="single"/>
              </w:divBdr>
              <w:divsChild>
                <w:div w:id="5326928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679771556">
      <w:bodyDiv w:val="true"/>
      <w:marLeft w:val="0"/>
      <w:marRight w:val="0"/>
      <w:marTop w:val="0"/>
      <w:marBottom w:val="0"/>
      <w:divBdr>
        <w:top w:space="0" w:sz="0" w:color="auto" w:val="none"/>
        <w:left w:space="0" w:sz="0" w:color="auto" w:val="none"/>
        <w:bottom w:space="0" w:sz="0" w:color="auto" w:val="none"/>
        <w:right w:space="0" w:sz="0" w:color="auto" w:val="none"/>
      </w:divBdr>
    </w:div>
    <w:div w:id="17370474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2015.</izvorni_sadrzaj>
    <derivirana_varijabla naziv="DomainObject.Predmet.DatumOsnivanja_1">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ponovan postupak 1.1.2015.</izvorni_sadrzaj>
    <derivirana_varijabla naziv="DomainObject.Predmet.Opis_1">prijedlog za otvaranje st. postupka. ponovan postupak 1.1.2015.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St-268/2015</izvorni_sadrzaj>
    <derivirana_varijabla naziv="DomainObject.Predmet.OznakaBroj_1">St-268/2015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HAMER društvo s ograničenom odgovornošću za proizvodnju, trgovinu, usluge i uvoz - izvoz</izvorni_sadrzaj>
    <derivirana_varijabla naziv="DomainObject.Predmet.ProtustrankaFormated_1">  HAMER društvo s ograničenom odgovornošću za proizvodnju, trgovinu, usluge i uvoz - izvoz</derivirana_varijabla>
  </DomainObject.Predmet.ProtustrankaFormated>
  <DomainObject.Predmet.ProtustrankaFormatedOIB>
    <izvorni_sadrzaj>  HAMER društvo s ograničenom odgovornošću za proizvodnju, trgovinu, usluge i uvoz - izvoz, OIB 66308082006</izvorni_sadrzaj>
    <derivirana_varijabla naziv="DomainObject.Predmet.ProtustrankaFormatedOIB_1">  HAMER društvo s ograničenom odgovornošću za proizvodnju, trgovinu, usluge i uvoz - izvoz, OIB 66308082006</derivirana_varijabla>
  </DomainObject.Predmet.ProtustrankaFormatedOIB>
  <DomainObject.Predmet.ProtustrankaFormatedWithAdress>
    <izvorni_sadrzaj> HAMER društvo s ograničenom odgovornošću za proizvodnju, trgovinu, usluge i uvoz - izvoz, Marije Jurić-Zagorke 14, 40000 Čakovec</izvorni_sadrzaj>
    <derivirana_varijabla naziv="DomainObject.Predmet.ProtustrankaFormatedWithAdress_1"> HAMER društvo s ograničenom odgovornošću za proizvodnju, trgovinu, usluge i uvoz - izvoz, Marije Jurić-Zagorke 14, 40000 Čakovec</derivirana_varijabla>
  </DomainObject.Predmet.ProtustrankaFormatedWithAdress>
  <DomainObject.Predmet.ProtustrankaFormatedWithAdressOIB>
    <izvorni_sadrzaj> HAMER društvo s ograničenom odgovornošću za proizvodnju, trgovinu, usluge i uvoz - izvoz, OIB 66308082006, Marije Jurić-Zagorke 14, 40000 Čakovec</izvorni_sadrzaj>
    <derivirana_varijabla naziv="DomainObject.Predmet.ProtustrankaFormatedWithAdressOIB_1"> HAMER društvo s ograničenom odgovornošću za proizvodnju, trgovinu, usluge i uvoz - izvoz, OIB 66308082006, Marije Jurić-Zagorke 14, 40000 Čakovec</derivirana_varijabla>
  </DomainObject.Predmet.ProtustrankaFormatedWithAdressOIB>
  <DomainObject.Predmet.ProtustrankaWithAdress>
    <izvorni_sadrzaj>HAMER društvo s ograničenom odgovornošću za proizvodnju, trgovinu, usluge i uvoz - izvoz Marije Jurić-Zagorke 14, 40000 Čakovec</izvorni_sadrzaj>
    <derivirana_varijabla naziv="DomainObject.Predmet.ProtustrankaWithAdress_1">HAMER društvo s ograničenom odgovornošću za proizvodnju, trgovinu, usluge i uvoz - izvoz Marije Jurić-Zagorke 14, 40000 Čakovec</derivirana_varijabla>
  </DomainObject.Predmet.ProtustrankaWithAdress>
  <DomainObject.Predmet.ProtustrankaWithAdressOIB>
    <izvorni_sadrzaj>HAMER društvo s ograničenom odgovornošću za proizvodnju, trgovinu, usluge i uvoz - izvoz, OIB 66308082006, Marije Jurić-Zagorke 14, 40000 Čakovec</izvorni_sadrzaj>
    <derivirana_varijabla naziv="DomainObject.Predmet.ProtustrankaWithAdressOIB_1">HAMER društvo s ograničenom odgovornošću za proizvodnju, trgovinu, usluge i uvoz - izvoz, OIB 66308082006, Marije Jurić-Zagorke 14, 40000 Čakovec</derivirana_varijabla>
  </DomainObject.Predmet.ProtustrankaWithAdressOIB>
  <DomainObject.Predmet.ProtustrankaNazivFormated>
    <izvorni_sadrzaj>HAMER društvo s ograničenom odgovornošću za proizvodnju, trgovinu, usluge i uvoz - izvoz</izvorni_sadrzaj>
    <derivirana_varijabla naziv="DomainObject.Predmet.ProtustrankaNazivFormated_1">HAMER društvo s ograničenom odgovornošću za proizvodnju, trgovinu, usluge i uvoz - izvoz</derivirana_varijabla>
  </DomainObject.Predmet.ProtustrankaNazivFormated>
  <DomainObject.Predmet.ProtustrankaNazivFormatedOIB>
    <izvorni_sadrzaj>HAMER društvo s ograničenom odgovornošću za proizvodnju, trgovinu, usluge i uvoz - izvoz, OIB 66308082006</izvorni_sadrzaj>
    <derivirana_varijabla naziv="DomainObject.Predmet.ProtustrankaNazivFormatedOIB_1">HAMER društvo s ograničenom odgovornošću za proizvodnju, trgovinu, usluge i uvoz - izvoz, OIB 66308082006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MEĐIMURJE PMP društvo s ograničenom odgovornošću za trgovinu i usluge</izvorni_sadrzaj>
    <derivirana_varijabla naziv="DomainObject.Predmet.StrankaFormated_1">  MEĐIMURJE PMP društvo s ograničenom odgovornošću za trgovinu i usluge</derivirana_varijabla>
  </DomainObject.Predmet.StrankaFormated>
  <DomainObject.Predmet.StrankaFormatedOIB>
    <izvorni_sadrzaj>  MEĐIMURJE PMP društvo s ograničenom odgovornošću za trgovinu i usluge, OIB 32472378258</izvorni_sadrzaj>
    <derivirana_varijabla naziv="DomainObject.Predmet.StrankaFormatedOIB_1">  MEĐIMURJE PMP društvo s ograničenom odgovornošću za trgovinu i usluge, OIB 32472378258</derivirana_varijabla>
  </DomainObject.Predmet.StrankaFormatedOIB>
  <DomainObject.Predmet.StrankaFormatedWithAdress>
    <izvorni_sadrzaj> MEĐIMURJE PMP društvo s ograničenom odgovornošću za trgovinu i usluge, Zrinsko-Frankopanska/bb, 40000 Čakovec</izvorni_sadrzaj>
    <derivirana_varijabla naziv="DomainObject.Predmet.StrankaFormatedWithAdress_1"> MEĐIMURJE PMP društvo s ograničenom odgovornošću za trgovinu i usluge, Zrinsko-Frankopanska/bb, 40000 Čakovec</derivirana_varijabla>
  </DomainObject.Predmet.StrankaFormatedWithAdress>
  <DomainObject.Predmet.StrankaFormatedWithAdressOIB>
    <izvorni_sadrzaj> MEĐIMURJE PMP društvo s ograničenom odgovornošću za trgovinu i usluge, OIB 32472378258, Zrinsko-Frankopanska/bb, 40000 Čakovec</izvorni_sadrzaj>
    <derivirana_varijabla naziv="DomainObject.Predmet.StrankaFormatedWithAdressOIB_1"> MEĐIMURJE PMP društvo s ograničenom odgovornošću za trgovinu i usluge, OIB 32472378258, Zrinsko-Frankopanska/bb, 40000 Čakovec</derivirana_varijabla>
  </DomainObject.Predmet.StrankaFormatedWithAdressOIB>
  <DomainObject.Predmet.StrankaWithAdress>
    <izvorni_sadrzaj>MEĐIMURJE PMP društvo s ograničenom odgovornošću za trgovinu i usluge Zrinsko-Frankopanska/bb,40000 Čakovec</izvorni_sadrzaj>
    <derivirana_varijabla naziv="DomainObject.Predmet.StrankaWithAdress_1">MEĐIMURJE PMP društvo s ograničenom odgovornošću za trgovinu i usluge Zrinsko-Frankopanska/bb,40000 Čakovec</derivirana_varijabla>
  </DomainObject.Predmet.StrankaWithAdress>
  <DomainObject.Predmet.StrankaWithAdressOIB>
    <izvorni_sadrzaj>MEĐIMURJE PMP društvo s ograničenom odgovornošću za trgovinu i usluge, OIB 32472378258, Zrinsko-Frankopanska/bb,40000 Čakovec</izvorni_sadrzaj>
    <derivirana_varijabla naziv="DomainObject.Predmet.StrankaWithAdressOIB_1">MEĐIMURJE PMP društvo s ograničenom odgovornošću za trgovinu i usluge, OIB 32472378258, Zrinsko-Frankopanska/bb,40000 Čakovec</derivirana_varijabla>
  </DomainObject.Predmet.StrankaWithAdressOIB>
  <DomainObject.Predmet.StrankaNazivFormated>
    <izvorni_sadrzaj>MEĐIMURJE PMP društvo s ograničenom odgovornošću za trgovinu i usluge</izvorni_sadrzaj>
    <derivirana_varijabla naziv="DomainObject.Predmet.StrankaNazivFormated_1">MEĐIMURJE PMP društvo s ograničenom odgovornošću za trgovinu i usluge</derivirana_varijabla>
  </DomainObject.Predmet.StrankaNazivFormated>
  <DomainObject.Predmet.StrankaNazivFormatedOIB>
    <izvorni_sadrzaj>MEĐIMURJE PMP društvo s ograničenom odgovornošću za trgovinu i usluge, OIB 32472378258</izvorni_sadrzaj>
    <derivirana_varijabla naziv="DomainObject.Predmet.StrankaNazivFormatedOIB_1">MEĐIMURJE PMP društvo s ograničenom odgovornošću za trgovinu i usluge, OIB 32472378258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MEĐIMURJE PMP društvo s ograničenom odgovornošću za trgovinu i usluge</item>
    </izvorni_sadrzaj>
    <derivirana_varijabla naziv="DomainObject.Predmet.StrankaListFormated_1">
      <item>MEĐIMURJE PMP društvo s ograničenom odgovornošću za trgovinu i usluge</item>
    </derivirana_varijabla>
  </DomainObject.Predmet.StrankaListFormated>
  <DomainObject.Predmet.StrankaListFormatedOIB>
    <izvorni_sadrzaj>
      <item>MEĐIMURJE PMP društvo s ograničenom odgovornošću za trgovinu i usluge, OIB 32472378258</item>
    </izvorni_sadrzaj>
    <derivirana_varijabla naziv="DomainObject.Predmet.StrankaListFormatedOIB_1">
      <item>MEĐIMURJE PMP društvo s ograničenom odgovornošću za trgovinu i usluge, OIB 32472378258</item>
    </derivirana_varijabla>
  </DomainObject.Predmet.StrankaListFormatedOIB>
  <DomainObject.Predmet.StrankaListFormatedWithAdress>
    <izvorni_sadrzaj>
      <item>MEĐIMURJE PMP društvo s ograničenom odgovornošću za trgovinu i usluge, Zrinsko-Frankopanska/bb, 40000 Čakovec</item>
    </izvorni_sadrzaj>
    <derivirana_varijabla naziv="DomainObject.Predmet.StrankaListFormatedWithAdress_1">
      <item>MEĐIMURJE PMP društvo s ograničenom odgovornošću za trgovinu i usluge, Zrinsko-Frankopanska/bb, 40000 Čakovec</item>
    </derivirana_varijabla>
  </DomainObject.Predmet.StrankaListFormatedWithAdress>
  <DomainObject.Predmet.StrankaListFormatedWithAdressOIB>
    <izvorni_sadrzaj>
      <item>MEĐIMURJE PMP društvo s ograničenom odgovornošću za trgovinu i usluge, OIB 32472378258, Zrinsko-Frankopanska/bb, 40000 Čakovec</item>
    </izvorni_sadrzaj>
    <derivirana_varijabla naziv="DomainObject.Predmet.StrankaListFormatedWithAdressOIB_1">
      <item>MEĐIMURJE PMP društvo s ograničenom odgovornošću za trgovinu i usluge, OIB 32472378258, Zrinsko-Frankopanska/bb, 40000 Čakovec</item>
    </derivirana_varijabla>
  </DomainObject.Predmet.StrankaListFormatedWithAdressOIB>
  <DomainObject.Predmet.StrankaListNazivFormated>
    <izvorni_sadrzaj>
      <item>MEĐIMURJE PMP društvo s ograničenom odgovornošću za trgovinu i usluge</item>
    </izvorni_sadrzaj>
    <derivirana_varijabla naziv="DomainObject.Predmet.StrankaListNazivFormated_1">
      <item>MEĐIMURJE PMP društvo s ograničenom odgovornošću za trgovinu i usluge</item>
    </derivirana_varijabla>
  </DomainObject.Predmet.StrankaListNazivFormated>
  <DomainObject.Predmet.StrankaListNazivFormatedOIB>
    <izvorni_sadrzaj>
      <item>MEĐIMURJE PMP društvo s ograničenom odgovornošću za trgovinu i usluge, OIB 32472378258</item>
    </izvorni_sadrzaj>
    <derivirana_varijabla naziv="DomainObject.Predmet.StrankaListNazivFormatedOIB_1">
      <item>MEĐIMURJE PMP društvo s ograničenom odgovornošću za trgovinu i usluge, OIB 32472378258</item>
    </derivirana_varijabla>
  </DomainObject.Predmet.StrankaListNazivFormatedOIB>
  <DomainObject.Predmet.ProtuStrankaListFormated>
    <izvorni_sadrzaj>
      <item>HAMER društvo s ograničenom odgovornošću za proizvodnju, trgovinu, usluge i uvoz - izvoz</item>
    </izvorni_sadrzaj>
    <derivirana_varijabla naziv="DomainObject.Predmet.ProtuStrankaListFormated_1">
      <item>HAMER društvo s ograničenom odgovornošću za proizvodnju, trgovinu, usluge i uvoz - izvoz</item>
    </derivirana_varijabla>
  </DomainObject.Predmet.ProtuStrankaListFormated>
  <DomainObject.Predmet.ProtuStrankaListFormatedOIB>
    <izvorni_sadrzaj>
      <item>HAMER društvo s ograničenom odgovornošću za proizvodnju, trgovinu, usluge i uvoz - izvoz, OIB 66308082006</item>
    </izvorni_sadrzaj>
    <derivirana_varijabla naziv="DomainObject.Predmet.ProtuStrankaListFormatedOIB_1">
      <item>HAMER društvo s ograničenom odgovornošću za proizvodnju, trgovinu, usluge i uvoz - izvoz, OIB 66308082006</item>
    </derivirana_varijabla>
  </DomainObject.Predmet.ProtuStrankaListFormatedOIB>
  <DomainObject.Predmet.ProtuStrankaListFormatedWithAdress>
    <izvorni_sadrzaj>
      <item>HAMER društvo s ograničenom odgovornošću za proizvodnju, trgovinu, usluge i uvoz - izvoz, Marije Jurić-Zagorke 14, 40000 Čakovec</item>
    </izvorni_sadrzaj>
    <derivirana_varijabla naziv="DomainObject.Predmet.ProtuStrankaListFormatedWithAdress_1">
      <item>HAMER društvo s ograničenom odgovornošću za proizvodnju, trgovinu, usluge i uvoz - izvoz, Marije Jurić-Zagorke 14, 40000 Čakovec</item>
    </derivirana_varijabla>
  </DomainObject.Predmet.ProtuStrankaListFormatedWithAdress>
  <DomainObject.Predmet.ProtuStrankaListFormatedWithAdressOIB>
    <izvorni_sadrzaj>
      <item>HAMER društvo s ograničenom odgovornošću za proizvodnju, trgovinu, usluge i uvoz - izvoz, OIB 66308082006, Marije Jurić-Zagorke 14, 40000 Čakovec</item>
    </izvorni_sadrzaj>
    <derivirana_varijabla naziv="DomainObject.Predmet.ProtuStrankaListFormatedWithAdressOIB_1">
      <item>HAMER društvo s ograničenom odgovornošću za proizvodnju, trgovinu, usluge i uvoz - izvoz, OIB 66308082006, Marije Jurić-Zagorke 14, 40000 Čakovec</item>
    </derivirana_varijabla>
  </DomainObject.Predmet.ProtuStrankaListFormatedWithAdressOIB>
  <DomainObject.Predmet.ProtuStrankaListNazivFormated>
    <izvorni_sadrzaj>
      <item>HAMER društvo s ograničenom odgovornošću za proizvodnju, trgovinu, usluge i uvoz - izvoz</item>
    </izvorni_sadrzaj>
    <derivirana_varijabla naziv="DomainObject.Predmet.ProtuStrankaListNazivFormated_1">
      <item>HAMER društvo s ograničenom odgovornošću za proizvodnju, trgovinu, usluge i uvoz - izvoz</item>
    </derivirana_varijabla>
  </DomainObject.Predmet.ProtuStrankaListNazivFormated>
  <DomainObject.Predmet.ProtuStrankaListNazivFormatedOIB>
    <izvorni_sadrzaj>
      <item>HAMER društvo s ograničenom odgovornošću za proizvodnju, trgovinu, usluge i uvoz - izvoz, OIB 66308082006</item>
    </izvorni_sadrzaj>
    <derivirana_varijabla naziv="DomainObject.Predmet.ProtuStrankaListNazivFormatedOIB_1">
      <item>HAMER društvo s ograničenom odgovornošću za proizvodnju, trgovinu, usluge i uvoz - izvoz, OIB 66308082006</item>
    </derivirana_varijabla>
  </DomainObject.Predmet.ProtuStrankaListNazivFormatedOIB>
  <DomainObject.Predmet.OstaliListFormated>
    <izvorni_sadrzaj>
      <item>Sudski registar</item>
      <item>Majda, odvjetnica iz ZOU Damjanović</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izvorni_sadrzaj>
    <derivirana_varijabla naziv="DomainObject.Predmet.OstaliListFormated_1">
      <item>Sudski registar</item>
      <item>Majda, odvjetnica iz ZOU Damjanović</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derivirana_varijabla>
  </DomainObject.Predmet.OstaliListFormated>
  <DomainObject.Predmet.OstaliListFormatedOIB>
    <izvorni_sadrzaj>
      <item>Sudski registar</item>
      <item>Majda, odvjetnica iz ZOU Damjanović, OIB 46271167230</item>
      <item>Županijsko državno odvjetništvo u Varaždinu</item>
      <item>Ivica Plavetić - otkaz punomoći</item>
      <item>Županijsko državno odvjetništvo</item>
      <item>Kristijan Hamer</item>
      <item>Vlasta Santo-olđa, OIB 94294490567</item>
      <item>Stanko Makar, OIB 49218337993</item>
      <item>Općinski sud u Čakovcu - Z.K. odjel</item>
      <item>Porezna uprava - Ispostava Čakovec</item>
    </izvorni_sadrzaj>
    <derivirana_varijabla naziv="DomainObject.Predmet.OstaliListFormatedOIB_1">
      <item>Sudski registar</item>
      <item>Majda, odvjetnica iz ZOU Damjanović, OIB 46271167230</item>
      <item>Županijsko državno odvjetništvo u Varaždinu</item>
      <item>Ivica Plavetić - otkaz punomoći</item>
      <item>Županijsko državno odvjetništvo</item>
      <item>Kristijan Hamer</item>
      <item>Vlasta Santo-olđa, OIB 94294490567</item>
      <item>Stanko Makar, OIB 49218337993</item>
      <item>Općinski sud u Čakovcu - Z.K. odjel</item>
      <item>Porezna uprava - Ispostava Čakovec</item>
    </derivirana_varijabla>
  </DomainObject.Predmet.OstaliListFormatedOIB>
  <DomainObject.Predmet.OstaliListFormatedWithAdress>
    <izvorni_sadrzaj>
      <item>Sudski registar, B.Radića 2, 42000 Varaždin</item>
      <item>Majda, odvjetnica iz ZOU Damjanović, R. Boškovića 23, 40000 Čakovec</item>
      <item>Županijsko državno odvjetništvo u Varaždinu</item>
      <item>Ivica Plavetić - otkaz punomoći</item>
      <item>Županijsko državno odvjetništvo</item>
      <item>Kristijan Hamer</item>
      <item>Vlasta Santo-olđa, Trenkova 14, 42000 Varaždin</item>
      <item>Stanko Makar, Augusta Šenoe 6, 42230 Sigetec Ludbreški</item>
      <item>Općinski sud u Čakovcu - Z.K. odjel, Ruđera Boškovića 18, 40000 Čakovec</item>
      <item>Porezna uprava - Ispostava Čakovec, O. Keršovanija, 40000 Čakovec</item>
    </izvorni_sadrzaj>
    <derivirana_varijabla naziv="DomainObject.Predmet.OstaliListFormatedWithAdress_1">
      <item>Sudski registar, B.Radića 2, 42000 Varaždin</item>
      <item>Majda, odvjetnica iz ZOU Damjanović, R. Boškovića 23, 40000 Čakovec</item>
      <item>Županijsko državno odvjetništvo u Varaždinu</item>
      <item>Ivica Plavetić - otkaz punomoći</item>
      <item>Županijsko državno odvjetništvo</item>
      <item>Kristijan Hamer</item>
      <item>Vlasta Santo-olđa, Trenkova 14, 42000 Varaždin</item>
      <item>Stanko Makar, Augusta Šenoe 6, 42230 Sigetec Ludbreški</item>
      <item>Općinski sud u Čakovcu - Z.K. odjel, Ruđera Boškovića 18, 40000 Čakovec</item>
      <item>Porezna uprava - Ispostava Čakovec, O. Keršovanija, 40000 Čakovec</item>
    </derivirana_varijabla>
  </DomainObject.Predmet.OstaliListFormatedWithAdress>
  <DomainObject.Predmet.OstaliListFormatedWithAdressOIB>
    <izvorni_sadrzaj>
      <item>Sudski registar, B.Radića 2, 42000 Varaždin</item>
      <item>Majda, odvjetnica iz ZOU Damjanović, OIB 46271167230, R. Boškovića 23, 40000 Čakovec</item>
      <item>Županijsko državno odvjetništvo u Varaždinu</item>
      <item>Ivica Plavetić - otkaz punomoći</item>
      <item>Županijsko državno odvjetništvo</item>
      <item>Kristijan Hamer</item>
      <item>Vlasta Santo-olđa, OIB 94294490567, Trenkova 14, 42000 Varaždin</item>
      <item>Stanko Makar, OIB 49218337993, Augusta Šenoe 6, 42230 Sigetec Ludbreški</item>
      <item>Općinski sud u Čakovcu - Z.K. odjel, Ruđera Boškovića 18, 40000 Čakovec</item>
      <item>Porezna uprava - Ispostava Čakovec, O. Keršovanija, 40000 Čakovec</item>
    </izvorni_sadrzaj>
    <derivirana_varijabla naziv="DomainObject.Predmet.OstaliListFormatedWithAdressOIB_1">
      <item>Sudski registar, B.Radića 2, 42000 Varaždin</item>
      <item>Majda, odvjetnica iz ZOU Damjanović, OIB 46271167230, R. Boškovića 23, 40000 Čakovec</item>
      <item>Županijsko državno odvjetništvo u Varaždinu</item>
      <item>Ivica Plavetić - otkaz punomoći</item>
      <item>Županijsko državno odvjetništvo</item>
      <item>Kristijan Hamer</item>
      <item>Vlasta Santo-olđa, OIB 94294490567, Trenkova 14, 42000 Varaždin</item>
      <item>Stanko Makar, OIB 49218337993, Augusta Šenoe 6, 42230 Sigetec Ludbreški</item>
      <item>Općinski sud u Čakovcu - Z.K. odjel, Ruđera Boškovića 18, 40000 Čakovec</item>
      <item>Porezna uprava - Ispostava Čakovec, O. Keršovanija, 40000 Čakovec</item>
    </derivirana_varijabla>
  </DomainObject.Predmet.OstaliListFormatedWithAdressOIB>
  <DomainObject.Predmet.OstaliListNazivFormated>
    <izvorni_sadrzaj>
      <item>Sudski registar</item>
      <item>Majda, odvjetnica iz ZOU Damjanović</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izvorni_sadrzaj>
    <derivirana_varijabla naziv="DomainObject.Predmet.OstaliListNazivFormated_1">
      <item>Sudski registar</item>
      <item>Majda, odvjetnica iz ZOU Damjanović</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derivirana_varijabla>
  </DomainObject.Predmet.OstaliListNazivFormated>
  <DomainObject.Predmet.OstaliListNazivFormatedOIB>
    <izvorni_sadrzaj>
      <item>Sudski registar</item>
      <item>Majda, odvjetnica iz ZOU Damjanović, OIB 46271167230</item>
      <item>Županijsko državno odvjetništvo u Varaždinu</item>
      <item>Ivica Plavetić - otkaz punomoći</item>
      <item>Županijsko državno odvjetništvo</item>
      <item>Kristijan Hamer</item>
      <item>Vlasta Santo-olđa, OIB 94294490567</item>
      <item>Stanko Makar, OIB 49218337993</item>
      <item>Općinski sud u Čakovcu - Z.K. odjel</item>
      <item>Porezna uprava - Ispostava Čakovec</item>
    </izvorni_sadrzaj>
    <derivirana_varijabla naziv="DomainObject.Predmet.OstaliListNazivFormatedOIB_1">
      <item>Sudski registar</item>
      <item>Majda, odvjetnica iz ZOU Damjanović, OIB 46271167230</item>
      <item>Županijsko državno odvjetništvo u Varaždinu</item>
      <item>Ivica Plavetić - otkaz punomoći</item>
      <item>Županijsko državno odvjetništvo</item>
      <item>Kristijan Hamer</item>
      <item>Vlasta Santo-olđa, OIB 94294490567</item>
      <item>Stanko Makar, OIB 49218337993</item>
      <item>Općinski sud u Čakovcu - Z.K. odjel</item>
      <item>Porezna uprava - Ispostava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MEĐIMURJE PMP društvo s ograničenom odgovornošću za trgovinu i usluge</izvorni_sadrzaj>
    <derivirana_varijabla naziv="DomainObject.Predmet.StrankaIDrugi_1">MEĐIMURJE PMP društvo s ograničenom odgovornošću za trgovinu i usluge</derivirana_varijabla>
  </DomainObject.Predmet.StrankaIDrugi>
  <DomainObject.Predmet.ProtustrankaIDrugi>
    <izvorni_sadrzaj>HAMER društvo s ograničenom odgovornošću za proizvodnju, trgovinu, usluge i uvoz - izvoz</izvorni_sadrzaj>
    <derivirana_varijabla naziv="DomainObject.Predmet.ProtustrankaIDrugi_1">HAMER društvo s ograničenom odgovornošću za proizvodnju, trgovinu, usluge i uvoz - izvoz</derivirana_varijabla>
  </DomainObject.Predmet.ProtustrankaIDrugi>
  <DomainObject.Predmet.StrankaIDrugiAdressOIB>
    <izvorni_sadrzaj>MEĐIMURJE PMP društvo s ograničenom odgovornošću za trgovinu i usluge, OIB 32472378258, Zrinsko-Frankopanska/bb, 40000 Čakovec</izvorni_sadrzaj>
    <derivirana_varijabla naziv="DomainObject.Predmet.StrankaIDrugiAdressOIB_1">MEĐIMURJE PMP društvo s ograničenom odgovornošću za trgovinu i usluge, OIB 32472378258, Zrinsko-Frankopanska/bb, 40000 Čakovec</derivirana_varijabla>
  </DomainObject.Predmet.StrankaIDrugiAdressOIB>
  <DomainObject.Predmet.ProtustrankaIDrugiAdressOIB>
    <izvorni_sadrzaj>HAMER društvo s ograničenom odgovornošću za proizvodnju, trgovinu, usluge i uvoz - izvoz, OIB 66308082006, Marije Jurić-Zagorke 14, 40000 Čakovec</izvorni_sadrzaj>
    <derivirana_varijabla naziv="DomainObject.Predmet.ProtustrankaIDrugiAdressOIB_1">HAMER društvo s ograničenom odgovornošću za proizvodnju, trgovinu, usluge i uvoz - izvoz, OIB 66308082006, Marije Jurić-Zagorke 14,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MEĐIMURJE PMP društvo s ograničenom odgovornošću za trgovinu i usluge</item>
      <item>HAMER društvo s ograničenom odgovornošću za proizvodnju, trgovinu, usluge i uvoz - izvoz</item>
      <item>Sudski registar</item>
      <item>Majda, odvjetnica iz ZOU Damjanović</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izvorni_sadrzaj>
    <derivirana_varijabla naziv="DomainObject.Predmet.SudioniciListNaziv_1">
      <item>MEĐIMURJE PMP društvo s ograničenom odgovornošću za trgovinu i usluge</item>
      <item>HAMER društvo s ograničenom odgovornošću za proizvodnju, trgovinu, usluge i uvoz - izvoz</item>
      <item>Sudski registar</item>
      <item>Majda, odvjetnica iz ZOU Damjanović</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derivirana_varijabla>
  </DomainObject.Predmet.SudioniciListNaziv>
  <DomainObject.Predmet.SudioniciListAdressOIB>
    <izvorni_sadrzaj>
      <item>MEĐIMURJE PMP društvo s ograničenom odgovornošću za trgovinu i usluge, OIB 32472378258, Zrinsko-Frankopanska/bb,40000 Čakovec</item>
      <item>HAMER društvo s ograničenom odgovornošću za proizvodnju, trgovinu, usluge i uvoz - izvoz, OIB 66308082006, Marije Jurić-Zagorke 14,40000 Čakovec</item>
      <item>Sudski registar, B.Radića 2,42000 Varaždin</item>
      <item>Majda, odvjetnica iz ZOU Damjanović, OIB 46271167230, R. Boškovića 23,40000 Čakovec</item>
      <item>Županijsko državno odvjetništvo u Varaždinu</item>
      <item>Ivica Plavetić - otkaz punomoći</item>
      <item>Županijsko državno odvjetništvo</item>
      <item>Kristijan Hamer</item>
      <item>Vlasta Santo-olđa, OIB 94294490567, Trenkova 14,42000 Varaždin</item>
      <item>Stanko Makar, OIB 49218337993, Augusta Šenoe 6,42230 Sigetec Ludbreški</item>
      <item>Općinski sud u Čakovcu - Z.K. odjel, Ruđera Boškovića 18,40000 Čakovec</item>
      <item>Porezna uprava - Ispostava Čakovec, O. Keršovanija,40000 Čakovec</item>
    </izvorni_sadrzaj>
    <derivirana_varijabla naziv="DomainObject.Predmet.SudioniciListAdressOIB_1">
      <item>MEĐIMURJE PMP društvo s ograničenom odgovornošću za trgovinu i usluge, OIB 32472378258, Zrinsko-Frankopanska/bb,40000 Čakovec</item>
      <item>HAMER društvo s ograničenom odgovornošću za proizvodnju, trgovinu, usluge i uvoz - izvoz, OIB 66308082006, Marije Jurić-Zagorke 14,40000 Čakovec</item>
      <item>Sudski registar, B.Radića 2,42000 Varaždin</item>
      <item>Majda, odvjetnica iz ZOU Damjanović, OIB 46271167230, R. Boškovića 23,40000 Čakovec</item>
      <item>Županijsko državno odvjetništvo u Varaždinu</item>
      <item>Ivica Plavetić - otkaz punomoći</item>
      <item>Županijsko državno odvjetništvo</item>
      <item>Kristijan Hamer</item>
      <item>Vlasta Santo-olđa, OIB 94294490567, Trenkova 14,42000 Varaždin</item>
      <item>Stanko Makar, OIB 49218337993, Augusta Šenoe 6,42230 Sigetec Ludbreški</item>
      <item>Općinski sud u Čakovcu - Z.K. odjel, Ruđera Boškovića 18,40000 Čakovec</item>
      <item>Porezna uprava - Ispostava Čakovec, O. Keršovanija,40000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32472378258</item>
      <item>, OIB 66308082006</item>
      <item>, OIB null</item>
      <item>, OIB 46271167230</item>
      <item>, OIB null</item>
      <item>, OIB null</item>
      <item>, OIB null</item>
      <item>, OIB null</item>
      <item>, OIB 94294490567</item>
      <item>, OIB 49218337993</item>
      <item>, OIB null</item>
      <item>, OIB null</item>
    </izvorni_sadrzaj>
    <derivirana_varijabla naziv="DomainObject.Predmet.SudioniciListNazivOIB_1">
      <item>, OIB 32472378258</item>
      <item>, OIB 66308082006</item>
      <item>, OIB null</item>
      <item>, OIB 46271167230</item>
      <item>, OIB null</item>
      <item>, OIB null</item>
      <item>, OIB null</item>
      <item>, OIB null</item>
      <item>, OIB 94294490567</item>
      <item>, OIB 49218337993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4A960B-FC63-43E4-B473-80B7308AC0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1116</properties:Words>
  <properties:Characters>6441</properties:Characters>
  <properties:Lines>144</properties:Lines>
  <properties:Paragraphs>50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2016-05-09T10:33:00Z</dcterms:created>
  <dc:creator>Maja Valušnig</dc:creator>
  <cp:lastModifiedBy>Nevenka Vuković</cp:lastModifiedBy>
  <cp:lastPrinted>2016-05-09T10:59:00Z</cp:lastPrinted>
  <dcterms:modified xmlns:xsi="http://www.w3.org/2001/XMLSchema-instance" xsi:type="dcterms:W3CDTF">2016-05-09T11:04:00Z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