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4b20" w14:paraId="5cc4b20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0497D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97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97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97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97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97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97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9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9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GUYS 25 j.d.o.o. LIŽNJAN</izvorni_sadrzaj>
    <derivirana_varijabla naziv="DomainObject.Predmet.ProtustrankaFormated_1">  LUCKY GUYS 25 j.d.o.o. LIŽNJAN</derivirana_varijabla>
  </DomainObject.Predmet.ProtustrankaFormated>
  <DomainObject.Predmet.ProtustrankaFormatedOIB>
    <izvorni_sadrzaj>  LUCKY GUYS 25 j.d.o.o. LIŽNJAN, OIB 47225238359</izvorni_sadrzaj>
    <derivirana_varijabla naziv="DomainObject.Predmet.ProtustrankaFormatedOIB_1">  LUCKY GUYS 25 j.d.o.o. LIŽNJAN, OIB 47225238359</derivirana_varijabla>
  </DomainObject.Predmet.ProtustrankaFormatedOIB>
  <DomainObject.Predmet.ProtustrankaFormatedWithAdress>
    <izvorni_sadrzaj> LUCKY GUYS 25 j.d.o.o. LIŽNJAN, Ližnjan 190, 52204 Ližnjan</izvorni_sadrzaj>
    <derivirana_varijabla naziv="DomainObject.Predmet.ProtustrankaFormatedWithAdress_1"> LUCKY GUYS 25 j.d.o.o. LIŽNJAN, Ližnjan 190, 52204 Ližnjan</derivirana_varijabla>
  </DomainObject.Predmet.ProtustrankaFormatedWithAdress>
  <DomainObject.Predmet.ProtustrankaFormatedWithAdressOIB>
    <izvorni_sadrzaj> LUCKY GUYS 25 j.d.o.o. LIŽNJAN, OIB 47225238359, Ližnjan 190, 52204 Ližnjan</izvorni_sadrzaj>
    <derivirana_varijabla naziv="DomainObject.Predmet.ProtustrankaFormatedWithAdressOIB_1"> LUCKY GUYS 25 j.d.o.o. LIŽNJAN, OIB 47225238359, Ližnjan 190, 52204 Ližnjan</derivirana_varijabla>
  </DomainObject.Predmet.ProtustrankaFormatedWithAdressOIB>
  <DomainObject.Predmet.ProtustrankaWithAdress>
    <izvorni_sadrzaj>LUCKY GUYS 25 j.d.o.o. LIŽNJAN Ližnjan 190, 52204 Ližnjan</izvorni_sadrzaj>
    <derivirana_varijabla naziv="DomainObject.Predmet.ProtustrankaWithAdress_1">LUCKY GUYS 25 j.d.o.o. LIŽNJAN Ližnjan 190, 52204 Ližnjan</derivirana_varijabla>
  </DomainObject.Predmet.ProtustrankaWithAdress>
  <DomainObject.Predmet.ProtustrankaWithAdressOIB>
    <izvorni_sadrzaj>LUCKY GUYS 25 j.d.o.o. LIŽNJAN, OIB 47225238359, Ližnjan 190, 52204 Ližnjan</izvorni_sadrzaj>
    <derivirana_varijabla naziv="DomainObject.Predmet.ProtustrankaWithAdressOIB_1">LUCKY GUYS 25 j.d.o.o. LIŽNJAN, OIB 47225238359, Ližnjan 190, 52204 Ližnjan</derivirana_varijabla>
  </DomainObject.Predmet.ProtustrankaWithAdressOIB>
  <DomainObject.Predmet.ProtustrankaNazivFormated>
    <izvorni_sadrzaj>LUCKY GUYS 25 j.d.o.o. LIŽNJAN</izvorni_sadrzaj>
    <derivirana_varijabla naziv="DomainObject.Predmet.ProtustrankaNazivFormated_1">LUCKY GUYS 25 j.d.o.o. LIŽNJAN</derivirana_varijabla>
  </DomainObject.Predmet.ProtustrankaNazivFormated>
  <DomainObject.Predmet.ProtustrankaNazivFormatedOIB>
    <izvorni_sadrzaj>LUCKY GUYS 25 j.d.o.o. LIŽNJAN, OIB 47225238359</izvorni_sadrzaj>
    <derivirana_varijabla naziv="DomainObject.Predmet.ProtustrankaNazivFormatedOIB_1">LUCKY GUYS 25 j.d.o.o. LIŽNJAN, OIB 47225238359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13368.87</izvorni_sadrzaj>
    <derivirana_varijabla naziv="DomainObject.Predmet.TrenutnaVrijednost_1">13368.87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LUCKY GUYS 25 j.d.o.o. LIŽNJAN</item>
    </izvorni_sadrzaj>
    <derivirana_varijabla naziv="DomainObject.Predmet.ProtuStrankaListFormated_1">
      <item>LUCKY GUYS 25 j.d.o.o. LIŽNJAN</item>
    </derivirana_varijabla>
  </DomainObject.Predmet.ProtuStrankaListFormated>
  <DomainObject.Predmet.ProtuStrankaListFormatedOIB>
    <izvorni_sadrzaj>
      <item>LUCKY GUYS 25 j.d.o.o. LIŽNJAN, OIB 47225238359</item>
    </izvorni_sadrzaj>
    <derivirana_varijabla naziv="DomainObject.Predmet.ProtuStrankaListFormatedOIB_1">
      <item>LUCKY GUYS 25 j.d.o.o. LIŽNJAN, OIB 47225238359</item>
    </derivirana_varijabla>
  </DomainObject.Predmet.ProtuStrankaListFormatedOIB>
  <DomainObject.Predmet.ProtuStrankaListFormatedWithAdress>
    <izvorni_sadrzaj>
      <item>LUCKY GUYS 25 j.d.o.o. LIŽNJAN, Ližnjan 190, 52204 Ližnjan</item>
    </izvorni_sadrzaj>
    <derivirana_varijabla naziv="DomainObject.Predmet.ProtuStrankaListFormatedWithAdress_1">
      <item>LUCKY GUYS 25 j.d.o.o. LIŽNJAN, Ližnjan 190, 52204 Ližnjan</item>
    </derivirana_varijabla>
  </DomainObject.Predmet.ProtuStrankaListFormatedWithAdress>
  <DomainObject.Predmet.ProtuStrankaListFormatedWithAdressOIB>
    <izvorni_sadrzaj>
      <item>LUCKY GUYS 25 j.d.o.o. LIŽNJAN, OIB 47225238359, Ližnjan 190, 52204 Ližnjan</item>
    </izvorni_sadrzaj>
    <derivirana_varijabla naziv="DomainObject.Predmet.ProtuStrankaListFormatedWithAdressOIB_1">
      <item>LUCKY GUYS 25 j.d.o.o. LIŽNJAN, OIB 47225238359, Ližnjan 190, 52204 Ližnjan</item>
    </derivirana_varijabla>
  </DomainObject.Predmet.ProtuStrankaListFormatedWithAdressOIB>
  <DomainObject.Predmet.ProtuStrankaListNazivFormated>
    <izvorni_sadrzaj>
      <item>LUCKY GUYS 25 j.d.o.o. LIŽNJAN</item>
    </izvorni_sadrzaj>
    <derivirana_varijabla naziv="DomainObject.Predmet.ProtuStrankaListNazivFormated_1">
      <item>LUCKY GUYS 25 j.d.o.o. LIŽNJAN</item>
    </derivirana_varijabla>
  </DomainObject.Predmet.ProtuStrankaListNazivFormated>
  <DomainObject.Predmet.ProtuStrankaListNazivFormatedOIB>
    <izvorni_sadrzaj>
      <item>LUCKY GUYS 25 j.d.o.o. LIŽNJAN, OIB 47225238359</item>
    </izvorni_sadrzaj>
    <derivirana_varijabla naziv="DomainObject.Predmet.ProtuStrankaListNazivFormatedOIB_1">
      <item>LUCKY GUYS 25 j.d.o.o. LIŽNJAN, OIB 47225238359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LUCKY GUYS 25 j.d.o.o. LIŽNJAN</izvorni_sadrzaj>
    <derivirana_varijabla naziv="DomainObject.Predmet.ProtustrankaIDrugi_1">LUCKY GUYS 25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LUCKY GUYS 25 j.d.o.o. LIŽNJAN, OIB 47225238359, Ližnjan 190, 52204 Ližnjan</izvorni_sadrzaj>
    <derivirana_varijabla naziv="DomainObject.Predmet.ProtustrankaIDrugiAdressOIB_1">LUCKY GUYS 25 j.d.o.o. LIŽNJAN, OIB 47225238359, Ližnjan 190,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LUCKY GUYS 25 j.d.o.o. LIŽNJAN</item>
    </izvorni_sadrzaj>
    <derivirana_varijabla naziv="DomainObject.Predmet.SudioniciListNaziv_1">
      <item>FINANCIJSKA AGENCIJA, RC RIJEKA, PODRUŽNICA PULA, PULA</item>
      <item>LUCKY GUYS 25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LUCKY GUYS 25 j.d.o.o. LIŽNJAN, OIB 47225238359, Ližnjan 190,52204 Ližnjan</item>
    </izvorni_sadrzaj>
    <derivirana_varijabla naziv="DomainObject.Predmet.SudioniciListAdressOIB_1">
      <item>FINANCIJSKA AGENCIJA, RC RIJEKA, PODRUŽNICA PULA, PULA, OIB 85821130368, Giardini 5,52100 Pula</item>
      <item>LUCKY GUYS 25 j.d.o.o. LIŽNJAN, OIB 47225238359, Ližnjan 190,52204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47225238359</item>
    </izvorni_sadrzaj>
    <derivirana_varijabla naziv="DomainObject.Predmet.SudioniciListNazivOIB_1">
      <item>, OIB 85821130368</item>
      <item>, OIB 47225238359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