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68b4" w14:paraId="4a868b4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F21C25">
        <w:t>457</w:t>
      </w:r>
      <w:r w:rsidR="005E09A7">
        <w:t>/</w:t>
      </w:r>
      <w:r w:rsidR="00826238">
        <w:t>20</w:t>
      </w:r>
      <w:r w:rsidR="005E09A7">
        <w:t>1</w:t>
      </w:r>
      <w:r w:rsidR="00F21C25">
        <w:t>7</w:t>
      </w:r>
      <w:r w:rsidR="00385531">
        <w:t>-</w:t>
      </w:r>
      <w:r w:rsidR="00F21C25">
        <w:t>7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F21C25">
        <w:t>ZMAJEVO OKO-ROGOZNICA</w:t>
      </w:r>
      <w:r w:rsidR="00F21C25" w:rsidRPr="00D66D2E">
        <w:t xml:space="preserve"> d.o.o., </w:t>
      </w:r>
      <w:r w:rsidR="00F21C25">
        <w:t>Rogoznica</w:t>
      </w:r>
      <w:r w:rsidR="00F21C25" w:rsidRPr="00D66D2E">
        <w:t xml:space="preserve">, </w:t>
      </w:r>
      <w:r w:rsidR="00F21C25">
        <w:t>Rogozničkih branitelja 47</w:t>
      </w:r>
      <w:r w:rsidR="00F21C25" w:rsidRPr="00D66D2E">
        <w:t xml:space="preserve">, OIB: </w:t>
      </w:r>
      <w:r w:rsidR="00F21C25">
        <w:t>19517378420</w:t>
      </w:r>
      <w:r w:rsidR="00A96663">
        <w:t>,</w:t>
      </w:r>
      <w:r w:rsidR="00BD5E63" w:rsidRPr="002F799A">
        <w:t xml:space="preserve"> dana </w:t>
      </w:r>
      <w:r w:rsidR="00A96663">
        <w:t>12</w:t>
      </w:r>
      <w:r w:rsidR="00BD5E63">
        <w:t xml:space="preserve">. </w:t>
      </w:r>
      <w:r w:rsidR="00FF6091">
        <w:t>prosinca</w:t>
      </w:r>
      <w:r w:rsidR="00BD5E63">
        <w:t xml:space="preserve"> 2017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>Ročište radi utvrđivanja pretpostavki za otvaranje stečajnog postupka i rasprave o pretpostavkama za otvaranje stečajnog postupka nad dužnikom  ZMAJEVO OKO-ROGOZNICA</w:t>
      </w:r>
      <w:r w:rsidRPr="00D66D2E">
        <w:t xml:space="preserve"> d.o.o., </w:t>
      </w:r>
      <w:r>
        <w:t>Rogoznica</w:t>
      </w:r>
      <w:r w:rsidRPr="00D66D2E">
        <w:t xml:space="preserve">, </w:t>
      </w:r>
      <w:r>
        <w:t>Rogozničkih branitelja 47</w:t>
      </w:r>
      <w:r w:rsidRPr="00D66D2E">
        <w:t xml:space="preserve">, OIB: </w:t>
      </w:r>
      <w:r>
        <w:t xml:space="preserve">19517378420¸ određuju se za dan </w:t>
      </w:r>
      <w:r w:rsidR="007F2D5B">
        <w:t>22. siječnja 2018</w:t>
      </w:r>
      <w:r w:rsidR="00F21C25" w:rsidRPr="00A96663">
        <w:t>. u 10,10</w:t>
      </w:r>
      <w:r w:rsidR="00F21C25">
        <w:t xml:space="preserve"> sati u zgradi Trgovačkog suda u Zadru, Stalna služba u Šibeniku, Stjepana Radića 81, sudnica 212.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r w:rsidRPr="00A96663">
        <w:rPr>
          <w:lang w:val="en-AU"/>
        </w:rPr>
        <w:t>Željan Bego iz Rogoznice</w:t>
      </w:r>
      <w:r w:rsidRPr="00A96663"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r w:rsidRPr="00A96663">
        <w:rPr>
          <w:lang w:val="en-AU"/>
        </w:rPr>
        <w:t>Željan Bego</w:t>
      </w:r>
      <w:r w:rsidRPr="00A96663">
        <w:t xml:space="preserve"> 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A96663">
        <w:t>12</w:t>
      </w:r>
      <w:r w:rsidR="00815E6C">
        <w:t xml:space="preserve">. </w:t>
      </w:r>
      <w:r w:rsidR="00817E3C">
        <w:t>prosinca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lastRenderedPageBreak/>
        <w:t>Članu uprave dužnika Željanu Begi iz Rogoznice, Rogozničkih branitelja 47 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725D77"/>
    <w:rsid w:val="0073755C"/>
    <w:rsid w:val="007764EE"/>
    <w:rsid w:val="007E2D17"/>
    <w:rsid w:val="007F2D5B"/>
    <w:rsid w:val="00815E6C"/>
    <w:rsid w:val="00817E3C"/>
    <w:rsid w:val="00826238"/>
    <w:rsid w:val="00870477"/>
    <w:rsid w:val="008C522C"/>
    <w:rsid w:val="009026AF"/>
    <w:rsid w:val="00924AF0"/>
    <w:rsid w:val="00A96663"/>
    <w:rsid w:val="00AB6B83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94D30"/>
    <w:rsid w:val="00EA46B8"/>
    <w:rsid w:val="00ED1E23"/>
    <w:rsid w:val="00F1661E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St-457/2017-6</izvorni_sadrzaj>
    <derivirana_varijabla naziv="DomainObject.Oznaka_1">St-457/2017-6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St-457/2017-6</izvorni_sadrzaj>
    <derivirana_varijabla naziv="DomainObject.PoslovniBrojDokumenta_1">St-457/2017-6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1470</properties:Characters>
  <properties:Lines>53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2017-12-11T14:17:00Z</dcterms:created>
  <dc:creator>Ardena Bajlo</dc:creator>
  <cp:lastModifiedBy>Nena Mužanović</cp:lastModifiedBy>
  <cp:lastPrinted>2017-08-25T08:46:00Z</cp:lastPrinted>
  <dcterms:modified xmlns:xsi="http://www.w3.org/2001/XMLSchema-instance" xsi:type="dcterms:W3CDTF">2017-12-14T12:23:00Z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St-457/2017-6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