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abb7" w14:paraId="2a6abb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577D92">
        <w:t>682</w:t>
      </w:r>
      <w:r w:rsidR="002F1438">
        <w:t>/1</w:t>
      </w:r>
      <w:r w:rsidR="003510E6">
        <w:t>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3510E6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CB2405" w:rsidRPr="009E6893">
        <w:t>p</w:t>
      </w:r>
      <w:r w:rsidR="00CB2405">
        <w:t xml:space="preserve">ovodom prijedloga predlagatelja </w:t>
      </w:r>
      <w:r w:rsidR="00577D92">
        <w:t>Financijske agencije, Zagreb, Ulica grada Vukovara 70,</w:t>
      </w:r>
      <w:r w:rsidR="00CB2405" w:rsidRPr="009E6893">
        <w:t xml:space="preserve"> za otvaranje </w:t>
      </w:r>
      <w:r w:rsidR="00CB2405">
        <w:t>s</w:t>
      </w:r>
      <w:r w:rsidR="00CB2405" w:rsidRPr="009E6893">
        <w:t>tečajnog postupka nad dužnikom</w:t>
      </w:r>
      <w:r w:rsidR="00CB2405">
        <w:t xml:space="preserve"> </w:t>
      </w:r>
      <w:r w:rsidR="00577D92">
        <w:t>ZADRUGA GREDA za proizvodnju, trgovinu i usluge, Greda, Greda 222, OIB 10116595643</w:t>
      </w:r>
      <w:r w:rsidR="00CB2405">
        <w:t xml:space="preserve">, dana </w:t>
      </w:r>
      <w:r w:rsidR="00577D92">
        <w:t>17. rujna</w:t>
      </w:r>
      <w:r w:rsidR="00CB2405">
        <w:t xml:space="preserve"> 2018.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 w:rsidRPr="00CB2405">
      <w:pPr>
        <w:ind w:firstLine="708"/>
        <w:jc w:val="both"/>
      </w:pPr>
      <w:r>
        <w:t xml:space="preserve">Zbog </w:t>
      </w:r>
      <w:r w:rsidR="00CB2405">
        <w:t xml:space="preserve">spriječenosti </w:t>
      </w:r>
      <w:r w:rsidR="00577D92">
        <w:t>privremenog stečajnog upravitelja,</w:t>
      </w:r>
      <w:r>
        <w:t xml:space="preserve"> </w:t>
      </w:r>
      <w:r w:rsidR="002F1438">
        <w:t xml:space="preserve">ročište radi </w:t>
      </w:r>
      <w:r w:rsidR="00577D92">
        <w:t xml:space="preserve">rasprave o pretpostavkama za </w:t>
      </w:r>
      <w:r w:rsidR="00CB2405">
        <w:t>otvaranje stečajnog postupka</w:t>
      </w:r>
      <w:r w:rsidR="00577D92">
        <w:t xml:space="preserve"> nad dužnikom</w:t>
      </w:r>
      <w:r>
        <w:t xml:space="preserve"> određeno za dan </w:t>
      </w:r>
      <w:r w:rsidR="00577D92">
        <w:t>25. rujna 2018.</w:t>
      </w:r>
      <w:r w:rsidR="002F1438">
        <w:t xml:space="preserve"> </w:t>
      </w:r>
      <w:proofErr w:type="spellStart"/>
      <w:r w:rsidR="00CB2405" w:rsidRPr="00CB2405">
        <w:rPr>
          <w:b/>
        </w:rPr>
        <w:t>prelaže</w:t>
      </w:r>
      <w:proofErr w:type="spellEnd"/>
      <w:r w:rsidR="00CB2405" w:rsidRPr="00CB2405">
        <w:rPr>
          <w:b/>
        </w:rPr>
        <w:t xml:space="preserve"> se za dan </w:t>
      </w:r>
      <w:r w:rsidR="00577D92">
        <w:rPr>
          <w:b/>
        </w:rPr>
        <w:t>10. listopada 2018. u 10,0</w:t>
      </w:r>
      <w:r w:rsidR="00CB2405" w:rsidRPr="00CB2405">
        <w:rPr>
          <w:b/>
        </w:rPr>
        <w:t>0 sati</w:t>
      </w:r>
      <w:r w:rsidR="00CB2405">
        <w:t>,</w:t>
      </w:r>
      <w:r w:rsidR="002F1438" w:rsidRPr="00CB2405">
        <w:t xml:space="preserve"> </w:t>
      </w:r>
      <w:r w:rsidRPr="00CB2405">
        <w:t>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577D92">
        <w:t>17. rujna</w:t>
      </w:r>
      <w:r w:rsidR="00CB2405">
        <w:t xml:space="preserve">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 xml:space="preserve">Za točnost </w:t>
      </w:r>
      <w:proofErr w:type="spellStart"/>
      <w:r w:rsidR="00E80FBC">
        <w:t>otpravka</w:t>
      </w:r>
      <w:proofErr w:type="spellEnd"/>
      <w:r w:rsidR="00E80FBC">
        <w:t>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77D92" w:rsidR="002D49A0">
      <w:pPr>
        <w:tabs>
          <w:tab w:pos="6703" w:val="left"/>
        </w:tabs>
      </w:pPr>
      <w:r>
        <w:tab/>
        <w:t xml:space="preserve"> </w:t>
      </w:r>
      <w:r w:rsidR="00577D92">
        <w:t xml:space="preserve">Renata </w:t>
      </w:r>
      <w:proofErr w:type="spellStart"/>
      <w:r w:rsidR="00577D92">
        <w:t>Klokočki</w:t>
      </w:r>
      <w:proofErr w:type="spellEnd"/>
    </w:p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0334"/>
    <w:rsid w:val="002D16B2"/>
    <w:rsid w:val="002D49A0"/>
    <w:rsid w:val="002F1438"/>
    <w:rsid w:val="003126C7"/>
    <w:rsid w:val="00343119"/>
    <w:rsid w:val="003510E6"/>
    <w:rsid w:val="003746BE"/>
    <w:rsid w:val="00375F51"/>
    <w:rsid w:val="00391C11"/>
    <w:rsid w:val="003F4A53"/>
    <w:rsid w:val="004B0A0A"/>
    <w:rsid w:val="004B4514"/>
    <w:rsid w:val="004B6701"/>
    <w:rsid w:val="004D27C4"/>
    <w:rsid w:val="0053264E"/>
    <w:rsid w:val="00577D92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757B"/>
    <w:rsid w:val="00874E6C"/>
    <w:rsid w:val="008C33DF"/>
    <w:rsid w:val="008D3D0F"/>
    <w:rsid w:val="00941993"/>
    <w:rsid w:val="0094791B"/>
    <w:rsid w:val="009A0E71"/>
    <w:rsid w:val="009C5BC5"/>
    <w:rsid w:val="009E0FFF"/>
    <w:rsid w:val="00A058DD"/>
    <w:rsid w:val="00A422FE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62037"/>
    <w:rsid w:val="00C71077"/>
    <w:rsid w:val="00C82C2F"/>
    <w:rsid w:val="00C84611"/>
    <w:rsid w:val="00C92DA2"/>
    <w:rsid w:val="00CB2405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GREDA za proizvodnju, trgovinu i usluge zastupanog po punomoćniku Olivera Svetopetrić</izvorni_sadrzaj>
    <derivirana_varijabla naziv="DomainObject.Predmet.ProtustrankaFormated_1">  ZADRUGA GREDA za proizvodnju, trgovinu i usluge zastupanog po punomoćniku Olivera Svetopetrić</derivirana_varijabla>
  </DomainObject.Predmet.ProtustrankaFormated>
  <DomainObject.Predmet.ProtustrankaFormatedOIB>
    <izvorni_sadrzaj>  ZADRUGA GREDA za proizvodnju, trgovinu i usluge, OIB 10116595643 zastupanog po punomoćniku Olivera Svetopetrić</izvorni_sadrzaj>
    <derivirana_varijabla naziv="DomainObject.Predmet.ProtustrankaFormatedOIB_1">  ZADRUGA GREDA za proizvodnju, trgovinu i usluge, OIB 10116595643 zastupanog po punomoćniku Olivera Svetopetrić</derivirana_varijabla>
  </DomainObject.Predmet.ProtustrankaFormatedOIB>
  <DomainObject.Predmet.ProtustrankaFormatedWithAdress>
    <izvorni_sadrzaj> ZADRUGA GREDA za proizvodnju, trgovinu i usluge, Greda 222, 44273 Greda zastupanog po punomoćniku Olivera Svetopetrić</izvorni_sadrzaj>
    <derivirana_varijabla naziv="DomainObject.Predmet.ProtustrankaFormatedWithAdress_1"> ZADRUGA GREDA za proizvodnju, trgovinu i usluge, Greda 222, 44273 Greda zastupanog po punomoćniku Olivera Svetopetrić</derivirana_varijabla>
  </DomainObject.Predmet.ProtustrankaFormatedWithAdress>
  <DomainObject.Predmet.ProtustrankaFormatedWithAdressOIB>
    <izvorni_sadrzaj> ZADRUGA GREDA za proizvodnju, trgovinu i usluge, OIB 10116595643, Greda 222, 44273 Greda zastupanog po punomoćniku Olivera Svetopetrić</izvorni_sadrzaj>
    <derivirana_varijabla naziv="DomainObject.Predmet.ProtustrankaFormatedWithAdressOIB_1"> ZADRUGA GREDA za proizvodnju, trgovinu i usluge, OIB 10116595643, Greda 222, 44273 Greda zastupanog po punomoćniku Olivera Svetopetrić</derivirana_varijabla>
  </DomainObject.Predmet.ProtustrankaFormatedWithAdressOIB>
  <DomainObject.Predmet.ProtustrankaWithAdress>
    <izvorni_sadrzaj>ZADRUGA GREDA za proizvodnju, trgovinu i usluge Greda 222, 44273 Greda</izvorni_sadrzaj>
    <derivirana_varijabla naziv="DomainObject.Predmet.ProtustrankaWithAdress_1">ZADRUGA GREDA za proizvodnju, trgovinu i usluge Greda 222, 44273 Greda</derivirana_varijabla>
  </DomainObject.Predmet.ProtustrankaWithAdress>
  <DomainObject.Predmet.ProtustrankaWithAdressOIB>
    <izvorni_sadrzaj>ZADRUGA GREDA za proizvodnju, trgovinu i usluge, OIB 10116595643, Greda 222, 44273 Greda</izvorni_sadrzaj>
    <derivirana_varijabla naziv="DomainObject.Predmet.ProtustrankaWithAdressOIB_1">ZADRUGA GREDA za proizvodnju, trgovinu i usluge, OIB 10116595643, Greda 222, 44273 Greda</derivirana_varijabla>
  </DomainObject.Predmet.ProtustrankaWithAdressOIB>
  <DomainObject.Predmet.ProtustrankaNazivFormated>
    <izvorni_sadrzaj>ZADRUGA GREDA za proizvodnju, trgovinu i usluge</izvorni_sadrzaj>
    <derivirana_varijabla naziv="DomainObject.Predmet.ProtustrankaNazivFormated_1">ZADRUGA GREDA za proizvodnju, trgovinu i usluge</derivirana_varijabla>
  </DomainObject.Predmet.ProtustrankaNazivFormated>
  <DomainObject.Predmet.ProtustrankaNazivFormatedOIB>
    <izvorni_sadrzaj>ZADRUGA GREDA za proizvodnju, trgovinu i usluge, OIB 10116595643</izvorni_sadrzaj>
    <derivirana_varijabla naziv="DomainObject.Predmet.ProtustrankaNazivFormatedOIB_1">ZADRUGA GREDA za proizvodnju, trgovinu i usluge, OIB 10116595643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GREDA za proizvodnju, trgovinu i usluge zastupanog po punomoćniku Olivera Svetopetrić</item>
    </izvorni_sadrzaj>
    <derivirana_varijabla naziv="DomainObject.Predmet.ProtuStrankaListFormated_1">
      <item>ZADRUGA GREDA za proizvodnju, trgovinu i usluge zastupanog po punomoćniku Olivera Svetopetrić</item>
    </derivirana_varijabla>
  </DomainObject.Predmet.ProtuStrankaListFormated>
  <DomainObject.Predmet.ProtuStrankaListFormatedOIB>
    <izvorni_sadrzaj>
      <item>ZADRUGA GREDA za proizvodnju, trgovinu i usluge, OIB 10116595643 zastupanog po punomoćniku Olivera Svetopetrić</item>
    </izvorni_sadrzaj>
    <derivirana_varijabla naziv="DomainObject.Predmet.ProtuStrankaListFormatedOIB_1">
      <item>ZADRUGA GREDA za proizvodnju, trgovinu i usluge, OIB 10116595643 zastupanog po punomoćniku Olivera Svetopetrić</item>
    </derivirana_varijabla>
  </DomainObject.Predmet.ProtuStrankaListFormatedOIB>
  <DomainObject.Predmet.ProtuStrankaListFormatedWithAdress>
    <izvorni_sadrzaj>
      <item>ZADRUGA GREDA za proizvodnju, trgovinu i usluge, Greda 222, 44273 Greda zastupanog po punomoćniku Olivera Svetopetrić</item>
    </izvorni_sadrzaj>
    <derivirana_varijabla naziv="DomainObject.Predmet.ProtuStrankaListFormatedWithAdress_1">
      <item>ZADRUGA GREDA za proizvodnju, trgovinu i usluge, Greda 222, 44273 Greda zastupanog po punomoćniku Olivera Svetopetrić</item>
    </derivirana_varijabla>
  </DomainObject.Predmet.ProtuStrankaListFormatedWithAdress>
  <DomainObject.Predmet.ProtuStrankaListFormatedWithAdressOIB>
    <izvorni_sadrzaj>
      <item>ZADRUGA GREDA za proizvodnju, trgovinu i usluge, OIB 10116595643, Greda 222, 44273 Greda zastupanog po punomoćniku Olivera Svetopetrić</item>
    </izvorni_sadrzaj>
    <derivirana_varijabla naziv="DomainObject.Predmet.ProtuStrankaListFormatedWithAdressOIB_1">
      <item>ZADRUGA GREDA za proizvodnju, trgovinu i usluge, OIB 10116595643, Greda 222, 44273 Greda zastupanog po punomoćniku Olivera Svetopetrić</item>
    </derivirana_varijabla>
  </DomainObject.Predmet.ProtuStrankaListFormatedWithAdressOIB>
  <DomainObject.Predmet.ProtuStrankaListNazivFormated>
    <izvorni_sadrzaj>
      <item>ZADRUGA GREDA za proizvodnju, trgovinu i usluge</item>
    </izvorni_sadrzaj>
    <derivirana_varijabla naziv="DomainObject.Predmet.ProtuStrankaListNazivFormated_1">
      <item>ZADRUGA GREDA za proizvodnju, trgovinu i usluge</item>
    </derivirana_varijabla>
  </DomainObject.Predmet.ProtuStrankaListNazivFormated>
  <DomainObject.Predmet.ProtuStrankaListNazivFormatedOIB>
    <izvorni_sadrzaj>
      <item>ZADRUGA GREDA za proizvodnju, trgovinu i usluge, OIB 10116595643</item>
    </izvorni_sadrzaj>
    <derivirana_varijabla naziv="DomainObject.Predmet.ProtuStrankaListNazivFormatedOIB_1">
      <item>ZADRUGA GREDA za proizvodnju, trgovinu i usluge, OIB 10116595643</item>
    </derivirana_varijabla>
  </DomainObject.Predmet.ProtuStrankaListNazivFormatedOIB>
  <DomainObject.Predmet.OstaliListFormated>
    <izvorni_sadrzaj>
      <item>Olivera Svetopetrić punomoćnica sudionika u postupku ZADRUGA GREDA za proizvodnju, trgovinu i usluge</item>
    </izvorni_sadrzaj>
    <derivirana_varijabla naziv="DomainObject.Predmet.OstaliListFormated_1">
      <item>Olivera Svetopetrić punomoćnica sudionika u postupku ZADRUGA GREDA za proizvodnju, trgovinu i usluge</item>
    </derivirana_varijabla>
  </DomainObject.Predmet.OstaliListFormated>
  <DomainObject.Predmet.OstaliListFormatedOIB>
    <izvorni_sadrzaj>
      <item>Olivera Svetopetrić, OIB 88767915417 punomoćnica sudionika u postupku ZADRUGA GREDA za proizvodnju, trgovinu i usluge</item>
    </izvorni_sadrzaj>
    <derivirana_varijabla naziv="DomainObject.Predmet.OstaliListFormatedOIB_1">
      <item>Olivera Svetopetrić, OIB 88767915417 punomoćnica sudionika u postupku ZADRUGA GREDA za proizvodnju, trgovinu i usluge</item>
    </derivirana_varijabla>
  </DomainObject.Predmet.OstaliListFormatedOIB>
  <DomainObject.Predmet.OstaliListFormatedWithAdress>
    <izvorni_sadrzaj>
      <item>Olivera Svetopetrić, Greda 222, 44273 Greda punomoćnica sudionika u postupku ZADRUGA GREDA za proizvodnju, trgovinu i usluge</item>
    </izvorni_sadrzaj>
    <derivirana_varijabla naziv="DomainObject.Predmet.OstaliListFormatedWithAdress_1">
      <item>Olivera Svetopetrić, Greda 222, 44273 Greda punomoćnica sudionika u postupku ZADRUGA GREDA za proizvodnju, trgovinu i usluge</item>
    </derivirana_varijabla>
  </DomainObject.Predmet.OstaliListFormatedWithAdress>
  <DomainObject.Predmet.OstaliListFormatedWithAdressOIB>
    <izvorni_sadrzaj>
      <item>Olivera Svetopetrić, OIB 88767915417, Greda 222, 44273 Greda punomoćnica sudionika u postupku ZADRUGA GREDA za proizvodnju, trgovinu i usluge</item>
    </izvorni_sadrzaj>
    <derivirana_varijabla naziv="DomainObject.Predmet.OstaliListFormatedWithAdressOIB_1">
      <item>Olivera Svetopetrić, OIB 88767915417, Greda 222, 44273 Greda punomoćnica sudionika u postupku ZADRUGA GREDA za proizvodnju, trgovinu i usluge</item>
    </derivirana_varijabla>
  </DomainObject.Predmet.OstaliListFormatedWithAdressOIB>
  <DomainObject.Predmet.OstaliListNazivFormated>
    <izvorni_sadrzaj>
      <item>Olivera Svetopetrić</item>
    </izvorni_sadrzaj>
    <derivirana_varijabla naziv="DomainObject.Predmet.OstaliListNazivFormated_1">
      <item>Olivera Svetopetrić</item>
    </derivirana_varijabla>
  </DomainObject.Predmet.OstaliListNazivFormated>
  <DomainObject.Predmet.OstaliListNazivFormatedOIB>
    <izvorni_sadrzaj>
      <item>Olivera Svetopetrić, OIB 88767915417</item>
    </izvorni_sadrzaj>
    <derivirana_varijabla naziv="DomainObject.Predmet.OstaliListNazivFormatedOIB_1">
      <item>Olivera Svetopetrić, OIB 88767915417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GREDA za proizvodnju, trgovinu i usluge</izvorni_sadrzaj>
    <derivirana_varijabla naziv="DomainObject.Predmet.ProtustrankaIDrugi_1">ZADRUGA GREDA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ZADRUGA GREDA za proizvodnju, trgovinu i usluge, OIB 10116595643, Greda 222, 44273 Greda</izvorni_sadrzaj>
    <derivirana_varijabla naziv="DomainObject.Predmet.ProtustrankaIDrugiAdressOIB_1">ZADRUGA GREDA za proizvodnju, trgovinu i usluge, OIB 10116595643, Greda 222, 44273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GREDA za proizvodnju, trgovinu i usluge</item>
      <item>Olivera Svetopetrić</item>
    </izvorni_sadrzaj>
    <derivirana_varijabla naziv="DomainObject.Predmet.SudioniciListNaziv_1">
      <item>FINA Regionalni centar Zagreb</item>
      <item>ZADRUGA GREDA za proizvodnju, trgovinu i usluge</item>
      <item>Olivera Svetopetrić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</izvorni_sadrzaj>
    <derivirana_varijabla naziv="DomainObject.Predmet.SudioniciListAdressOIB_1">
      <item>FINA Regionalni centar Zagreb, OIB 85821130368, Trg svibanjskih žrtava 1995. br. 1,10000 Zagreb</item>
      <item>ZADRUGA GREDA za proizvodnju, trgovinu i usluge, OIB 10116595643, Greda 222,44273 Greda</item>
      <item>Olivera Svetopetrić, OIB 88767915417, Greda 222,44273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10116595643</item>
      <item>, OIB 88767915417</item>
    </izvorni_sadrzaj>
    <derivirana_varijabla naziv="DomainObject.Predmet.SudioniciListNazivOIB_1">
      <item>, OIB 85821130368</item>
      <item>, OIB 10116595643</item>
      <item>, OIB 88767915417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87798-7923-41F2-B858-1B572849E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845</properties:Characters>
  <properties:Lines>35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2018-09-17T12:23:00Z</dcterms:created>
  <dc:creator>gboljkovac</dc:creator>
  <cp:lastModifiedBy>Renata Klokočki</cp:lastModifiedBy>
  <cp:lastPrinted>2018-09-17T12:22:00Z</cp:lastPrinted>
  <dcterms:modified xmlns:xsi="http://www.w3.org/2001/XMLSchema-instance" xsi:type="dcterms:W3CDTF">2018-09-17T12:24:00Z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PRELAGANJE ROČIŠTA-spriječenosti privre.steč. upravitelja-St-rujan-2018.docx)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