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7eb5" w14:paraId="6c17eb5" w:rsidRDefault="000E0F3D" w:rsidP="000E0F3D" w:rsidR="000E0F3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0F3D" w:rsidP="000E0F3D" w:rsidR="000E0F3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E0F3D" w:rsidP="000E0F3D" w:rsidR="000E0F3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E0F3D" w:rsidP="000E0F3D" w:rsidR="000E0F3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E0F3D" w:rsidP="000E0F3D" w:rsidR="000E0F3D"/>
    <w:p w:rsidRDefault="000E0F3D" w:rsidP="000E0F3D" w:rsidR="000E0F3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E0F3D" w:rsidP="000E0F3D" w:rsidR="000E0F3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E0F3D" w:rsidP="000E0F3D" w:rsidR="000E0F3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E0F3D" w:rsidP="000E0F3D" w:rsidR="000E0F3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E0F3D" w:rsidP="000E0F3D" w:rsidR="000E0F3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7497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N H R Grupa d. o. o. Novigrad, Svetog Antona 15, OIB 59721334278,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E0F3D" w:rsidP="000E0F3D" w:rsidR="000E0F3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E0F3D" w:rsidP="000E0F3D" w:rsidR="000E0F3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E0F3D" w:rsidP="000E0F3D" w:rsidR="000E0F3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E0F3D" w:rsidP="000E0F3D" w:rsidR="000E0F3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N H R Grupa d. o. o. Novigrad, Svetog Antona 15, OIB 59721334278.</w:t>
      </w:r>
    </w:p>
    <w:p w:rsidRDefault="000E0F3D" w:rsidP="000E0F3D" w:rsidR="000E0F3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E0F3D" w:rsidP="000E0F3D" w:rsidR="000E0F3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E0F3D" w:rsidP="000E0F3D" w:rsidR="000E0F3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E0F3D" w:rsidP="000E0F3D" w:rsidR="000E0F3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N H R Grupa d. o. o. Novigrad.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1314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8.393.311,28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E0F3D" w:rsidP="000E0F3D" w:rsidR="000E0F3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E0F3D" w:rsidP="000E0F3D" w:rsidR="000E0F3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E0F3D" w:rsidP="000E0F3D" w:rsidR="000E0F3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E0F3D" w:rsidP="000E0F3D" w:rsidR="000E0F3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E0F3D" w:rsidP="000E0F3D" w:rsidR="000E0F3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E0F3D" w:rsidP="000E0F3D" w:rsidR="000E0F3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0E0F3D" w:rsidP="000E0F3D" w:rsidR="000E0F3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E0F3D" w:rsidP="000E0F3D" w:rsidR="000E0F3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E0F3D" w:rsidP="000E0F3D" w:rsidR="000E0F3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E0F3D" w:rsidP="000E0F3D" w:rsidR="000E0F3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E0F3D" w:rsidP="000E0F3D" w:rsidR="000E0F3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0E0F3D" w:rsidP="000E0F3D" w:rsidR="000E0F3D" w:rsidRPr="00D05CA9">
      <w:pPr>
        <w:tabs>
          <w:tab w:pos="4116" w:val="left"/>
        </w:tabs>
      </w:pPr>
    </w:p>
    <w:p w:rsidRDefault="000E0F3D" w:rsidP="000E0F3D" w:rsidR="000E0F3D" w:rsidRPr="00D05CA9">
      <w:pPr>
        <w:tabs>
          <w:tab w:pos="4116" w:val="left"/>
        </w:tabs>
      </w:pPr>
    </w:p>
    <w:p w:rsidRDefault="000E0F3D" w:rsidP="000E0F3D" w:rsidR="000E0F3D" w:rsidRPr="00D05CA9">
      <w:pPr>
        <w:tabs>
          <w:tab w:pos="4116" w:val="left"/>
        </w:tabs>
      </w:pPr>
    </w:p>
    <w:p w:rsidRDefault="000E0F3D" w:rsidP="000E0F3D" w:rsidR="000E0F3D" w:rsidRPr="00D05CA9">
      <w:pPr>
        <w:tabs>
          <w:tab w:pos="4116" w:val="left"/>
        </w:tabs>
      </w:pPr>
    </w:p>
    <w:p w:rsidRDefault="000E0F3D" w:rsidP="000E0F3D" w:rsidR="000E0F3D" w:rsidRPr="00D05CA9">
      <w:pPr>
        <w:tabs>
          <w:tab w:pos="4116" w:val="left"/>
        </w:tabs>
      </w:pPr>
    </w:p>
    <w:p w:rsidRDefault="000E0F3D" w:rsidP="000E0F3D" w:rsidR="000E0F3D" w:rsidRPr="00D05CA9">
      <w:pPr>
        <w:tabs>
          <w:tab w:pos="4116" w:val="left"/>
        </w:tabs>
      </w:pPr>
    </w:p>
    <w:p w:rsidRDefault="000E0F3D" w:rsidP="000E0F3D" w:rsidR="000E0F3D" w:rsidRPr="00D05CA9">
      <w:pPr>
        <w:tabs>
          <w:tab w:pos="4116" w:val="left"/>
        </w:tabs>
      </w:pPr>
    </w:p>
    <w:p w:rsidRDefault="000E0F3D" w:rsidP="000E0F3D" w:rsidR="000E0F3D" w:rsidRPr="00D05CA9">
      <w:pPr>
        <w:tabs>
          <w:tab w:pos="4116" w:val="left"/>
        </w:tabs>
      </w:pPr>
    </w:p>
    <w:p w:rsidRDefault="000E0F3D" w:rsidP="000E0F3D" w:rsidR="000E0F3D" w:rsidRPr="00D05CA9">
      <w:pPr>
        <w:tabs>
          <w:tab w:pos="4116" w:val="left"/>
        </w:tabs>
      </w:pPr>
    </w:p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 w:rsidRPr="00D05CA9"/>
    <w:p w:rsidRDefault="000E0F3D" w:rsidP="000E0F3D" w:rsidR="000E0F3D"/>
    <w:p w:rsidRDefault="000E0F3D" w:rsidP="000E0F3D" w:rsidR="000E0F3D"/>
    <w:p w:rsidRDefault="000E0F3D" w:rsidP="000E0F3D" w:rsidR="000E0F3D"/>
    <w:p w:rsidRDefault="000E0F3D" w:rsidP="000E0F3D" w:rsidR="000E0F3D"/>
    <w:p w:rsidRDefault="000E0F3D" w:rsidP="000E0F3D" w:rsidR="000E0F3D"/>
    <w:p w:rsidRDefault="000E0F3D" w:rsidP="000E0F3D" w:rsidR="000E0F3D"/>
    <w:p w:rsidRDefault="000E0F3D" w:rsidP="000E0F3D" w:rsidR="000E0F3D"/>
    <w:p w:rsidRDefault="00253456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C22" w:rsidP="000E0F3D" w:rsidR="00740C22">
      <w:r>
        <w:separator/>
      </w:r>
    </w:p>
  </w:endnote>
  <w:endnote w:id="0" w:type="continuationSeparator">
    <w:p w:rsidRDefault="00740C22" w:rsidP="000E0F3D" w:rsidR="00740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C22" w:rsidP="000E0F3D" w:rsidR="00740C22">
      <w:r>
        <w:separator/>
      </w:r>
    </w:p>
  </w:footnote>
  <w:footnote w:id="0" w:type="continuationSeparator">
    <w:p w:rsidRDefault="00740C22" w:rsidP="000E0F3D" w:rsidR="00740C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C22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53456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29</w:t>
    </w:r>
    <w:r w:rsidR="000E0F3D">
      <w:t>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C22" w:rsidP="00A81E97" w:rsidR="00A81E97">
    <w:pPr>
      <w:pStyle w:val="Zaglavlje"/>
      <w:jc w:val="right"/>
    </w:pPr>
    <w:r>
      <w:t>11 St-29</w:t>
    </w:r>
    <w:r w:rsidR="000E0F3D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12A9"/>
    <w:rsid w:val="000E0F3D"/>
    <w:rsid w:val="00253456"/>
    <w:rsid w:val="00740C22"/>
    <w:rsid w:val="009A6044"/>
    <w:rsid w:val="00BF033F"/>
    <w:rsid w:val="00D7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F3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0F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0F3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0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0F3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E0F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F3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3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4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45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4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4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F3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0F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0F3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0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0F3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E0F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F3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3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45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45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4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4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 H R Grupa d.o.o. NOVIGRAD</izvorni_sadrzaj>
    <derivirana_varijabla naziv="DomainObject.Predmet.ProtustrankaFormated_1">  N H R Grupa d.o.o. NOVIGRAD</derivirana_varijabla>
  </DomainObject.Predmet.ProtustrankaFormated>
  <DomainObject.Predmet.ProtustrankaFormatedOIB>
    <izvorni_sadrzaj>  N H R Grupa d.o.o. NOVIGRAD, OIB 59721334278</izvorni_sadrzaj>
    <derivirana_varijabla naziv="DomainObject.Predmet.ProtustrankaFormatedOIB_1">  N H R Grupa d.o.o. NOVIGRAD, OIB 59721334278</derivirana_varijabla>
  </DomainObject.Predmet.ProtustrankaFormatedOIB>
  <DomainObject.Predmet.ProtustrankaFormatedWithAdress>
    <izvorni_sadrzaj> N H R Grupa d.o.o. NOVIGRAD, Svetog Antona 15, 23312 Novigrad</izvorni_sadrzaj>
    <derivirana_varijabla naziv="DomainObject.Predmet.ProtustrankaFormatedWithAdress_1"> N H R Grupa d.o.o. NOVIGRAD, Svetog Antona 15, 23312 Novigrad</derivirana_varijabla>
  </DomainObject.Predmet.ProtustrankaFormatedWithAdress>
  <DomainObject.Predmet.ProtustrankaFormatedWithAdressOIB>
    <izvorni_sadrzaj> N H R Grupa d.o.o. NOVIGRAD, OIB 59721334278, Svetog Antona 15, 23312 Novigrad</izvorni_sadrzaj>
    <derivirana_varijabla naziv="DomainObject.Predmet.ProtustrankaFormatedWithAdressOIB_1"> N H R Grupa d.o.o. NOVIGRAD, OIB 59721334278, Svetog Antona 15, 23312 Novigrad</derivirana_varijabla>
  </DomainObject.Predmet.ProtustrankaFormatedWithAdressOIB>
  <DomainObject.Predmet.ProtustrankaWithAdress>
    <izvorni_sadrzaj>N H R Grupa d.o.o. NOVIGRAD Svetog Antona 15, 23312 Novigrad</izvorni_sadrzaj>
    <derivirana_varijabla naziv="DomainObject.Predmet.ProtustrankaWithAdress_1">N H R Grupa d.o.o. NOVIGRAD Svetog Antona 15, 23312 Novigrad</derivirana_varijabla>
  </DomainObject.Predmet.ProtustrankaWithAdress>
  <DomainObject.Predmet.ProtustrankaWithAdressOIB>
    <izvorni_sadrzaj>N H R Grupa d.o.o. NOVIGRAD, OIB 59721334278, Svetog Antona 15, 23312 Novigrad</izvorni_sadrzaj>
    <derivirana_varijabla naziv="DomainObject.Predmet.ProtustrankaWithAdressOIB_1">N H R Grupa d.o.o. NOVIGRAD, OIB 59721334278, Svetog Antona 15, 23312 Novigrad</derivirana_varijabla>
  </DomainObject.Predmet.ProtustrankaWithAdressOIB>
  <DomainObject.Predmet.ProtustrankaNazivFormated>
    <izvorni_sadrzaj>N H R Grupa d.o.o. NOVIGRAD</izvorni_sadrzaj>
    <derivirana_varijabla naziv="DomainObject.Predmet.ProtustrankaNazivFormated_1">N H R Grupa d.o.o. NOVIGRAD</derivirana_varijabla>
  </DomainObject.Predmet.ProtustrankaNazivFormated>
  <DomainObject.Predmet.ProtustrankaNazivFormatedOIB>
    <izvorni_sadrzaj>N H R Grupa d.o.o. NOVIGRAD, OIB 59721334278</izvorni_sadrzaj>
    <derivirana_varijabla naziv="DomainObject.Predmet.ProtustrankaNazivFormatedOIB_1">N H R Grupa d.o.o. NOVIGRAD, OIB 59721334278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8393311.28</izvorni_sadrzaj>
    <derivirana_varijabla naziv="DomainObject.Predmet.TrenutnaVrijednost_1">8393311.28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 H R Grupa d.o.o. NOVIGRAD</item>
    </izvorni_sadrzaj>
    <derivirana_varijabla naziv="DomainObject.Predmet.ProtuStrankaListFormated_1">
      <item>N H R Grupa d.o.o. NOVIGRAD</item>
    </derivirana_varijabla>
  </DomainObject.Predmet.ProtuStrankaListFormated>
  <DomainObject.Predmet.ProtuStrankaListFormatedOIB>
    <izvorni_sadrzaj>
      <item>N H R Grupa d.o.o. NOVIGRAD, OIB 59721334278</item>
    </izvorni_sadrzaj>
    <derivirana_varijabla naziv="DomainObject.Predmet.ProtuStrankaListFormatedOIB_1">
      <item>N H R Grupa d.o.o. NOVIGRAD, OIB 59721334278</item>
    </derivirana_varijabla>
  </DomainObject.Predmet.ProtuStrankaListFormatedOIB>
  <DomainObject.Predmet.ProtuStrankaListFormatedWithAdress>
    <izvorni_sadrzaj>
      <item>N H R Grupa d.o.o. NOVIGRAD, Svetog Antona 15, 23312 Novigrad</item>
    </izvorni_sadrzaj>
    <derivirana_varijabla naziv="DomainObject.Predmet.ProtuStrankaListFormatedWithAdress_1">
      <item>N H R Grupa d.o.o. NOVIGRAD, Svetog Antona 15, 23312 Novigrad</item>
    </derivirana_varijabla>
  </DomainObject.Predmet.ProtuStrankaListFormatedWithAdress>
  <DomainObject.Predmet.ProtuStrankaListFormatedWithAdressOIB>
    <izvorni_sadrzaj>
      <item>N H R Grupa d.o.o. NOVIGRAD, OIB 59721334278, Svetog Antona 15, 23312 Novigrad</item>
    </izvorni_sadrzaj>
    <derivirana_varijabla naziv="DomainObject.Predmet.ProtuStrankaListFormatedWithAdressOIB_1">
      <item>N H R Grupa d.o.o. NOVIGRAD, OIB 59721334278, Svetog Antona 15, 23312 Novigrad</item>
    </derivirana_varijabla>
  </DomainObject.Predmet.ProtuStrankaListFormatedWithAdressOIB>
  <DomainObject.Predmet.ProtuStrankaListNazivFormated>
    <izvorni_sadrzaj>
      <item>N H R Grupa d.o.o. NOVIGRAD</item>
    </izvorni_sadrzaj>
    <derivirana_varijabla naziv="DomainObject.Predmet.ProtuStrankaListNazivFormated_1">
      <item>N H R Grupa d.o.o. NOVIGRAD</item>
    </derivirana_varijabla>
  </DomainObject.Predmet.ProtuStrankaListNazivFormated>
  <DomainObject.Predmet.ProtuStrankaListNazivFormatedOIB>
    <izvorni_sadrzaj>
      <item>N H R Grupa d.o.o. NOVIGRAD, OIB 59721334278</item>
    </izvorni_sadrzaj>
    <derivirana_varijabla naziv="DomainObject.Predmet.ProtuStrankaListNazivFormatedOIB_1">
      <item>N H R Grupa d.o.o. NOVIGRAD, OIB 59721334278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 H R Grupa d.o.o. NOVIGRAD</izvorni_sadrzaj>
    <derivirana_varijabla naziv="DomainObject.Predmet.ProtustrankaIDrugi_1">N H R Grupa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 H R Grupa d.o.o. NOVIGRAD, OIB 59721334278, Svetog Antona 15, 23312 Novigrad</izvorni_sadrzaj>
    <derivirana_varijabla naziv="DomainObject.Predmet.ProtustrankaIDrugiAdressOIB_1">N H R Grupa d.o.o. NOVIGRAD, OIB 59721334278, Svetog Antona 15,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 H R Grupa d.o.o. NOVIGRAD</item>
    </izvorni_sadrzaj>
    <derivirana_varijabla naziv="DomainObject.Predmet.SudioniciListNaziv_1">
      <item>FINANCIJSKA AGENCIJA, RC RIJEKA, PODRUŽNICA PULA, PULA</item>
      <item>N H R Grupa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 H R Grupa d.o.o. NOVIGRAD, OIB 59721334278, Svetog Antona 15,23312 Novigrad</item>
    </izvorni_sadrzaj>
    <derivirana_varijabla naziv="DomainObject.Predmet.SudioniciListAdressOIB_1">
      <item>FINANCIJSKA AGENCIJA, RC RIJEKA, PODRUŽNICA PULA, PULA, OIB 85821130368, Giardini 5,52100 Pula</item>
      <item>N H R Grupa d.o.o. NOVIGRAD, OIB 59721334278, Svetog Antona 15,23312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59721334278</item>
    </izvorni_sadrzaj>
    <derivirana_varijabla naziv="DomainObject.Predmet.SudioniciListNazivOIB_1">
      <item>, OIB 85821130368</item>
      <item>, OIB 59721334278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373</properties:Words>
  <properties:Characters>1973</properties:Characters>
  <properties:Lines>80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2015-11-18T13:49:00Z</dcterms:created>
  <dc:creator>Mihaela Kaligari</dc:creator>
  <dc:description/>
  <cp:keywords/>
  <cp:lastModifiedBy>Ana Jeromela</cp:lastModifiedBy>
  <cp:lastPrinted>2015-11-30T06:56:00Z</cp:lastPrinted>
  <dcterms:modified xmlns:xsi="http://www.w3.org/2001/XMLSchema-instance" xsi:type="dcterms:W3CDTF">2015-11-30T06:56:00Z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