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0c3a" w14:paraId="3570c3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06F55">
        <w:rPr>
          <w:rFonts w:hAnsi="Times New Roman" w:ascii="Times New Roman"/>
          <w:szCs w:val="24"/>
        </w:rPr>
        <w:t>5537</w:t>
      </w:r>
      <w:r w:rsidR="00E72152">
        <w:rPr>
          <w:rFonts w:hAnsi="Times New Roman" w:ascii="Times New Roman"/>
          <w:szCs w:val="24"/>
        </w:rPr>
        <w:t>/15</w:t>
      </w:r>
    </w:p>
    <w:p w:rsidRDefault="00E72152" w:rsidP="0086140E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FF649E" w:rsidRPr="00840E3D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 </w:t>
      </w:r>
      <w:r w:rsidR="00606F55" w:rsidRPr="00606F55">
        <w:rPr>
          <w:rFonts w:hAnsi="Times New Roman" w:ascii="Times New Roman"/>
          <w:szCs w:val="24"/>
        </w:rPr>
        <w:t>ZUBOTEHNIČKI LABORATORIJ LONČARIĆ d.o.o. - u likvidaciji</w:t>
      </w:r>
      <w:r w:rsidR="00606F55">
        <w:rPr>
          <w:rFonts w:hAnsi="Times New Roman" w:ascii="Times New Roman"/>
          <w:szCs w:val="24"/>
        </w:rPr>
        <w:t xml:space="preserve">, Zagreb, </w:t>
      </w:r>
      <w:r w:rsidR="00606F55" w:rsidRPr="00606F55">
        <w:rPr>
          <w:rFonts w:hAnsi="Times New Roman" w:ascii="Times New Roman"/>
          <w:szCs w:val="24"/>
        </w:rPr>
        <w:t>Hrvatskog sokola 61</w:t>
      </w:r>
      <w:r w:rsidR="00606F55">
        <w:rPr>
          <w:rFonts w:hAnsi="Times New Roman" w:ascii="Times New Roman"/>
          <w:szCs w:val="24"/>
        </w:rPr>
        <w:t xml:space="preserve">, OIB: </w:t>
      </w:r>
      <w:r w:rsidR="00606F55" w:rsidRPr="00606F55">
        <w:rPr>
          <w:rFonts w:hAnsi="Times New Roman" w:ascii="Times New Roman"/>
          <w:szCs w:val="24"/>
        </w:rPr>
        <w:t>00636238994</w:t>
      </w:r>
      <w:r w:rsidR="00E72152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dana</w:t>
      </w:r>
      <w:r w:rsidR="00E72152">
        <w:rPr>
          <w:rFonts w:hAnsi="Times New Roman" w:ascii="Times New Roman"/>
          <w:szCs w:val="24"/>
        </w:rPr>
        <w:t xml:space="preserve"> </w:t>
      </w:r>
      <w:r w:rsidR="00295636">
        <w:rPr>
          <w:rFonts w:hAnsi="Times New Roman" w:ascii="Times New Roman"/>
          <w:szCs w:val="24"/>
        </w:rPr>
        <w:t>23. prosinca</w:t>
      </w:r>
      <w:r w:rsidR="00E72152">
        <w:rPr>
          <w:rFonts w:hAnsi="Times New Roman" w:ascii="Times New Roman"/>
          <w:szCs w:val="24"/>
        </w:rPr>
        <w:t xml:space="preserve"> </w:t>
      </w:r>
      <w:r w:rsidR="00FF649E" w:rsidRPr="00D44D4F">
        <w:rPr>
          <w:rFonts w:hAnsi="Times New Roman" w:ascii="Times New Roman"/>
          <w:szCs w:val="24"/>
        </w:rPr>
        <w:t>2015.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E72152" w:rsidP="00606F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606F55" w:rsidRPr="00606F55">
        <w:rPr>
          <w:rFonts w:hAnsi="Times New Roman" w:ascii="Times New Roman"/>
          <w:szCs w:val="24"/>
        </w:rPr>
        <w:t>ZUBOTEHNIČKI LABORATORIJ LONČARIĆ d.o.o. - u likvidaciji</w:t>
      </w:r>
      <w:r w:rsidR="00606F55">
        <w:rPr>
          <w:rFonts w:hAnsi="Times New Roman" w:ascii="Times New Roman"/>
          <w:szCs w:val="24"/>
        </w:rPr>
        <w:t xml:space="preserve">, Zagreb, </w:t>
      </w:r>
      <w:r w:rsidR="00606F55" w:rsidRPr="00606F55">
        <w:rPr>
          <w:rFonts w:hAnsi="Times New Roman" w:ascii="Times New Roman"/>
          <w:szCs w:val="24"/>
        </w:rPr>
        <w:t>Hrvatskog sokola 61</w:t>
      </w:r>
      <w:r w:rsidR="00606F55">
        <w:rPr>
          <w:rFonts w:hAnsi="Times New Roman" w:ascii="Times New Roman"/>
          <w:szCs w:val="24"/>
        </w:rPr>
        <w:t xml:space="preserve">, OIB: </w:t>
      </w:r>
      <w:r w:rsidR="00606F55" w:rsidRPr="00606F55">
        <w:rPr>
          <w:rFonts w:hAnsi="Times New Roman" w:ascii="Times New Roman"/>
          <w:szCs w:val="24"/>
        </w:rPr>
        <w:t>00636238994</w:t>
      </w:r>
      <w:r>
        <w:rPr>
          <w:rFonts w:hAnsi="Times New Roman" w:ascii="Times New Roman"/>
          <w:szCs w:val="24"/>
        </w:rPr>
        <w:t>.</w:t>
      </w:r>
    </w:p>
    <w:p w:rsidRDefault="00FF649E" w:rsidP="00FF649E" w:rsidR="00FF649E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F649E" w:rsidP="00295636" w:rsidR="0029563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sudskog registra za dužnika utvrđeno je da </w:t>
      </w:r>
      <w:r w:rsidR="00606F55">
        <w:rPr>
          <w:rFonts w:hAnsi="Times New Roman" w:ascii="Times New Roman"/>
        </w:rPr>
        <w:t>je na skupštini društva od 18. listopada 2013.</w:t>
      </w:r>
      <w:r w:rsidR="00295636">
        <w:rPr>
          <w:rFonts w:hAnsi="Times New Roman" w:ascii="Times New Roman"/>
        </w:rPr>
        <w:t xml:space="preserve"> donesena odluka o prestanku </w:t>
      </w:r>
      <w:r w:rsidR="00606F55">
        <w:rPr>
          <w:rFonts w:hAnsi="Times New Roman" w:ascii="Times New Roman"/>
        </w:rPr>
        <w:t>društva te je imenovan likvidator društva</w:t>
      </w:r>
      <w:r w:rsidR="00295636">
        <w:rPr>
          <w:rFonts w:hAnsi="Times New Roman" w:ascii="Times New Roman"/>
        </w:rPr>
        <w:t xml:space="preserve">. </w:t>
      </w:r>
    </w:p>
    <w:p w:rsidRDefault="00295636" w:rsidP="00295636" w:rsidR="00B85224" w:rsidRPr="002A7AD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se već vodi postupak likvidacije predloženog stečajnog dužnika nisu ispunjeni uvjeti za </w:t>
      </w:r>
      <w:r w:rsidR="00E72152">
        <w:rPr>
          <w:rFonts w:hAnsi="Times New Roman" w:ascii="Times New Roman"/>
        </w:rPr>
        <w:t xml:space="preserve">provedbu skraćenog stečajnog postupka sukladno </w:t>
      </w:r>
      <w:r w:rsidR="00FF649E"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295636">
        <w:rPr>
          <w:rFonts w:hAnsi="Times New Roman" w:ascii="Times New Roman"/>
          <w:szCs w:val="24"/>
        </w:rPr>
        <w:t>23. prosinca</w:t>
      </w:r>
      <w:r w:rsidR="00535D64" w:rsidRPr="002A7ADF">
        <w:rPr>
          <w:rFonts w:hAnsi="Times New Roman" w:ascii="Times New Roman"/>
          <w:szCs w:val="24"/>
        </w:rPr>
        <w:t xml:space="preserve"> </w:t>
      </w:r>
      <w:r w:rsidR="0086140E" w:rsidRPr="002A7ADF">
        <w:rPr>
          <w:rFonts w:hAnsi="Times New Roman" w:ascii="Times New Roman"/>
          <w:szCs w:val="24"/>
        </w:rPr>
        <w:t>2015.</w:t>
      </w:r>
    </w:p>
    <w:p w:rsidRDefault="0086140E" w:rsidP="0086140E" w:rsidR="0086140E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3F0D6B" w:rsidR="003F0D6B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3F0D6B" w:rsidP="003F0D6B" w:rsidR="003F0D6B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3F0D6B" w:rsidP="003F0D6B" w:rsidR="003F0D6B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lastRenderedPageBreak/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295636" w:rsidR="00FF649E" w:rsidRPr="00295636">
      <w:pPr>
        <w:pStyle w:val="Odlomakpopisa"/>
        <w:numPr>
          <w:ilvl w:val="0"/>
          <w:numId w:val="7"/>
        </w:numPr>
        <w:jc w:val="both"/>
      </w:pPr>
      <w:r w:rsidRPr="00295636">
        <w:t>Podnositelju zahtjeva: FINA-i</w:t>
      </w:r>
    </w:p>
    <w:p w:rsidRDefault="00295636" w:rsidP="00E72152" w:rsidR="00295636">
      <w:pPr>
        <w:pStyle w:val="Odlomakpopisa"/>
        <w:numPr>
          <w:ilvl w:val="0"/>
          <w:numId w:val="7"/>
        </w:numPr>
        <w:jc w:val="both"/>
      </w:pPr>
      <w:r>
        <w:t xml:space="preserve">dužniku po likvidatoru </w:t>
      </w:r>
      <w:r w:rsidR="00606F55">
        <w:t>Marija Lončarić, Zagreb, Hrvatskog sokola 61</w:t>
      </w:r>
    </w:p>
    <w:p w:rsidRDefault="00E72152" w:rsidP="00E72152" w:rsidR="00D75016" w:rsidRPr="00295636">
      <w:pPr>
        <w:pStyle w:val="Odlomakpopisa"/>
        <w:numPr>
          <w:ilvl w:val="0"/>
          <w:numId w:val="7"/>
        </w:numPr>
        <w:jc w:val="both"/>
      </w:pPr>
      <w:r w:rsidRPr="00295636">
        <w:t>e</w:t>
      </w:r>
      <w:r w:rsidR="00FF649E" w:rsidRPr="00295636">
        <w:t>-Oglasn</w:t>
      </w:r>
      <w:r w:rsidRPr="00295636">
        <w:t>a</w:t>
      </w:r>
      <w:r w:rsidR="00FF649E" w:rsidRPr="00295636">
        <w:t xml:space="preserve"> ploč</w:t>
      </w:r>
      <w:r w:rsidR="00295636">
        <w:t xml:space="preserve">a </w:t>
      </w:r>
    </w:p>
    <w:sectPr w:rsidSect="006300BC" w:rsidR="00D75016" w:rsidRPr="00295636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D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606F55">
      <w:rPr>
        <w:rFonts w:hAnsi="Times New Roman" w:ascii="Times New Roman"/>
        <w:szCs w:val="24"/>
      </w:rPr>
      <w:t>5537</w:t>
    </w:r>
    <w:r w:rsidR="00295636">
      <w:rPr>
        <w:rFonts w:hAnsi="Times New Roman" w:ascii="Times New Roman"/>
        <w:szCs w:val="24"/>
      </w:rPr>
      <w:t>/15</w:t>
    </w: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2723EA"/>
    <w:multiLevelType w:val="hybridMultilevel"/>
    <w:tmpl w:val="0958D5BE"/>
    <w:lvl w:tplc="8F621E7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3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95636"/>
    <w:rsid w:val="002A12F8"/>
    <w:rsid w:val="002A7ADF"/>
    <w:rsid w:val="002B510A"/>
    <w:rsid w:val="00312FD0"/>
    <w:rsid w:val="00314FF2"/>
    <w:rsid w:val="003B6619"/>
    <w:rsid w:val="003C11D9"/>
    <w:rsid w:val="003E7D20"/>
    <w:rsid w:val="003F0D6B"/>
    <w:rsid w:val="00400252"/>
    <w:rsid w:val="00401BE1"/>
    <w:rsid w:val="004749B4"/>
    <w:rsid w:val="004A06A9"/>
    <w:rsid w:val="004E4053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06F55"/>
    <w:rsid w:val="00624974"/>
    <w:rsid w:val="006300BC"/>
    <w:rsid w:val="006F08F3"/>
    <w:rsid w:val="007269DC"/>
    <w:rsid w:val="0075240F"/>
    <w:rsid w:val="00774920"/>
    <w:rsid w:val="007C1CE1"/>
    <w:rsid w:val="007F1B5B"/>
    <w:rsid w:val="00820E13"/>
    <w:rsid w:val="0086140E"/>
    <w:rsid w:val="00863EAF"/>
    <w:rsid w:val="0087224D"/>
    <w:rsid w:val="008D630A"/>
    <w:rsid w:val="008E1B3D"/>
    <w:rsid w:val="00904F4A"/>
    <w:rsid w:val="00932300"/>
    <w:rsid w:val="00956F78"/>
    <w:rsid w:val="009610B6"/>
    <w:rsid w:val="009804E3"/>
    <w:rsid w:val="009A55D3"/>
    <w:rsid w:val="009B1A7D"/>
    <w:rsid w:val="009C2BFC"/>
    <w:rsid w:val="009C707D"/>
    <w:rsid w:val="00AE50E7"/>
    <w:rsid w:val="00B85224"/>
    <w:rsid w:val="00B96794"/>
    <w:rsid w:val="00BA2017"/>
    <w:rsid w:val="00BF77F5"/>
    <w:rsid w:val="00BF7FC3"/>
    <w:rsid w:val="00C00F04"/>
    <w:rsid w:val="00C617A4"/>
    <w:rsid w:val="00C62249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0D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D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D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D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D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0D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D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D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D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D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5537</izvorni_sadrzaj>
    <derivirana_varijabla naziv="DomainObject.Predmet.Broj_1">5537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St-5537/2015</izvorni_sadrzaj>
    <derivirana_varijabla naziv="DomainObject.Predmet.OznakaBroj_1">St-5537/2015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ZUBOTEHNIČKI LABORATORIJ LONČARIĆ d.o.o. - u likvidaciji zastupanog po punomoćniku Marija Lončarić</izvorni_sadrzaj>
    <derivirana_varijabla naziv="DomainObject.Predmet.ProtustrankaFormated_1">  ZUBOTEHNIČKI LABORATORIJ LONČARIĆ d.o.o. - u likvidaciji zastupanog po punomoćniku Marija Lončarić</derivirana_varijabla>
  </DomainObject.Predmet.ProtustrankaFormated>
  <DomainObject.Predmet.ProtustrankaFormatedOIB>
    <izvorni_sadrzaj>  ZUBOTEHNIČKI LABORATORIJ LONČARIĆ d.o.o. - u likvidaciji, OIB 00636238994 zastupanog po punomoćniku Marija Lončarić</izvorni_sadrzaj>
    <derivirana_varijabla naziv="DomainObject.Predmet.ProtustrankaFormatedOIB_1">  ZUBOTEHNIČKI LABORATORIJ LONČARIĆ d.o.o. - u likvidaciji, OIB 00636238994 zastupanog po punomoćniku Marija Lončarić</derivirana_varijabla>
  </DomainObject.Predmet.ProtustrankaFormatedOIB>
  <DomainObject.Predmet.ProtustrankaFormatedWithAdress>
    <izvorni_sadrzaj> ZUBOTEHNIČKI LABORATORIJ LONČARIĆ d.o.o. - u likvidaciji, Hrvatskog sokola 61, 10000 Zagreb zastupanog po punomoćniku Marija Lončarić</izvorni_sadrzaj>
    <derivirana_varijabla naziv="DomainObject.Predmet.ProtustrankaFormatedWithAdress_1"> ZUBOTEHNIČKI LABORATORIJ LONČARIĆ d.o.o. - u likvidaciji, Hrvatskog sokola 61, 10000 Zagreb zastupanog po punomoćniku Marija Lončarić</derivirana_varijabla>
  </DomainObject.Predmet.ProtustrankaFormatedWithAdress>
  <DomainObject.Predmet.ProtustrankaFormatedWithAdressOIB>
    <izvorni_sadrzaj> ZUBOTEHNIČKI LABORATORIJ LONČARIĆ d.o.o. - u likvidaciji, OIB 00636238994, Hrvatskog sokola 61, 10000 Zagreb zastupanog po punomoćniku Marija Lončarić</izvorni_sadrzaj>
    <derivirana_varijabla naziv="DomainObject.Predmet.ProtustrankaFormatedWithAdressOIB_1"> ZUBOTEHNIČKI LABORATORIJ LONČARIĆ d.o.o. - u likvidaciji, OIB 00636238994, Hrvatskog sokola 61, 10000 Zagreb zastupanog po punomoćniku Marija Lončarić</derivirana_varijabla>
  </DomainObject.Predmet.ProtustrankaFormatedWithAdressOIB>
  <DomainObject.Predmet.ProtustrankaWithAdress>
    <izvorni_sadrzaj>ZUBOTEHNIČKI LABORATORIJ LONČARIĆ d.o.o. - u likvidaciji Hrvatskog sokola 61, 10000 Zagreb</izvorni_sadrzaj>
    <derivirana_varijabla naziv="DomainObject.Predmet.ProtustrankaWithAdress_1">ZUBOTEHNIČKI LABORATORIJ LONČARIĆ d.o.o. - u likvidaciji Hrvatskog sokola 61, 10000 Zagreb</derivirana_varijabla>
  </DomainObject.Predmet.ProtustrankaWithAdress>
  <DomainObject.Predmet.ProtustrankaWithAdressOIB>
    <izvorni_sadrzaj>ZUBOTEHNIČKI LABORATORIJ LONČARIĆ d.o.o. - u likvidaciji, OIB 00636238994, Hrvatskog sokola 61, 10000 Zagreb</izvorni_sadrzaj>
    <derivirana_varijabla naziv="DomainObject.Predmet.ProtustrankaWithAdressOIB_1">ZUBOTEHNIČKI LABORATORIJ LONČARIĆ d.o.o. - u likvidaciji, OIB 00636238994, Hrvatskog sokola 61, 10000 Zagreb</derivirana_varijabla>
  </DomainObject.Predmet.ProtustrankaWithAdressOIB>
  <DomainObject.Predmet.ProtustrankaNazivFormated>
    <izvorni_sadrzaj>ZUBOTEHNIČKI LABORATORIJ LONČARIĆ d.o.o. - u likvidaciji</izvorni_sadrzaj>
    <derivirana_varijabla naziv="DomainObject.Predmet.ProtustrankaNazivFormated_1">ZUBOTEHNIČKI LABORATORIJ LONČARIĆ d.o.o. - u likvidaciji</derivirana_varijabla>
  </DomainObject.Predmet.ProtustrankaNazivFormated>
  <DomainObject.Predmet.ProtustrankaNazivFormatedOIB>
    <izvorni_sadrzaj>ZUBOTEHNIČKI LABORATORIJ LONČARIĆ d.o.o. - u likvidaciji, OIB 00636238994</izvorni_sadrzaj>
    <derivirana_varijabla naziv="DomainObject.Predmet.ProtustrankaNazivFormatedOIB_1">ZUBOTEHNIČKI LABORATORIJ LONČARIĆ d.o.o. - u likvidaciji, OIB 00636238994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ZUBOTEHNIČKI LABORATORIJ LONČARIĆ d.o.o. - u likvidaciji zastupanog po punomoćniku Marija Lončarić</item>
    </izvorni_sadrzaj>
    <derivirana_varijabla naziv="DomainObject.Predmet.ProtuStrankaListFormated_1">
      <item>ZUBOTEHNIČKI LABORATORIJ LONČARIĆ d.o.o. - u likvidaciji zastupanog po punomoćniku Marija Lončarić</item>
    </derivirana_varijabla>
  </DomainObject.Predmet.ProtuStrankaListFormated>
  <DomainObject.Predmet.ProtuStrankaListFormatedOIB>
    <izvorni_sadrzaj>
      <item>ZUBOTEHNIČKI LABORATORIJ LONČARIĆ d.o.o. - u likvidaciji, OIB 00636238994 zastupanog po punomoćniku Marija Lončarić</item>
    </izvorni_sadrzaj>
    <derivirana_varijabla naziv="DomainObject.Predmet.ProtuStrankaListFormatedOIB_1">
      <item>ZUBOTEHNIČKI LABORATORIJ LONČARIĆ d.o.o. - u likvidaciji, OIB 00636238994 zastupanog po punomoćniku Marija Lončarić</item>
    </derivirana_varijabla>
  </DomainObject.Predmet.ProtuStrankaListFormatedOIB>
  <DomainObject.Predmet.ProtuStrankaListFormatedWithAdress>
    <izvorni_sadrzaj>
      <item>ZUBOTEHNIČKI LABORATORIJ LONČARIĆ d.o.o. - u likvidaciji, Hrvatskog sokola 61, 10000 Zagreb zastupanog po punomoćniku Marija Lončarić</item>
    </izvorni_sadrzaj>
    <derivirana_varijabla naziv="DomainObject.Predmet.ProtuStrankaListFormatedWithAdress_1">
      <item>ZUBOTEHNIČKI LABORATORIJ LONČARIĆ d.o.o. - u likvidaciji, Hrvatskog sokola 61, 10000 Zagreb zastupanog po punomoćniku Marija Lončarić</item>
    </derivirana_varijabla>
  </DomainObject.Predmet.ProtuStrankaListFormatedWithAdress>
  <DomainObject.Predmet.ProtuStrankaListFormatedWithAdressOIB>
    <izvorni_sadrzaj>
      <item>ZUBOTEHNIČKI LABORATORIJ LONČARIĆ d.o.o. - u likvidaciji, OIB 00636238994, Hrvatskog sokola 61, 10000 Zagreb zastupanog po punomoćniku Marija Lončarić</item>
    </izvorni_sadrzaj>
    <derivirana_varijabla naziv="DomainObject.Predmet.ProtuStrankaListFormatedWithAdressOIB_1">
      <item>ZUBOTEHNIČKI LABORATORIJ LONČARIĆ d.o.o. - u likvidaciji, OIB 00636238994, Hrvatskog sokola 61, 10000 Zagreb zastupanog po punomoćniku Marija Lončarić</item>
    </derivirana_varijabla>
  </DomainObject.Predmet.ProtuStrankaListFormatedWithAdressOIB>
  <DomainObject.Predmet.ProtuStrankaListNazivFormated>
    <izvorni_sadrzaj>
      <item>ZUBOTEHNIČKI LABORATORIJ LONČARIĆ d.o.o. - u likvidaciji</item>
    </izvorni_sadrzaj>
    <derivirana_varijabla naziv="DomainObject.Predmet.ProtuStrankaListNazivFormated_1">
      <item>ZUBOTEHNIČKI LABORATORIJ LONČARIĆ d.o.o. - u likvidaciji</item>
    </derivirana_varijabla>
  </DomainObject.Predmet.ProtuStrankaListNazivFormated>
  <DomainObject.Predmet.ProtuStrankaListNazivFormatedOIB>
    <izvorni_sadrzaj>
      <item>ZUBOTEHNIČKI LABORATORIJ LONČARIĆ d.o.o. - u likvidaciji, OIB 00636238994</item>
    </izvorni_sadrzaj>
    <derivirana_varijabla naziv="DomainObject.Predmet.ProtuStrankaListNazivFormatedOIB_1">
      <item>ZUBOTEHNIČKI LABORATORIJ LONČARIĆ d.o.o. - u likvidaciji, OIB 00636238994</item>
    </derivirana_varijabla>
  </DomainObject.Predmet.ProtuStrankaListNazivFormatedOIB>
  <DomainObject.Predmet.OstaliListFormated>
    <izvorni_sadrzaj>
      <item>Marija Lončarić punomoćnik sudionika u postupku ZUBOTEHNIČKI LABORATORIJ LONČARIĆ d.o.o. - u likvidaciji</item>
    </izvorni_sadrzaj>
    <derivirana_varijabla naziv="DomainObject.Predmet.OstaliListFormated_1">
      <item>Marija Lončarić punomoćnik sudionika u postupku ZUBOTEHNIČKI LABORATORIJ LONČARIĆ d.o.o. - u likvidaciji</item>
    </derivirana_varijabla>
  </DomainObject.Predmet.OstaliListFormated>
  <DomainObject.Predmet.OstaliListFormatedOIB>
    <izvorni_sadrzaj>
      <item>Marija Lončarić, OIB 39929195441 punomoćnik sudionika u postupku ZUBOTEHNIČKI LABORATORIJ LONČARIĆ d.o.o. - u likvidaciji</item>
    </izvorni_sadrzaj>
    <derivirana_varijabla naziv="DomainObject.Predmet.OstaliListFormatedOIB_1">
      <item>Marija Lončarić, OIB 39929195441 punomoćnik sudionika u postupku ZUBOTEHNIČKI LABORATORIJ LONČARIĆ d.o.o. - u likvidaciji</item>
    </derivirana_varijabla>
  </DomainObject.Predmet.OstaliListFormatedOIB>
  <DomainObject.Predmet.OstaliListFormatedWithAdress>
    <izvorni_sadrzaj>
      <item>Marija Lončarić, Hrvatskog Sokola 61, 10000 Zagreb punomoćnik sudionika u postupku ZUBOTEHNIČKI LABORATORIJ LONČARIĆ d.o.o. - u likvidaciji</item>
    </izvorni_sadrzaj>
    <derivirana_varijabla naziv="DomainObject.Predmet.OstaliListFormatedWithAdress_1">
      <item>Marija Lončarić, Hrvatskog Sokola 61, 10000 Zagreb punomoćnik sudionika u postupku ZUBOTEHNIČKI LABORATORIJ LONČARIĆ d.o.o. - u likvidaciji</item>
    </derivirana_varijabla>
  </DomainObject.Predmet.OstaliListFormatedWithAdress>
  <DomainObject.Predmet.OstaliListFormatedWithAdressOIB>
    <izvorni_sadrzaj>
      <item>Marija Lončarić, OIB 39929195441, Hrvatskog Sokola 61, 10000 Zagreb punomoćnik sudionika u postupku ZUBOTEHNIČKI LABORATORIJ LONČARIĆ d.o.o. - u likvidaciji</item>
    </izvorni_sadrzaj>
    <derivirana_varijabla naziv="DomainObject.Predmet.OstaliListFormatedWithAdressOIB_1">
      <item>Marija Lončarić, OIB 39929195441, Hrvatskog Sokola 61, 10000 Zagreb punomoćnik sudionika u postupku ZUBOTEHNIČKI LABORATORIJ LONČARIĆ d.o.o. - u likvidaciji</item>
    </derivirana_varijabla>
  </DomainObject.Predmet.OstaliListFormatedWithAdressOIB>
  <DomainObject.Predmet.OstaliListNazivFormated>
    <izvorni_sadrzaj>
      <item>Marija Lončarić</item>
    </izvorni_sadrzaj>
    <derivirana_varijabla naziv="DomainObject.Predmet.OstaliListNazivFormated_1">
      <item>Marija Lončarić</item>
    </derivirana_varijabla>
  </DomainObject.Predmet.OstaliListNazivFormated>
  <DomainObject.Predmet.OstaliListNazivFormatedOIB>
    <izvorni_sadrzaj>
      <item>Marija Lončarić, OIB 39929195441</item>
    </izvorni_sadrzaj>
    <derivirana_varijabla naziv="DomainObject.Predmet.OstaliListNazivFormatedOIB_1">
      <item>Marija Lončarić, OIB 39929195441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ZUBOTEHNIČKI LABORATORIJ LONČARIĆ d.o.o. - u likvidaciji</izvorni_sadrzaj>
    <derivirana_varijabla naziv="DomainObject.Predmet.ProtustrankaIDrugi_1">ZUBOTEHNIČKI LABORATORIJ LONČARIĆ d.o.o. - u likvidaciji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ZUBOTEHNIČKI LABORATORIJ LONČARIĆ d.o.o. - u likvidaciji, OIB 00636238994, Hrvatskog sokola 61, 10000 Zagreb</izvorni_sadrzaj>
    <derivirana_varijabla naziv="DomainObject.Predmet.ProtustrankaIDrugiAdressOIB_1">ZUBOTEHNIČKI LABORATORIJ LONČARIĆ d.o.o. - u likvidaciji, OIB 00636238994, Hrvatskog sokola 61,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ZUBOTEHNIČKI LABORATORIJ LONČARIĆ d.o.o. - u likvidaciji</item>
      <item>Marija Lončarić</item>
    </izvorni_sadrzaj>
    <derivirana_varijabla naziv="DomainObject.Predmet.SudioniciListNaziv_1">
      <item>FINA Regionalni centar Zagreb</item>
      <item>ZUBOTEHNIČKI LABORATORIJ LONČARIĆ d.o.o. - u likvidaciji</item>
      <item>Marija Lončarić</item>
    </derivirana_varijabla>
  </DomainObject.Predmet.SudioniciListNaziv>
  <DomainObject.Predmet.SudioniciListAdressOIB>
    <izvorni_sadrzaj>
      <item>FINA Regionalni centar Zagreb, OIB 85821130368, Trg svibanjskih žrtava 1995.br 1,10000 Zagreb</item>
      <item>ZUBOTEHNIČKI LABORATORIJ LONČARIĆ d.o.o. - u likvidaciji, OIB 00636238994, Hrvatskog sokola 61,10000 Zagreb</item>
      <item>Marija Lončarić, OIB 39929195441, Hrvatskog Sokola 61,10000 Zagreb</item>
    </izvorni_sadrzaj>
    <derivirana_varijabla naziv="DomainObject.Predmet.SudioniciListAdressOIB_1">
      <item>FINA Regionalni centar Zagreb, OIB 85821130368, Trg svibanjskih žrtava 1995.br 1,10000 Zagreb</item>
      <item>ZUBOTEHNIČKI LABORATORIJ LONČARIĆ d.o.o. - u likvidaciji, OIB 00636238994, Hrvatskog sokola 61,10000 Zagreb</item>
      <item>Marija Lončarić, OIB 39929195441, Hrvatskog Sokola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00636238994</item>
      <item>, OIB 39929195441</item>
    </izvorni_sadrzaj>
    <derivirana_varijabla naziv="DomainObject.Predmet.SudioniciListNazivOIB_1">
      <item>, OIB 85821130368</item>
      <item>, OIB 00636238994</item>
      <item>, OIB 39929195441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317</properties:Words>
  <properties:Characters>1661</properties:Characters>
  <properties:Lines>51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2015-12-23T13:44:00Z</dcterms:created>
  <dc:creator>kbabic</dc:creator>
  <cp:lastModifiedBy>Katarina Babić</cp:lastModifiedBy>
  <cp:lastPrinted>2015-12-23T13:47:00Z</cp:lastPrinted>
  <dcterms:modified xmlns:xsi="http://www.w3.org/2001/XMLSchema-instance" xsi:type="dcterms:W3CDTF">2015-12-23T13:47:00Z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