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510b" w14:paraId="06a510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83EEB">
        <w:t>5291/2015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65DDE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83EEB" w:rsidRPr="00483EEB">
        <w:t xml:space="preserve"> </w:t>
      </w:r>
      <w:r w:rsidR="00483EEB" w:rsidRPr="00D0370C">
        <w:t xml:space="preserve">RESPECT CLEAN j.d.o.o., Velika Gorica, </w:t>
      </w:r>
      <w:r w:rsidR="00483EEB">
        <w:t>J</w:t>
      </w:r>
      <w:r w:rsidR="00483EEB" w:rsidRPr="00D0370C">
        <w:t>osipovićeva ulica 42, OIB: 02570614712, MBS: 080860561</w:t>
      </w:r>
      <w:r w:rsidR="000C239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83EEB">
        <w:t>97.587,03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B65DDE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483EEB">
      <w:t>5291/2015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786AE3"/>
    <w:rsid w:val="007B13A4"/>
    <w:rsid w:val="007B5AFD"/>
    <w:rsid w:val="007D5A5D"/>
    <w:rsid w:val="007E717E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65DDE"/>
    <w:rsid w:val="00B82F18"/>
    <w:rsid w:val="00C50013"/>
    <w:rsid w:val="00C836B9"/>
    <w:rsid w:val="00C958E9"/>
    <w:rsid w:val="00CE7362"/>
    <w:rsid w:val="00D01B78"/>
    <w:rsid w:val="00D16CA0"/>
    <w:rsid w:val="00D32135"/>
    <w:rsid w:val="00D66226"/>
    <w:rsid w:val="00E363DC"/>
    <w:rsid w:val="00EC3302"/>
    <w:rsid w:val="00ED2B04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6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3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3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3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3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6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3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3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3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3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5291</izvorni_sadrzaj>
    <derivirana_varijabla naziv="DomainObject.Predmet.Broj_1">5291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St-5291/2015</izvorni_sadrzaj>
    <derivirana_varijabla naziv="DomainObject.Predmet.OznakaBroj_1">St-5291/2015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RESPECT CLEAN jednostavno društvo s ograničenom odgovornošću za usluge zastupanog po punomoćniku Miroslav Đurakić</izvorni_sadrzaj>
    <derivirana_varijabla naziv="DomainObject.Predmet.ProtustrankaFormated_1">  RESPECT CLEAN jednostavno društvo s ograničenom odgovornošću za usluge zastupanog po punomoćniku Miroslav Đurakić</derivirana_varijabla>
  </DomainObject.Predmet.ProtustrankaFormated>
  <DomainObject.Predmet.ProtustrankaFormatedOIB>
    <izvorni_sadrzaj>  RESPECT CLEAN jednostavno društvo s ograničenom odgovornošću za usluge, OIB 02570614712 zastupanog po punomoćniku Miroslav Đurakić</izvorni_sadrzaj>
    <derivirana_varijabla naziv="DomainObject.Predmet.ProtustrankaFormatedOIB_1">  RESPECT CLEAN jednostavno društvo s ograničenom odgovornošću za usluge, OIB 02570614712 zastupanog po punomoćniku Miroslav Đurakić</derivirana_varijabla>
  </DomainObject.Predmet.ProtustrankaFormatedOIB>
  <DomainObject.Predmet.ProtustrankaFormatedWithAdress>
    <izvorni_sadrzaj> RESPECT CLEAN jednostavno društvo s ograničenom odgovornošću za usluge, Josipovićeva ulica 42, 10410 Velika Gorica zastupanog po punomoćniku Miroslav Đurakić</izvorni_sadrzaj>
    <derivirana_varijabla naziv="DomainObject.Predmet.ProtustrankaFormatedWithAdress_1"> RESPECT CLEAN jednostavno društvo s ograničenom odgovornošću za usluge, Josipovićeva ulica 42, 10410 Velika Gorica zastupanog po punomoćniku Miroslav Đurakić</derivirana_varijabla>
  </DomainObject.Predmet.ProtustrankaFormatedWithAdress>
  <DomainObject.Predmet.ProtustrankaFormatedWithAdressOIB>
    <izvorni_sadrzaj> RESPECT CLEAN jednostavno društvo s ograničenom odgovornošću za usluge, OIB 02570614712, Josipovićeva ulica 42, 10410 Velika Gorica zastupanog po punomoćniku Miroslav Đurakić</izvorni_sadrzaj>
    <derivirana_varijabla naziv="DomainObject.Predmet.ProtustrankaFormatedWithAdressOIB_1"> RESPECT CLEAN jednostavno društvo s ograničenom odgovornošću za usluge, OIB 02570614712, Josipovićeva ulica 42, 10410 Velika Gorica zastupanog po punomoćniku Miroslav Đurakić</derivirana_varijabla>
  </DomainObject.Predmet.ProtustrankaFormatedWithAdressOIB>
  <DomainObject.Predmet.ProtustrankaWithAdress>
    <izvorni_sadrzaj>RESPECT CLEAN jednostavno društvo s ograničenom odgovornošću za usluge Josipovićeva ulica 42, 10410 Velika Gorica</izvorni_sadrzaj>
    <derivirana_varijabla naziv="DomainObject.Predmet.ProtustrankaWithAdress_1">RESPECT CLEAN jednostavno društvo s ograničenom odgovornošću za usluge Josipovićeva ulica 42, 10410 Velika Gorica</derivirana_varijabla>
  </DomainObject.Predmet.ProtustrankaWithAdress>
  <DomainObject.Predmet.ProtustrankaWithAdressOIB>
    <izvorni_sadrzaj>RESPECT CLEAN jednostavno društvo s ograničenom odgovornošću za usluge, OIB 02570614712, Josipovićeva ulica 42, 10410 Velika Gorica</izvorni_sadrzaj>
    <derivirana_varijabla naziv="DomainObject.Predmet.ProtustrankaWithAdressOIB_1">RESPECT CLEAN jednostavno društvo s ograničenom odgovornošću za usluge, OIB 02570614712, Josipovićeva ulica 42, 10410 Velika Gorica</derivirana_varijabla>
  </DomainObject.Predmet.ProtustrankaWithAdressOIB>
  <DomainObject.Predmet.ProtustrankaNazivFormated>
    <izvorni_sadrzaj>RESPECT CLEAN jednostavno društvo s ograničenom odgovornošću za usluge</izvorni_sadrzaj>
    <derivirana_varijabla naziv="DomainObject.Predmet.ProtustrankaNazivFormated_1">RESPECT CLEAN jednostavno društvo s ograničenom odgovornošću za usluge</derivirana_varijabla>
  </DomainObject.Predmet.ProtustrankaNazivFormated>
  <DomainObject.Predmet.ProtustrankaNazivFormatedOIB>
    <izvorni_sadrzaj>RESPECT CLEAN jednostavno društvo s ograničenom odgovornošću za usluge, OIB 02570614712</izvorni_sadrzaj>
    <derivirana_varijabla naziv="DomainObject.Predmet.ProtustrankaNazivFormatedOIB_1">RESPECT CLEAN jednostavno društvo s ograničenom odgovornošću za usluge, OIB 02570614712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RESPECT CLEAN jednostavno društvo s ograničenom odgovornošću za usluge zastupanog po punomoćniku Miroslav Đurakić</item>
    </izvorni_sadrzaj>
    <derivirana_varijabla naziv="DomainObject.Predmet.ProtuStrankaListFormated_1">
      <item>RESPECT CLEAN jednostavno društvo s ograničenom odgovornošću za usluge zastupanog po punomoćniku Miroslav Đurakić</item>
    </derivirana_varijabla>
  </DomainObject.Predmet.ProtuStrankaListFormated>
  <DomainObject.Predmet.ProtuStrankaListFormatedOIB>
    <izvorni_sadrzaj>
      <item>RESPECT CLEAN jednostavno društvo s ograničenom odgovornošću za usluge, OIB 02570614712 zastupanog po punomoćniku Miroslav Đurakić</item>
    </izvorni_sadrzaj>
    <derivirana_varijabla naziv="DomainObject.Predmet.ProtuStrankaListFormatedOIB_1">
      <item>RESPECT CLEAN jednostavno društvo s ograničenom odgovornošću za usluge, OIB 02570614712 zastupanog po punomoćniku Miroslav Đurakić</item>
    </derivirana_varijabla>
  </DomainObject.Predmet.ProtuStrankaListFormatedOIB>
  <DomainObject.Predmet.ProtuStrankaListFormatedWithAdress>
    <izvorni_sadrzaj>
      <item>RESPECT CLEAN jednostavno društvo s ograničenom odgovornošću za usluge, Josipovićeva ulica 42, 10410 Velika Gorica zastupanog po punomoćniku Miroslav Đurakić</item>
    </izvorni_sadrzaj>
    <derivirana_varijabla naziv="DomainObject.Predmet.ProtuStrankaListFormatedWithAdress_1">
      <item>RESPECT CLEAN jednostavno društvo s ograničenom odgovornošću za usluge, Josipovićeva ulica 42, 10410 Velika Gorica zastupanog po punomoćniku Miroslav Đurakić</item>
    </derivirana_varijabla>
  </DomainObject.Predmet.ProtuStrankaListFormatedWithAdress>
  <DomainObject.Predmet.ProtuStrankaListFormatedWithAdressOIB>
    <izvorni_sadrzaj>
      <item>RESPECT CLEAN jednostavno društvo s ograničenom odgovornošću za usluge, OIB 02570614712, Josipovićeva ulica 42, 10410 Velika Gorica zastupanog po punomoćniku Miroslav Đurakić</item>
    </izvorni_sadrzaj>
    <derivirana_varijabla naziv="DomainObject.Predmet.ProtuStrankaListFormatedWithAdressOIB_1">
      <item>RESPECT CLEAN jednostavno društvo s ograničenom odgovornošću za usluge, OIB 02570614712, Josipovićeva ulica 42, 10410 Velika Gorica zastupanog po punomoćniku Miroslav Đurakić</item>
    </derivirana_varijabla>
  </DomainObject.Predmet.ProtuStrankaListFormatedWithAdressOIB>
  <DomainObject.Predmet.ProtuStrankaListNazivFormated>
    <izvorni_sadrzaj>
      <item>RESPECT CLEAN jednostavno društvo s ograničenom odgovornošću za usluge</item>
    </izvorni_sadrzaj>
    <derivirana_varijabla naziv="DomainObject.Predmet.ProtuStrankaListNazivFormated_1">
      <item>RESPECT CLEAN jednostavno društvo s ograničenom odgovornošću za usluge</item>
    </derivirana_varijabla>
  </DomainObject.Predmet.ProtuStrankaListNazivFormated>
  <DomainObject.Predmet.ProtuStrankaListNazivFormatedOIB>
    <izvorni_sadrzaj>
      <item>RESPECT CLEAN jednostavno društvo s ograničenom odgovornošću za usluge, OIB 02570614712</item>
    </izvorni_sadrzaj>
    <derivirana_varijabla naziv="DomainObject.Predmet.ProtuStrankaListNazivFormatedOIB_1">
      <item>RESPECT CLEAN jednostavno društvo s ograničenom odgovornošću za usluge, OIB 02570614712</item>
    </derivirana_varijabla>
  </DomainObject.Predmet.ProtuStrankaListNazivFormatedOIB>
  <DomainObject.Predmet.OstaliListFormated>
    <izvorni_sadrzaj>
      <item>Miroslav Đurakić punomoćnik sudionika u postupku RESPECT CLEAN jednostavno društvo s ograničenom odgovornošću za usluge</item>
    </izvorni_sadrzaj>
    <derivirana_varijabla naziv="DomainObject.Predmet.OstaliListFormated_1">
      <item>Miroslav Đurakić punomoćnik sudionika u postupku RESPECT CLEAN jednostavno društvo s ograničenom odgovornošću za usluge</item>
    </derivirana_varijabla>
  </DomainObject.Predmet.OstaliListFormated>
  <DomainObject.Predmet.OstaliListFormatedOIB>
    <izvorni_sadrzaj>
      <item>Miroslav Đurakić, OIB 42406219280 punomoćnik sudionika u postupku RESPECT CLEAN jednostavno društvo s ograničenom odgovornošću za usluge</item>
    </izvorni_sadrzaj>
    <derivirana_varijabla naziv="DomainObject.Predmet.OstaliListFormatedOIB_1">
      <item>Miroslav Đurakić, OIB 42406219280 punomoćnik sudionika u postupku RESPECT CLEAN jednostavno društvo s ograničenom odgovornošću za usluge</item>
    </derivirana_varijabla>
  </DomainObject.Predmet.OstaliListFormatedOIB>
  <DomainObject.Predmet.OstaliListFormatedWithAdress>
    <izvorni_sadrzaj>
      <item>Miroslav Đurakić, Rugvička Cesta 10, 10370 Rugvica punomoćnik sudionika u postupku RESPECT CLEAN jednostavno društvo s ograničenom odgovornošću za usluge</item>
    </izvorni_sadrzaj>
    <derivirana_varijabla naziv="DomainObject.Predmet.OstaliListFormatedWithAdress_1">
      <item>Miroslav Đurakić, Rugvička Cesta 10, 10370 Rugvica punomoćnik sudionika u postupku RESPECT CLEAN jednostavno društvo s ograničenom odgovornošću za usluge</item>
    </derivirana_varijabla>
  </DomainObject.Predmet.OstaliListFormatedWithAdress>
  <DomainObject.Predmet.OstaliListFormatedWithAdressOIB>
    <izvorni_sadrzaj>
      <item>Miroslav Đurakić, OIB 42406219280, Rugvička Cesta 10, 10370 Rugvica punomoćnik sudionika u postupku RESPECT CLEAN jednostavno društvo s ograničenom odgovornošću za usluge</item>
    </izvorni_sadrzaj>
    <derivirana_varijabla naziv="DomainObject.Predmet.OstaliListFormatedWithAdressOIB_1">
      <item>Miroslav Đurakić, OIB 42406219280, Rugvička Cesta 10, 10370 Rugvica punomoćnik sudionika u postupku RESPECT CLEAN jednostavno društvo s ograničenom odgovornošću za usluge</item>
    </derivirana_varijabla>
  </DomainObject.Predmet.OstaliListFormatedWithAdressOIB>
  <DomainObject.Predmet.OstaliListNazivFormated>
    <izvorni_sadrzaj>
      <item>Miroslav Đurakić</item>
    </izvorni_sadrzaj>
    <derivirana_varijabla naziv="DomainObject.Predmet.OstaliListNazivFormated_1">
      <item>Miroslav Đurakić</item>
    </derivirana_varijabla>
  </DomainObject.Predmet.OstaliListNazivFormated>
  <DomainObject.Predmet.OstaliListNazivFormatedOIB>
    <izvorni_sadrzaj>
      <item>Miroslav Đurakić, OIB 42406219280</item>
    </izvorni_sadrzaj>
    <derivirana_varijabla naziv="DomainObject.Predmet.OstaliListNazivFormatedOIB_1">
      <item>Miroslav Đurakić, OIB 42406219280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RESPECT CLEAN jednostavno društvo s ograničenom odgovornošću za usluge</izvorni_sadrzaj>
    <derivirana_varijabla naziv="DomainObject.Predmet.ProtustrankaIDrugi_1">RESPECT CLEAN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RESPECT CLEAN jednostavno društvo s ograničenom odgovornošću za usluge, OIB 02570614712, Josipovićeva ulica 42, 10410 Velika Gorica</izvorni_sadrzaj>
    <derivirana_varijabla naziv="DomainObject.Predmet.ProtustrankaIDrugiAdressOIB_1">RESPECT CLEAN jednostavno društvo s ograničenom odgovornošću za usluge, OIB 02570614712, Josipovićeva ulica 42,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RESPECT CLEAN jednostavno društvo s ograničenom odgovornošću za usluge</item>
      <item>Miroslav Đurakić</item>
    </izvorni_sadrzaj>
    <derivirana_varijabla naziv="DomainObject.Predmet.SudioniciListNaziv_1">
      <item>FINA Regionalni centar Zagreb</item>
      <item>RESPECT CLEAN jednostavno društvo s ograničenom odgovornošću za usluge</item>
      <item>Miroslav Đurakić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RESPECT CLEAN jednostavno društvo s ograničenom odgovornošću za usluge, OIB 02570614712, Josipovićeva ulica 42,10410 Velika Gorica</item>
      <item>Miroslav Đurakić, OIB 42406219280, Rugvička Cesta 10,10370 Rugvica</item>
    </izvorni_sadrzaj>
    <derivirana_varijabla naziv="DomainObject.Predmet.SudioniciListAdressOIB_1">
      <item>FINA Regionalni centar Zagreb, OIB 85821130368, Trg svibanjskih žrtava 1995. Br. 1,10000 Zagreb</item>
      <item>RESPECT CLEAN jednostavno društvo s ograničenom odgovornošću za usluge, OIB 02570614712, Josipovićeva ulica 42,10410 Velika Gorica</item>
      <item>Miroslav Đurakić, OIB 42406219280, Rugvička Cesta 10,10370 Rugvica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02570614712</item>
      <item>, OIB 42406219280</item>
    </izvorni_sadrzaj>
    <derivirana_varijabla naziv="DomainObject.Predmet.SudioniciListNazivOIB_1">
      <item>, OIB 85821130368</item>
      <item>, OIB 02570614712</item>
      <item>, OIB 42406219280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1470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2016-02-12T10:10:00Z</dcterms:created>
  <dc:creator>ilukac</dc:creator>
  <cp:lastModifiedBy>Mirela Šantek</cp:lastModifiedBy>
  <cp:lastPrinted>2016-03-14T09:09:00Z</cp:lastPrinted>
  <dcterms:modified xmlns:xsi="http://www.w3.org/2001/XMLSchema-instance" xsi:type="dcterms:W3CDTF">2016-03-16T13:32:00Z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