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61e2" w14:paraId="d2261e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AA5" w:rsidP="00A01AA5" w:rsidR="00A01AA5">
      <w:pPr>
        <w:jc w:val="right"/>
      </w:pPr>
      <w:r>
        <w:t>Poslovni broj: 3 St-644/2018-23</w:t>
      </w:r>
    </w:p>
    <w:p w:rsidRDefault="00A01AA5" w:rsidP="00A01AA5" w:rsidR="00A01AA5">
      <w:pPr>
        <w:jc w:val="right"/>
        <w:rPr>
          <w:rStyle w:val="Istaknuto"/>
          <w:i w:val="false"/>
          <w:iCs w:val="false"/>
        </w:rPr>
      </w:pPr>
    </w:p>
    <w:p w:rsidRDefault="00A01AA5" w:rsidP="00A01AA5" w:rsidR="00A01AA5">
      <w:pPr>
        <w:jc w:val="center"/>
      </w:pPr>
      <w:r>
        <w:t>R E P U B L I K A  H R V A T S K A</w:t>
      </w:r>
    </w:p>
    <w:p w:rsidRDefault="00A01AA5" w:rsidP="00A01AA5" w:rsidR="00A01AA5">
      <w:pPr>
        <w:jc w:val="center"/>
      </w:pPr>
      <w:r>
        <w:t>R J E Š E N J E</w:t>
      </w:r>
    </w:p>
    <w:p w:rsidRDefault="00A01AA5" w:rsidP="00A01AA5" w:rsidR="00A01AA5">
      <w:pPr>
        <w:jc w:val="both"/>
      </w:pPr>
      <w:r>
        <w:tab/>
        <w:t xml:space="preserve">TRGOVAČKI SUD U BJELOVARU, OIB: 07942269267, po stečajnoj sutkinji Sanjani Zorinc u stečajnom postupku nad Stečajnom masom iza ULTIMO d.o.o. u stečaju, Virovitica, F. Rusana 100, OIB: 22911326325, 14. studenog 2018. </w:t>
      </w:r>
    </w:p>
    <w:p w:rsidRDefault="00A01AA5" w:rsidP="00A01AA5" w:rsidR="00A01AA5" w:rsidRPr="00A01AA5">
      <w:pPr>
        <w:jc w:val="center"/>
      </w:pPr>
      <w:r>
        <w:t xml:space="preserve">r i j e š i o  j e </w:t>
      </w:r>
    </w:p>
    <w:p w:rsidRDefault="00A01AA5" w:rsidP="00A01AA5" w:rsidR="00A01AA5">
      <w:pPr>
        <w:ind w:firstLine="708"/>
        <w:jc w:val="both"/>
      </w:pPr>
      <w:r>
        <w:t xml:space="preserve">Stečajnom upravitelju Branku Valentiću, dipl. ing. poljoprivrede iz Virovitice, Ferde Rusana 100, određuje se nagrada za rad u ovom stečajnom postupku u iznosu 80.080,00 kn bruto te se odobrava isplata navedenog iznosa s dužnikovog računa. </w:t>
      </w:r>
    </w:p>
    <w:p w:rsidRDefault="00A01AA5" w:rsidP="00A01AA5" w:rsidR="00A01AA5" w:rsidRPr="00A01AA5">
      <w:pPr>
        <w:jc w:val="center"/>
      </w:pPr>
      <w:r>
        <w:t>Obrazloženje</w:t>
      </w:r>
    </w:p>
    <w:p w:rsidRDefault="00A01AA5" w:rsidP="00A01AA5" w:rsidR="00A01AA5">
      <w:pPr>
        <w:jc w:val="both"/>
      </w:pPr>
      <w:r>
        <w:tab/>
        <w:t xml:space="preserve">Budući da je prema navodima stečajnog upravitelja iz podneska od 13. studenog 2018. godine unovčena sva imovina stečajnog dužnika s danom 1. studenog 2018. godine u iznosu od 751.000,00 kn, u skladu sa čl. 2., 5., 7. i 8. Uredbe o kriterijima i načinu plaćanja nagrada stečajnim upraviteljima ("Narodne novine" broj 105/2015), stečajnom upravitelju određena je nagrada u iznosu 80.080,00 kn bruto sukladno obračunu stečajnog upravitelja od 13. studenog 2018. godine (list 119 spisa) te je temeljem čl. 94. st. 2. Stečajnog zakona ("Narodne novine" broj 71/15 i 104/17, dalje SZ) riješeno kao u izreci.  </w:t>
      </w:r>
    </w:p>
    <w:p w:rsidRDefault="00A01AA5" w:rsidP="00A01AA5" w:rsidR="00A01AA5">
      <w:pPr>
        <w:jc w:val="center"/>
      </w:pPr>
      <w:r>
        <w:t xml:space="preserve">Bjelovar, 14. studenog 2018.  </w:t>
      </w:r>
    </w:p>
    <w:p w:rsidRDefault="00A01AA5" w:rsidP="00A01AA5" w:rsidR="00A01AA5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A01AA5" w:rsidP="00A01AA5" w:rsidR="00A01AA5">
      <w:pPr>
        <w:pStyle w:val="Bezproreda"/>
      </w:pPr>
      <w:r>
        <w:rPr>
          <w:b/>
        </w:rPr>
        <w:t xml:space="preserve">                                                                                                         </w:t>
      </w:r>
      <w:r>
        <w:t>SANJANA ZORINC</w:t>
      </w:r>
    </w:p>
    <w:p w:rsidRDefault="00A01AA5" w:rsidP="00A01AA5" w:rsidR="00A01AA5">
      <w:pPr>
        <w:pStyle w:val="Bezproreda"/>
      </w:pPr>
    </w:p>
    <w:p w:rsidRDefault="00A01AA5" w:rsidP="00A01AA5" w:rsidR="00A01AA5">
      <w:pPr>
        <w:pStyle w:val="Bezproreda"/>
      </w:pPr>
    </w:p>
    <w:p w:rsidRDefault="00A01AA5" w:rsidP="00A01AA5" w:rsidR="00A01AA5">
      <w:pPr>
        <w:pStyle w:val="Bezproreda"/>
        <w:rPr>
          <w:b/>
        </w:rPr>
      </w:pPr>
    </w:p>
    <w:p w:rsidRDefault="00A01AA5" w:rsidP="00A01AA5" w:rsidR="00A01AA5">
      <w:pPr>
        <w:pStyle w:val="Bezproreda"/>
        <w:jc w:val="both"/>
      </w:pPr>
      <w:r>
        <w:t>POUKA O PRAVNOM LIJEKU: Protiv ovoga rješenja pravo na žalbu ima stečajni upravitelj i svaki stečajni vjerovnik u roku od 8 dana od dostave rješenja. Dostava se smatra obavljenom istekom osmog dana od dana objave rješenja na mrežnoj stranici</w:t>
      </w:r>
      <w:bookmarkStart w:name="_GoBack" w:id="0"/>
      <w:bookmarkEnd w:id="0"/>
      <w:r>
        <w:t xml:space="preserve"> e-Oglasna ploča sudova. Žalba se podnosi Visokom trgovačkom sudu Republike Hrvatske  putem ovoga suda, u četiri primjerka. </w:t>
      </w:r>
    </w:p>
    <w:p w:rsidRDefault="00A01AA5" w:rsidP="00A01AA5" w:rsidR="00A01AA5">
      <w:pPr>
        <w:pStyle w:val="Bezproreda"/>
      </w:pPr>
    </w:p>
    <w:p w:rsidRDefault="00A01AA5" w:rsidP="00A01AA5" w:rsidR="00A01AA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01AA5" w:rsidP="00A01AA5" w:rsidR="00A01AA5">
      <w:pPr>
        <w:pStyle w:val="Bezproreda"/>
      </w:pPr>
      <w:r>
        <w:t>Dna: e-oglasna ploča</w:t>
      </w:r>
    </w:p>
    <w:p w:rsidRDefault="00A01AA5" w:rsidP="00A01AA5" w:rsidR="00A01AA5">
      <w:pPr>
        <w:pStyle w:val="Bezproreda"/>
      </w:pPr>
      <w:proofErr w:type="spellStart"/>
      <w:r>
        <w:t>Bj</w:t>
      </w:r>
      <w:proofErr w:type="spellEnd"/>
      <w:r>
        <w:t xml:space="preserve">. 14.11.2018. </w:t>
      </w:r>
    </w:p>
    <w:p w:rsidRDefault="00A01AA5" w:rsidP="00A01AA5" w:rsidR="00A01AA5">
      <w:pPr>
        <w:pStyle w:val="Bezproreda"/>
      </w:pPr>
    </w:p>
    <w:p w:rsidRDefault="00AE649C" w:rsidP="00A01AA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AA5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56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St-644/2018-23</izvorni_sadrzaj>
    <derivirana_varijabla naziv="DomainObject.Oznaka_1">St-644/2018-23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St-644/2018-23</izvorni_sadrzaj>
    <derivirana_varijabla naziv="DomainObject.PoslovniBrojDokumenta_1">St-644/2018-23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0CA0D-E813-4924-8B4F-0085E3CEE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1368</properties:Characters>
  <properties:Lines>37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2018-11-14T08:15:00Z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