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a88b1" w14:paraId="eca88b1" w:rsidRDefault="00B15477"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514852">
        <w:t>554</w:t>
      </w:r>
      <w:r w:rsidR="00AE4138">
        <w:t>/16</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514852" w:rsidP="0070027B" w:rsidR="00EB51F8" w:rsidRPr="003A7D16">
      <w:pPr>
        <w:jc w:val="both"/>
      </w:pPr>
      <w:r w:rsidRPr="00793B5C">
        <w:rPr>
          <w:lang w:val="pt-BR"/>
        </w:rPr>
        <w:t xml:space="preserve">Trgovački sud u Zagrebu, po sucu Gordanu Zubaku, u stečajnom postupku u povodu prijedloga predlagatelja FINANCIJSKE AGENCIJE, Zagreb, Ulica grada Vukovara 70, OIB: </w:t>
      </w:r>
      <w:r w:rsidRPr="00793B5C">
        <w:t>85821130368</w:t>
      </w:r>
      <w:r w:rsidRPr="00793B5C">
        <w:rPr>
          <w:lang w:val="pt-BR"/>
        </w:rPr>
        <w:t xml:space="preserve">, za otvaranje stečajnog postupka nad dužnikom </w:t>
      </w:r>
      <w:r w:rsidRPr="00EF73E0">
        <w:rPr>
          <w:lang w:val="pt-BR"/>
        </w:rPr>
        <w:t>GREEN FIELDS d.o.o., Zagreb, Malešnica 27, OIB: 27728601679</w:t>
      </w:r>
      <w:r w:rsidR="00DC268C" w:rsidRPr="00DC7C75">
        <w:t xml:space="preserve">, </w:t>
      </w:r>
      <w:r w:rsidR="00012E29">
        <w:rPr>
          <w:lang w:val="pt-BR"/>
        </w:rPr>
        <w:t>16. svibnja</w:t>
      </w:r>
      <w:r w:rsidR="000F1E2A">
        <w:rPr>
          <w:lang w:val="pt-BR"/>
        </w:rPr>
        <w:t xml:space="preserve"> </w:t>
      </w:r>
      <w:r w:rsidR="00DC7C75">
        <w:rPr>
          <w:color w:val="FF0000"/>
          <w:lang w:val="pt-BR"/>
        </w:rPr>
        <w:t xml:space="preserve"> </w:t>
      </w:r>
      <w:r w:rsidR="001C7816">
        <w:rPr>
          <w:lang w:val="pt-BR"/>
        </w:rPr>
        <w:t>2017</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514852" w:rsidRPr="00FD639D">
        <w:rPr>
          <w:lang w:val="pt-BR"/>
        </w:rPr>
        <w:t>GREEN FIELDS d.o.o., Zagreb, Malešnica 27, OIB: 27728601679</w:t>
      </w:r>
      <w:r w:rsidR="00514852" w:rsidRPr="004138BE">
        <w:t xml:space="preserve">, MBS: </w:t>
      </w:r>
      <w:r w:rsidR="00514852" w:rsidRPr="00FD639D">
        <w:rPr>
          <w:shd w:fill="F8F8F8" w:color="auto" w:val="clear"/>
        </w:rPr>
        <w:t>080891825</w:t>
      </w:r>
      <w:r w:rsidRPr="00A93839">
        <w:t xml:space="preserve">. Rješenje o otvaranju stečajnog postupka nad </w:t>
      </w:r>
      <w:r w:rsidRPr="00DC7C75">
        <w:t>dužnikom istaknut je</w:t>
      </w:r>
      <w:r w:rsidR="00CE7E27" w:rsidRPr="00DC7C75">
        <w:t xml:space="preserve"> mrežnoj stranici</w:t>
      </w:r>
      <w:r w:rsidRPr="00DC7C75">
        <w:t xml:space="preserve"> na e-</w:t>
      </w:r>
      <w:r w:rsidR="00CE7E27" w:rsidRPr="00DC7C75">
        <w:t>oglasna ploča</w:t>
      </w:r>
      <w:r w:rsidRPr="00DC7C75">
        <w:t xml:space="preserve"> Trgovačkog suda u Zagrebu </w:t>
      </w:r>
      <w:r w:rsidRPr="000F1E2A">
        <w:t xml:space="preserve">dana </w:t>
      </w:r>
      <w:r w:rsidR="00012E29">
        <w:rPr>
          <w:lang w:val="pt-BR"/>
        </w:rPr>
        <w:t>16. svibnja</w:t>
      </w:r>
      <w:r w:rsidR="000F1E2A">
        <w:rPr>
          <w:lang w:val="pt-BR"/>
        </w:rPr>
        <w:t xml:space="preserve"> </w:t>
      </w:r>
      <w:r w:rsidR="001C7816">
        <w:rPr>
          <w:lang w:val="pt-BR"/>
        </w:rPr>
        <w:t xml:space="preserve"> 2017</w:t>
      </w:r>
      <w:r w:rsidRPr="00DC7C75">
        <w:t xml:space="preserve">. u </w:t>
      </w:r>
      <w:r w:rsidR="00012E29">
        <w:t>14,00</w:t>
      </w:r>
      <w:r w:rsidRPr="00DC7C75">
        <w:t xml:space="preserve"> sati.</w:t>
      </w:r>
    </w:p>
    <w:p w:rsidRDefault="00A93839" w:rsidP="00A4707E" w:rsidR="00A93839" w:rsidRPr="00DC7C75">
      <w:pPr>
        <w:jc w:val="both"/>
      </w:pPr>
      <w:r w:rsidRPr="00DC7C75">
        <w:t xml:space="preserve">II. Za stečajnog upravitelja imenuje se </w:t>
      </w:r>
      <w:r w:rsidR="00514852">
        <w:rPr>
          <w:rFonts w:cs="Arial"/>
        </w:rPr>
        <w:t>Marijan Gudelj iz Zagreba, Rebrovac 24, OIB: 46116584808</w:t>
      </w:r>
      <w:r w:rsidRPr="00DC7C75">
        <w:t>.</w:t>
      </w:r>
    </w:p>
    <w:p w:rsidRDefault="00A93839" w:rsidP="00A93839" w:rsidR="00A93839" w:rsidRPr="00A93839">
      <w:pPr>
        <w:jc w:val="both"/>
      </w:pPr>
      <w:r w:rsidRPr="00A93839">
        <w:t xml:space="preserve">III. Zaključuje se stečajni postupak nad dužnikom </w:t>
      </w:r>
      <w:r w:rsidR="00514852" w:rsidRPr="00FD639D">
        <w:rPr>
          <w:lang w:val="pt-BR"/>
        </w:rPr>
        <w:t>GREEN FIELDS d.o.o., Zagreb, Malešnica 27, OIB: 27728601679</w:t>
      </w:r>
      <w:r w:rsidR="00514852" w:rsidRPr="004138BE">
        <w:t xml:space="preserve">, MBS: </w:t>
      </w:r>
      <w:r w:rsidR="00514852" w:rsidRPr="00FD639D">
        <w:rPr>
          <w:shd w:fill="F8F8F8" w:color="auto" w:val="clear"/>
        </w:rPr>
        <w:t>080891825</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514852" w:rsidP="00514852" w:rsidR="00514852" w:rsidRPr="00EF73E0">
      <w:pPr>
        <w:ind w:firstLine="709"/>
        <w:jc w:val="both"/>
        <w:rPr>
          <w:lang w:val="pt-BR"/>
        </w:rPr>
      </w:pPr>
      <w:r w:rsidRPr="00EF73E0">
        <w:t>Financijska agencija, Regionalni centar Zagreb, podnijela je ovom sudu prijedlog za otvaranje stečajnog postupka nad Green fields d.o.o., Zagreb</w:t>
      </w:r>
      <w:r w:rsidRPr="00EF73E0">
        <w:rPr>
          <w:lang w:val="pt-BR"/>
        </w:rPr>
        <w:t>.</w:t>
      </w:r>
    </w:p>
    <w:p w:rsidRDefault="00514852" w:rsidP="00514852" w:rsidR="00514852" w:rsidRPr="00EF73E0">
      <w:pPr>
        <w:ind w:firstLine="709"/>
        <w:jc w:val="both"/>
        <w:rPr>
          <w:lang w:val="pt-BR"/>
        </w:rPr>
      </w:pPr>
    </w:p>
    <w:p w:rsidRDefault="00514852" w:rsidP="00514852" w:rsidR="00514852" w:rsidRPr="00EF73E0">
      <w:pPr>
        <w:ind w:firstLine="709"/>
        <w:jc w:val="both"/>
      </w:pPr>
      <w:r w:rsidRPr="00EF73E0">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14852" w:rsidP="00514852" w:rsidR="00514852" w:rsidRPr="00EF73E0">
      <w:pPr>
        <w:ind w:firstLine="709"/>
        <w:jc w:val="both"/>
      </w:pPr>
    </w:p>
    <w:p w:rsidRDefault="00514852" w:rsidP="00514852" w:rsidR="00514852" w:rsidRPr="00EF73E0">
      <w:pPr>
        <w:ind w:firstLine="709"/>
        <w:jc w:val="both"/>
        <w:rPr>
          <w:lang w:val="en-GB"/>
        </w:rPr>
      </w:pPr>
      <w:r w:rsidRPr="00EF73E0">
        <w:t xml:space="preserve">Financijska agencija, kao predlagatelj, navela je u prijedlogu za otvaranje stečajnog postupka kako dužnik na dan 15. siječnja 2016. u Očevidniku redoslijeda osnova za plaćanje ima evidentirane neizvršene osnove za plaćanje u neprekinutom razdoblju od 120 dana, u ukupnom iznosu od 78.361,28 kn, kao i da dužnik ima 2 zaposlena. </w:t>
      </w:r>
      <w:r w:rsidRPr="00EF73E0">
        <w:rPr>
          <w:lang w:val="en-GB"/>
        </w:rPr>
        <w:t xml:space="preserve">S obzirom na to da predlagatelj vodi Očevidnik redoslijeda osnova za plaćanje, sud je prihvatio predlagateljeve </w:t>
      </w:r>
      <w:r w:rsidRPr="00EF73E0">
        <w:rPr>
          <w:lang w:val="en-GB"/>
        </w:rPr>
        <w:lastRenderedPageBreak/>
        <w:t xml:space="preserve">tvrdnje o neprekinutom razdoblju evidentiranih neizvršenih osnova za plaćanje koji su zavedeni u Očevidniku  redoslijeda osnova za plaćanje. </w:t>
      </w:r>
    </w:p>
    <w:p w:rsidRDefault="00514852" w:rsidP="00514852" w:rsidR="00514852" w:rsidRPr="00E43122">
      <w:pPr>
        <w:ind w:firstLine="709"/>
        <w:jc w:val="both"/>
      </w:pPr>
    </w:p>
    <w:p w:rsidRDefault="00514852" w:rsidP="00514852" w:rsidR="00514852">
      <w:pPr>
        <w:ind w:firstLine="709"/>
        <w:jc w:val="both"/>
      </w:pPr>
      <w:r w:rsidRPr="00E43122">
        <w:t>Odredbom čl. 115. st. 1. SZ-a propisano je da sud na temelju prijedloga za otvaranje stečajnoga postupka donosi rješenje o pokretanju prethodnoga postupka radi utvrđivanja pretpostavki za otvaranje stečajnoga postupka (prethodni postupak).</w:t>
      </w:r>
      <w:r>
        <w:t>.</w:t>
      </w:r>
    </w:p>
    <w:p w:rsidRDefault="00514852" w:rsidP="00514852" w:rsidR="00514852" w:rsidRPr="00B9015B">
      <w:pPr>
        <w:ind w:firstLine="709"/>
        <w:jc w:val="both"/>
      </w:pPr>
    </w:p>
    <w:p w:rsidRDefault="00514852" w:rsidP="00514852" w:rsidR="00514852">
      <w:pPr>
        <w:pStyle w:val="Tijeloteksta"/>
        <w:ind w:firstLine="708"/>
      </w:pPr>
      <w:r>
        <w:t>Sud je rješenjem pokrenuo prethodni postupak nad dužnikom, a 7. prosinca 2016</w:t>
      </w:r>
      <w:r w:rsidRPr="0089526A">
        <w:t xml:space="preserve">. održano je ročište </w:t>
      </w:r>
      <w:r>
        <w:t>na kojem je privremeni stečajni upravitelj naveo da dužnik u svom vlasništvu nema imovinu, zatim da je dužnikov račun blokiran duže od 120 dana zbog čega je ostvaren stečajni razlog nesposobnost za plaćanje te je predložio pozvati zainteresirane osobe predujmiti troškove prethodnog i stečajnog postupka u iznosu od 25.0</w:t>
      </w:r>
      <w:r w:rsidRPr="00E43122">
        <w:t>00,00 kn</w:t>
      </w:r>
      <w:r>
        <w:t>.</w:t>
      </w:r>
    </w:p>
    <w:p w:rsidRDefault="00514852" w:rsidP="00514852" w:rsidR="00514852">
      <w:pPr>
        <w:pStyle w:val="Tijeloteksta"/>
        <w:ind w:firstLine="708"/>
      </w:pPr>
    </w:p>
    <w:p w:rsidRDefault="00514852" w:rsidP="00514852" w:rsidR="00514852">
      <w:pPr>
        <w:pStyle w:val="Tijeloteksta"/>
        <w:ind w:firstLine="708"/>
      </w:pPr>
      <w:r>
        <w:t>Iz potvrde FINE od 7. studenoga 2016. (list 54</w:t>
      </w:r>
      <w:r w:rsidRPr="002B5FE9">
        <w:t>. spisa) proizlazi kako je na dužnikovom računu na dan iz</w:t>
      </w:r>
      <w:r>
        <w:t>davanje potvrde evidentirano 416</w:t>
      </w:r>
      <w:r w:rsidRPr="002B5FE9">
        <w:t xml:space="preserve"> dana neprekidne blokade.</w:t>
      </w:r>
      <w:r>
        <w:t xml:space="preserve"> </w:t>
      </w:r>
    </w:p>
    <w:p w:rsidRDefault="001C7816" w:rsidP="001C7816" w:rsidR="001C7816">
      <w:pPr>
        <w:pStyle w:val="Tijeloteksta"/>
      </w:pPr>
    </w:p>
    <w:p w:rsidRDefault="001C7816" w:rsidP="001C7816" w:rsidR="001C7816" w:rsidRPr="0089526A">
      <w:pPr>
        <w:pStyle w:val="Tijeloteksta"/>
        <w:ind w:firstLine="708"/>
      </w:pPr>
      <w:r>
        <w:t xml:space="preserve">U konkretnom slučaju, </w:t>
      </w:r>
      <w:r w:rsidRPr="003D0115">
        <w:t xml:space="preserve">sud je </w:t>
      </w:r>
      <w:r w:rsidR="00514852">
        <w:t>izveo zaključak kako je u odnosu na dužnika ostvaren stečajni razlog nesposobnost za plaćanje.</w:t>
      </w:r>
    </w:p>
    <w:p w:rsidRDefault="005A2B10" w:rsidP="00AE30AB" w:rsidR="005A2B10">
      <w:pPr>
        <w:jc w:val="both"/>
      </w:pPr>
    </w:p>
    <w:p w:rsidRDefault="005224DC" w:rsidP="00061A00" w:rsidR="00C12410">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514852">
        <w:t>25</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514852" w:rsidP="00061A00" w:rsidR="00061A00">
      <w:pPr>
        <w:ind w:firstLine="708"/>
        <w:jc w:val="both"/>
      </w:pPr>
      <w:r>
        <w:t>Imajući u vidu navedeno</w:t>
      </w:r>
      <w:r w:rsidR="00061A00" w:rsidRPr="003A7D16">
        <w:t xml:space="preserve"> </w:t>
      </w:r>
      <w:r>
        <w:t>sud je utvrdio da</w:t>
      </w:r>
      <w:r w:rsidR="00061A00" w:rsidRPr="003A7D16">
        <w:t xml:space="preserve"> imovina dužnika koja bi ušla u stečajnu masu nije dostatna za namirenje troškova p</w:t>
      </w:r>
      <w:r>
        <w:t>rethodnog i stečajnog postupka te</w:t>
      </w:r>
      <w:r w:rsidR="00061A00" w:rsidRPr="003A7D16">
        <w:t xml:space="preserve"> kako nije predujmljen iznos za pokriće troškova prethodnog i stečajnog post</w:t>
      </w:r>
      <w:r>
        <w:t>upka određen rješenjem suda i u odnosu na</w:t>
      </w:r>
      <w:r w:rsidR="00061A00" w:rsidRPr="003A7D16">
        <w:t xml:space="preserve"> dužnika ostvaren</w:t>
      </w:r>
      <w:r>
        <w:t xml:space="preserve"> je</w:t>
      </w:r>
      <w:r w:rsidR="00061A00" w:rsidRPr="003A7D16">
        <w:t xml:space="preserve"> stečajni razlog nesposobnost za plaćanje,</w:t>
      </w:r>
      <w:r>
        <w:t xml:space="preserve"> stoga je valjalo </w:t>
      </w:r>
      <w:r w:rsidR="00061A00" w:rsidRPr="003A7D16">
        <w:t xml:space="preserve"> u skladu s citiranom odredbom čl. </w:t>
      </w:r>
      <w:r w:rsidR="00061A00">
        <w:t>132. st. 2</w:t>
      </w:r>
      <w:r w:rsidR="00061A00" w:rsidRPr="003A7D16">
        <w:t>. SZ-a otvoriti i zaključiti stečajni postupak nad dužnikom.</w:t>
      </w:r>
      <w:r w:rsidR="00A64C08">
        <w:t xml:space="preserve"> Stečajni upravitelj je imenovan primjenom odredbe čl. </w:t>
      </w:r>
      <w:r w:rsidR="00875103" w:rsidRPr="00875103">
        <w:t xml:space="preserve">84. i 85. u vezi s čl. 119. st. 6. </w:t>
      </w:r>
      <w:r w:rsidR="00A64C08">
        <w:t>SZ-a.</w:t>
      </w:r>
      <w:r w:rsidR="00875103">
        <w:t xml:space="preserve"> jer je ranije, primjenom metode slučajnog, odabira imenovan privremenim stečajnim upraviteljem.</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012E29">
        <w:t xml:space="preserve">16. svibnja </w:t>
      </w:r>
      <w:r w:rsidR="001C7816">
        <w:t xml:space="preserve"> 2017</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012E29" w:rsidR="00B15477">
      <w:pPr>
        <w:jc w:val="right"/>
      </w:pPr>
      <w:r w:rsidRPr="003A7D16">
        <w:t xml:space="preserve"> Gordan Zubak</w:t>
      </w:r>
      <w:r w:rsidR="0085416D">
        <w:t>,v.r.</w:t>
      </w: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012E29" w:rsidP="00C12410" w:rsidR="00012E29"/>
    <w:p w:rsidRDefault="00012E29" w:rsidP="00C12410" w:rsidR="00012E29"/>
    <w:p w:rsidRDefault="0085416D" w:rsidP="0085416D" w:rsidR="0085416D">
      <w:pPr>
        <w:jc w:val="right"/>
      </w:pPr>
      <w:r>
        <w:t>Za točnost otpravka - ovlašteni službenik:</w:t>
      </w:r>
    </w:p>
    <w:p w:rsidRDefault="0085416D" w:rsidP="0085416D" w:rsidR="0085416D">
      <w:pPr>
        <w:jc w:val="right"/>
      </w:pPr>
      <w:r>
        <w:t xml:space="preserve">               Katica Franjić</w:t>
      </w:r>
    </w:p>
    <w:p w:rsidRDefault="00B6336F" w:rsidP="0085416D" w:rsidR="00B6336F" w:rsidRPr="00645B73">
      <w:pPr>
        <w:ind w:left="360"/>
        <w:jc w:val="right"/>
      </w:pPr>
    </w:p>
    <w:p w:rsidRDefault="00C12410" w:rsidP="0085416D" w:rsidR="00C12410" w:rsidRPr="003A7D16">
      <w:pPr>
        <w:ind w:left="360"/>
        <w:jc w:val="right"/>
      </w:pPr>
    </w:p>
    <w:sectPr w:rsidSect="00B15477"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EE64A7" w:rsidP="00B15477" w:rsidR="00B15477">
        <w:pPr>
          <w:pStyle w:val="Zaglavlje"/>
          <w:ind w:firstLine="4536"/>
          <w:jc w:val="center"/>
        </w:pPr>
        <w:r>
          <w:fldChar w:fldCharType="begin"/>
        </w:r>
        <w:r w:rsidR="00B15477">
          <w:instrText>PAGE   \* MERGEFORMAT</w:instrText>
        </w:r>
        <w:r>
          <w:fldChar w:fldCharType="separate"/>
        </w:r>
        <w:r w:rsidR="0085416D">
          <w:rPr>
            <w:noProof/>
          </w:rPr>
          <w:t>3</w:t>
        </w:r>
        <w:r>
          <w:fldChar w:fldCharType="end"/>
        </w:r>
        <w:r w:rsidR="00514852">
          <w:tab/>
          <w:t>67. St-554</w:t>
        </w:r>
        <w:r w:rsidR="00AE4138">
          <w:t>/16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C12410"/>
    <w:rsid w:val="000000D1"/>
    <w:rsid w:val="00012E29"/>
    <w:rsid w:val="00061A00"/>
    <w:rsid w:val="000F16CD"/>
    <w:rsid w:val="000F1E2A"/>
    <w:rsid w:val="001129F6"/>
    <w:rsid w:val="00144607"/>
    <w:rsid w:val="001C7816"/>
    <w:rsid w:val="001D0B43"/>
    <w:rsid w:val="00211D90"/>
    <w:rsid w:val="0023149C"/>
    <w:rsid w:val="00290380"/>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C5B58"/>
    <w:rsid w:val="004D2496"/>
    <w:rsid w:val="004D34E6"/>
    <w:rsid w:val="00514852"/>
    <w:rsid w:val="0051697E"/>
    <w:rsid w:val="005224DC"/>
    <w:rsid w:val="0053569B"/>
    <w:rsid w:val="005448EA"/>
    <w:rsid w:val="005A2B10"/>
    <w:rsid w:val="00603A21"/>
    <w:rsid w:val="00645B73"/>
    <w:rsid w:val="00693D34"/>
    <w:rsid w:val="006F05DF"/>
    <w:rsid w:val="0070027B"/>
    <w:rsid w:val="007859F3"/>
    <w:rsid w:val="007A570C"/>
    <w:rsid w:val="007E349A"/>
    <w:rsid w:val="00830ADC"/>
    <w:rsid w:val="0085416D"/>
    <w:rsid w:val="00875103"/>
    <w:rsid w:val="008E59F9"/>
    <w:rsid w:val="008F6699"/>
    <w:rsid w:val="008F76E8"/>
    <w:rsid w:val="0093392E"/>
    <w:rsid w:val="00975210"/>
    <w:rsid w:val="009B52EA"/>
    <w:rsid w:val="009B7AB6"/>
    <w:rsid w:val="009C6B90"/>
    <w:rsid w:val="009E4E4C"/>
    <w:rsid w:val="00A4707E"/>
    <w:rsid w:val="00A64C08"/>
    <w:rsid w:val="00A93839"/>
    <w:rsid w:val="00AD1CFD"/>
    <w:rsid w:val="00AE30AB"/>
    <w:rsid w:val="00AE4138"/>
    <w:rsid w:val="00AF142B"/>
    <w:rsid w:val="00B15477"/>
    <w:rsid w:val="00B6336F"/>
    <w:rsid w:val="00B8024A"/>
    <w:rsid w:val="00BD17D3"/>
    <w:rsid w:val="00C12410"/>
    <w:rsid w:val="00C12C33"/>
    <w:rsid w:val="00C47008"/>
    <w:rsid w:val="00C6375B"/>
    <w:rsid w:val="00C70ACC"/>
    <w:rsid w:val="00C73349"/>
    <w:rsid w:val="00C755A1"/>
    <w:rsid w:val="00CA4E71"/>
    <w:rsid w:val="00CC6A3E"/>
    <w:rsid w:val="00CE7E27"/>
    <w:rsid w:val="00D85CC6"/>
    <w:rsid w:val="00DC268C"/>
    <w:rsid w:val="00DC7C75"/>
    <w:rsid w:val="00E23F79"/>
    <w:rsid w:val="00E46026"/>
    <w:rsid w:val="00E67E76"/>
    <w:rsid w:val="00EB51F8"/>
    <w:rsid w:val="00EE64A7"/>
    <w:rsid w:val="00F24636"/>
    <w:rsid w:val="00F51E11"/>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249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85416D"/>
    <w:rPr>
      <w:color w:val="808080"/>
      <w:bdr w:space="0" w:sz="0" w:color="auto" w:val="none"/>
      <w:shd w:fill="auto" w:color="auto" w:val="clear"/>
    </w:rPr>
  </w:style>
  <w:style w:customStyle="true" w:styleId="eSPISCCParagraphDefaultFont" w:type="character">
    <w:name w:val="eSPIS_CC_Paragraph Default Font"/>
    <w:basedOn w:val="Zadanifontodlomka"/>
    <w:rsid w:val="008541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416D"/>
    <w:rPr>
      <w:bdr w:space="0" w:sz="0" w:color="auto" w:val="none"/>
      <w:shd w:fill="FFFFCC" w:color="auto" w:val="clear"/>
      <w:lang w:val="hr-HR"/>
    </w:rPr>
  </w:style>
  <w:style w:customStyle="true" w:styleId="PozadinaSvijetloCrvena" w:type="character">
    <w:name w:val="Pozadina_SvijetloCrvena"/>
    <w:basedOn w:val="eSPISCCParagraphDefaultFont"/>
    <w:rsid w:val="008541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41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St-554/2016</izvorni_sadrzaj>
    <derivirana_varijabla naziv="DomainObject.Predmet.OznakaBroj_1">St-554/2016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GREEN FIELDS d.o.o.</izvorni_sadrzaj>
    <derivirana_varijabla naziv="DomainObject.Predmet.ProtustrankaFormated_1">  GREEN FIELDS d.o.o.</derivirana_varijabla>
  </DomainObject.Predmet.ProtustrankaFormated>
  <DomainObject.Predmet.ProtustrankaFormatedOIB>
    <izvorni_sadrzaj>  GREEN FIELDS d.o.o., OIB 27728601679</izvorni_sadrzaj>
    <derivirana_varijabla naziv="DomainObject.Predmet.ProtustrankaFormatedOIB_1">  GREEN FIELDS d.o.o., OIB 27728601679</derivirana_varijabla>
  </DomainObject.Predmet.ProtustrankaFormatedOIB>
  <DomainObject.Predmet.ProtustrankaFormatedWithAdress>
    <izvorni_sadrzaj> GREEN FIELDS d.o.o., Malešnica 27, 10000 Zagreb</izvorni_sadrzaj>
    <derivirana_varijabla naziv="DomainObject.Predmet.ProtustrankaFormatedWithAdress_1"> GREEN FIELDS d.o.o., Malešnica 27, 10000 Zagreb</derivirana_varijabla>
  </DomainObject.Predmet.ProtustrankaFormatedWithAdress>
  <DomainObject.Predmet.ProtustrankaFormatedWithAdressOIB>
    <izvorni_sadrzaj> GREEN FIELDS d.o.o., OIB 27728601679, Malešnica 27, 10000 Zagreb</izvorni_sadrzaj>
    <derivirana_varijabla naziv="DomainObject.Predmet.ProtustrankaFormatedWithAdressOIB_1"> GREEN FIELDS d.o.o., OIB 27728601679, Malešnica 27, 10000 Zagreb</derivirana_varijabla>
  </DomainObject.Predmet.ProtustrankaFormatedWithAdressOIB>
  <DomainObject.Predmet.ProtustrankaWithAdress>
    <izvorni_sadrzaj>GREEN FIELDS d.o.o. Malešnica 27, 10000 Zagreb</izvorni_sadrzaj>
    <derivirana_varijabla naziv="DomainObject.Predmet.ProtustrankaWithAdress_1">GREEN FIELDS d.o.o. Malešnica 27, 10000 Zagreb</derivirana_varijabla>
  </DomainObject.Predmet.ProtustrankaWithAdress>
  <DomainObject.Predmet.ProtustrankaWithAdressOIB>
    <izvorni_sadrzaj>GREEN FIELDS d.o.o., OIB 27728601679, Malešnica 27, 10000 Zagreb</izvorni_sadrzaj>
    <derivirana_varijabla naziv="DomainObject.Predmet.ProtustrankaWithAdressOIB_1">GREEN FIELDS d.o.o., OIB 27728601679, Malešnica 27, 10000 Zagreb</derivirana_varijabla>
  </DomainObject.Predmet.ProtustrankaWithAdressOIB>
  <DomainObject.Predmet.ProtustrankaNazivFormated>
    <izvorni_sadrzaj>GREEN FIELDS d.o.o.</izvorni_sadrzaj>
    <derivirana_varijabla naziv="DomainObject.Predmet.ProtustrankaNazivFormated_1">GREEN FIELDS d.o.o.</derivirana_varijabla>
  </DomainObject.Predmet.ProtustrankaNazivFormated>
  <DomainObject.Predmet.ProtustrankaNazivFormatedOIB>
    <izvorni_sadrzaj>GREEN FIELDS d.o.o., OIB 27728601679</izvorni_sadrzaj>
    <derivirana_varijabla naziv="DomainObject.Predmet.ProtustrankaNazivFormatedOIB_1">GREEN FIELDS d.o.o., OIB 27728601679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Štrok; Vjerovnici</izvorni_sadrzaj>
    <derivirana_varijabla naziv="DomainObject.Predmet.StrankaFormated_1">  FINA Regionalni centar Zagreb; Goran Štrok; Vjerovnici</derivirana_varijabla>
  </DomainObject.Predmet.StrankaFormated>
  <DomainObject.Predmet.StrankaFormatedOIB>
    <izvorni_sadrzaj>  FINA Regionalni centar Zagreb, OIB 85821130368; Goran Štrok, OIB 59701262058; Vjerovnici</izvorni_sadrzaj>
    <derivirana_varijabla naziv="DomainObject.Predmet.StrankaFormatedOIB_1">  FINA Regionalni centar Zagreb, OIB 85821130368; Goran Štrok, OIB 59701262058; Vjerovnici</derivirana_varijabla>
  </DomainObject.Predmet.StrankaFormatedOIB>
  <DomainObject.Predmet.StrankaFormatedWithAdress>
    <izvorni_sadrzaj> FINA Regionalni centar Zagreb, Trg svibanjskih žrtava 1995. 1, 10000 Zagreb; Goran Štrok, Plepelićeva Ulica 19 B, 10410 Velika Gorica; Vjerovnici</izvorni_sadrzaj>
    <derivirana_varijabla naziv="DomainObject.Predmet.StrankaFormatedWithAdress_1"> FINA Regionalni centar Zagreb, Trg svibanjskih žrtava 1995. 1, 10000 Zagreb; Goran Štrok, Plepelićeva Ulica 19 B, 10410 Velika Gorica; Vjerovnici</derivirana_varijabla>
  </DomainObject.Predmet.StrankaFormatedWithAdress>
  <DomainObject.Predmet.StrankaFormatedWithAdressOIB>
    <izvorni_sadrzaj> FINA Regionalni centar Zagreb, OIB 85821130368, Trg svibanjskih žrtava 1995. 1, 10000 Zagreb; Goran Štrok, OIB 59701262058, Plepelićeva Ulica 19 B, 10410 Velika Gorica; Vjerovnici</izvorni_sadrzaj>
    <derivirana_varijabla naziv="DomainObject.Predmet.StrankaFormatedWithAdressOIB_1"> FINA Regionalni centar Zagreb, OIB 85821130368, Trg svibanjskih žrtava 1995. 1, 10000 Zagreb; Goran Štrok, OIB 59701262058, Plepelićeva Ulica 19 B, 10410 Velika Gorica; Vjerovnici</derivirana_varijabla>
  </DomainObject.Predmet.StrankaFormatedWithAdressOIB>
  <DomainObject.Predmet.StrankaWithAdress>
    <izvorni_sadrzaj>FINA Regionalni centar Zagreb Trg svibanjskih žrtava 1995. 1,10000 Zagreb,Goran Štrok Plepelićeva Ulica 19 B,10410 Velika Gorica,Vjerovnici </izvorni_sadrzaj>
    <derivirana_varijabla naziv="DomainObject.Predmet.StrankaWithAdress_1">FINA Regionalni centar Zagreb Trg svibanjskih žrtava 1995. 1,10000 Zagreb,Goran Štrok Plepelićeva Ulica 19 B,10410 Velika Gorica,Vjerovnici </derivirana_varijabla>
  </DomainObject.Predmet.StrankaWithAdress>
  <DomainObject.Predmet.StrankaWithAdressOIB>
    <izvorni_sadrzaj>FINA Regionalni centar Zagreb, OIB 85821130368, Trg svibanjskih žrtava 1995. 1,10000 Zagreb,Goran Štrok, OIB 59701262058, Plepelićeva Ulica 19 B,10410 Velika Gorica,Vjerovnici</izvorni_sadrzaj>
    <derivirana_varijabla naziv="DomainObject.Predmet.StrankaWithAdressOIB_1">FINA Regionalni centar Zagreb, OIB 85821130368, Trg svibanjskih žrtava 1995. 1,10000 Zagreb,Goran Štrok, OIB 59701262058, Plepelićeva Ulica 19 B,10410 Velika Gorica,Vjerovnici</derivirana_varijabla>
  </DomainObject.Predmet.StrankaWithAdressOIB>
  <DomainObject.Predmet.StrankaNazivFormated>
    <izvorni_sadrzaj>FINA Regionalni centar Zagreb,Goran Štrok,Vjerovnici</izvorni_sadrzaj>
    <derivirana_varijabla naziv="DomainObject.Predmet.StrankaNazivFormated_1">FINA Regionalni centar Zagreb,Goran Štrok,Vjerovnici</derivirana_varijabla>
  </DomainObject.Predmet.StrankaNazivFormated>
  <DomainObject.Predmet.StrankaNazivFormatedOIB>
    <izvorni_sadrzaj>FINA Regionalni centar Zagreb, OIB 85821130368,Goran Štrok, OIB 59701262058,Vjerovnici</izvorni_sadrzaj>
    <derivirana_varijabla naziv="DomainObject.Predmet.StrankaNazivFormatedOIB_1">FINA Regionalni centar Zagreb, OIB 85821130368,Goran Štrok, OIB 59701262058,Vjerovnici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Goran Štrok</item>
      <item>Vjerovnici</item>
    </izvorni_sadrzaj>
    <derivirana_varijabla naziv="DomainObject.Predmet.StrankaListFormated_1">
      <item>FINA Regionalni centar Zagreb</item>
      <item>Goran Štrok</item>
      <item>Vjerovnici</item>
    </derivirana_varijabla>
  </DomainObject.Predmet.StrankaListFormated>
  <DomainObject.Predmet.StrankaListFormatedOIB>
    <izvorni_sadrzaj>
      <item>FINA Regionalni centar Zagreb, OIB 85821130368</item>
      <item>Goran Štrok, OIB 59701262058</item>
      <item>Vjerovnici</item>
    </izvorni_sadrzaj>
    <derivirana_varijabla naziv="DomainObject.Predmet.StrankaListFormatedOIB_1">
      <item>FINA Regionalni centar Zagreb, OIB 85821130368</item>
      <item>Goran Štrok, OIB 59701262058</item>
      <item>Vjerovnici</item>
    </derivirana_varijabla>
  </DomainObject.Predmet.StrankaListFormatedOIB>
  <DomainObject.Predmet.StrankaListFormatedWithAdress>
    <izvorni_sadrzaj>
      <item>FINA Regionalni centar Zagreb, Trg svibanjskih žrtava 1995. 1, 10000 Zagreb</item>
      <item>Goran Štrok, Plepelićeva Ulica 19 B, 10410 Velika Gorica</item>
      <item>Vjerovnici</item>
    </izvorni_sadrzaj>
    <derivirana_varijabla naziv="DomainObject.Predmet.StrankaListFormatedWithAdress_1">
      <item>FINA Regionalni centar Zagreb, Trg svibanjskih žrtava 1995. 1, 10000 Zagreb</item>
      <item>Goran Štrok, Plepelićeva Ulica 19 B, 10410 Velika Gorica</item>
      <item>Vjerovnici</item>
    </derivirana_varijabla>
  </DomainObject.Predmet.StrankaListFormatedWithAdress>
  <DomainObject.Predmet.StrankaListFormatedWithAdressOIB>
    <izvorni_sadrzaj>
      <item>FINA Regionalni centar Zagreb, OIB 85821130368, Trg svibanjskih žrtava 1995. 1, 10000 Zagreb</item>
      <item>Goran Štrok, OIB 59701262058, Plepelićeva Ulica 19 B, 10410 Velika Gorica</item>
      <item>Vjerovnici</item>
    </izvorni_sadrzaj>
    <derivirana_varijabla naziv="DomainObject.Predmet.StrankaListFormatedWithAdressOIB_1">
      <item>FINA Regionalni centar Zagreb, OIB 85821130368, Trg svibanjskih žrtava 1995. 1, 10000 Zagreb</item>
      <item>Goran Štrok, OIB 59701262058, Plepelićeva Ulica 19 B, 10410 Velika Gorica</item>
      <item>Vjerovnici</item>
    </derivirana_varijabla>
  </DomainObject.Predmet.StrankaListFormatedWithAdressOIB>
  <DomainObject.Predmet.StrankaListNazivFormated>
    <izvorni_sadrzaj>
      <item>FINA Regionalni centar Zagreb</item>
      <item>Goran Štrok</item>
      <item>Vjerovnici</item>
    </izvorni_sadrzaj>
    <derivirana_varijabla naziv="DomainObject.Predmet.StrankaListNazivFormated_1">
      <item>FINA Regionalni centar Zagreb</item>
      <item>Goran Štrok</item>
      <item>Vjerovnici</item>
    </derivirana_varijabla>
  </DomainObject.Predmet.StrankaListNazivFormated>
  <DomainObject.Predmet.StrankaListNazivFormatedOIB>
    <izvorni_sadrzaj>
      <item>FINA Regionalni centar Zagreb, OIB 85821130368</item>
      <item>Goran Štrok, OIB 59701262058</item>
      <item>Vjerovnici</item>
    </izvorni_sadrzaj>
    <derivirana_varijabla naziv="DomainObject.Predmet.StrankaListNazivFormatedOIB_1">
      <item>FINA Regionalni centar Zagreb, OIB 85821130368</item>
      <item>Goran Štrok, OIB 59701262058</item>
      <item>Vjerovnici</item>
    </derivirana_varijabla>
  </DomainObject.Predmet.StrankaListNazivFormatedOIB>
  <DomainObject.Predmet.ProtuStrankaListFormated>
    <izvorni_sadrzaj>
      <item>GREEN FIELDS d.o.o.</item>
    </izvorni_sadrzaj>
    <derivirana_varijabla naziv="DomainObject.Predmet.ProtuStrankaListFormated_1">
      <item>GREEN FIELDS d.o.o.</item>
    </derivirana_varijabla>
  </DomainObject.Predmet.ProtuStrankaListFormated>
  <DomainObject.Predmet.ProtuStrankaListFormatedOIB>
    <izvorni_sadrzaj>
      <item>GREEN FIELDS d.o.o., OIB 27728601679</item>
    </izvorni_sadrzaj>
    <derivirana_varijabla naziv="DomainObject.Predmet.ProtuStrankaListFormatedOIB_1">
      <item>GREEN FIELDS d.o.o., OIB 27728601679</item>
    </derivirana_varijabla>
  </DomainObject.Predmet.ProtuStrankaListFormatedOIB>
  <DomainObject.Predmet.ProtuStrankaListFormatedWithAdress>
    <izvorni_sadrzaj>
      <item>GREEN FIELDS d.o.o., Malešnica 27, 10000 Zagreb</item>
    </izvorni_sadrzaj>
    <derivirana_varijabla naziv="DomainObject.Predmet.ProtuStrankaListFormatedWithAdress_1">
      <item>GREEN FIELDS d.o.o., Malešnica 27, 10000 Zagreb</item>
    </derivirana_varijabla>
  </DomainObject.Predmet.ProtuStrankaListFormatedWithAdress>
  <DomainObject.Predmet.ProtuStrankaListFormatedWithAdressOIB>
    <izvorni_sadrzaj>
      <item>GREEN FIELDS d.o.o., OIB 27728601679, Malešnica 27, 10000 Zagreb</item>
    </izvorni_sadrzaj>
    <derivirana_varijabla naziv="DomainObject.Predmet.ProtuStrankaListFormatedWithAdressOIB_1">
      <item>GREEN FIELDS d.o.o., OIB 27728601679, Malešnica 27, 10000 Zagreb</item>
    </derivirana_varijabla>
  </DomainObject.Predmet.ProtuStrankaListFormatedWithAdressOIB>
  <DomainObject.Predmet.ProtuStrankaListNazivFormated>
    <izvorni_sadrzaj>
      <item>GREEN FIELDS d.o.o.</item>
    </izvorni_sadrzaj>
    <derivirana_varijabla naziv="DomainObject.Predmet.ProtuStrankaListNazivFormated_1">
      <item>GREEN FIELDS d.o.o.</item>
    </derivirana_varijabla>
  </DomainObject.Predmet.ProtuStrankaListNazivFormated>
  <DomainObject.Predmet.ProtuStrankaListNazivFormatedOIB>
    <izvorni_sadrzaj>
      <item>GREEN FIELDS d.o.o., OIB 27728601679</item>
    </izvorni_sadrzaj>
    <derivirana_varijabla naziv="DomainObject.Predmet.ProtuStrankaListNazivFormatedOIB_1">
      <item>GREEN FIELDS d.o.o., OIB 27728601679</item>
    </derivirana_varijabla>
  </DomainObject.Predmet.ProtuStrankaListNazivFormatedOIB>
  <DomainObject.Predmet.OstaliListFormated>
    <izvorni_sadrzaj>
      <item>Goran Štrok</item>
    </izvorni_sadrzaj>
    <derivirana_varijabla naziv="DomainObject.Predmet.OstaliListFormated_1">
      <item>Goran Štrok</item>
    </derivirana_varijabla>
  </DomainObject.Predmet.OstaliListFormated>
  <DomainObject.Predmet.OstaliListFormatedOIB>
    <izvorni_sadrzaj>
      <item>Goran Štrok, OIB 59701262058</item>
    </izvorni_sadrzaj>
    <derivirana_varijabla naziv="DomainObject.Predmet.OstaliListFormatedOIB_1">
      <item>Goran Štrok, OIB 59701262058</item>
    </derivirana_varijabla>
  </DomainObject.Predmet.OstaliListFormatedOIB>
  <DomainObject.Predmet.OstaliListFormatedWithAdress>
    <izvorni_sadrzaj>
      <item>Goran Štrok, Plepelićeva Ulica 19 B, 10410 Velika Gorica</item>
    </izvorni_sadrzaj>
    <derivirana_varijabla naziv="DomainObject.Predmet.OstaliListFormatedWithAdress_1">
      <item>Goran Štrok, Plepelićeva Ulica 19 B, 10410 Velika Gorica</item>
    </derivirana_varijabla>
  </DomainObject.Predmet.OstaliListFormatedWithAdress>
  <DomainObject.Predmet.OstaliListFormatedWithAdressOIB>
    <izvorni_sadrzaj>
      <item>Goran Štrok, OIB 59701262058, Plepelićeva Ulica 19 B, 10410 Velika Gorica</item>
    </izvorni_sadrzaj>
    <derivirana_varijabla naziv="DomainObject.Predmet.OstaliListFormatedWithAdressOIB_1">
      <item>Goran Štrok, OIB 59701262058, Plepelićeva Ulica 19 B, 10410 Velika Gorica</item>
    </derivirana_varijabla>
  </DomainObject.Predmet.OstaliListFormatedWithAdressOIB>
  <DomainObject.Predmet.OstaliListNazivFormated>
    <izvorni_sadrzaj>
      <item>Goran Štrok</item>
    </izvorni_sadrzaj>
    <derivirana_varijabla naziv="DomainObject.Predmet.OstaliListNazivFormated_1">
      <item>Goran Štrok</item>
    </derivirana_varijabla>
  </DomainObject.Predmet.OstaliListNazivFormated>
  <DomainObject.Predmet.OstaliListNazivFormatedOIB>
    <izvorni_sadrzaj>
      <item>Goran Štrok, OIB 59701262058</item>
    </izvorni_sadrzaj>
    <derivirana_varijabla naziv="DomainObject.Predmet.OstaliListNazivFormatedOIB_1">
      <item>Goran Štrok, OIB 59701262058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GREEN FIELDS d.o.o.</izvorni_sadrzaj>
    <derivirana_varijabla naziv="DomainObject.Predmet.ProtustrankaIDrugi_1">GREEN FIELDS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GREEN FIELDS d.o.o., OIB 27728601679, Malešnica 27, 10000 Zagreb</izvorni_sadrzaj>
    <derivirana_varijabla naziv="DomainObject.Predmet.ProtustrankaIDrugiAdressOIB_1">GREEN FIELDS d.o.o., OIB 27728601679, Malešnica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GREEN FIELDS d.o.o.</item>
      <item>Goran Štrok</item>
      <item>Goran Štrok</item>
      <item>Vjerovnici</item>
    </izvorni_sadrzaj>
    <derivirana_varijabla naziv="DomainObject.Predmet.SudioniciListNaziv_1">
      <item>FINA Regionalni centar Zagreb</item>
      <item>GREEN FIELDS d.o.o.</item>
      <item>Goran Štrok</item>
      <item>Goran Štrok</item>
      <item>Vjerovnici</item>
    </derivirana_varijabla>
  </DomainObject.Predmet.SudioniciListNaziv>
  <DomainObject.Predmet.SudioniciListAdressOIB>
    <izvorni_sadrzaj>
      <item>FINA Regionalni centar Zagreb, OIB 85821130368, Trg svibanjskih žrtava 1995. 1,10000 Zagreb</item>
      <item>GREEN FIELDS d.o.o., OIB 27728601679, Malešnica 27,10000 Zagreb</item>
      <item>Goran Štrok, OIB 59701262058, Plepelićeva Ulica 19 B,10410 Velika Gorica</item>
      <item>Goran Štrok, OIB 59701262058, Plepelićeva Ulica 19 B,10410 Velika Gorica</item>
      <item>Vjerovnici</item>
    </izvorni_sadrzaj>
    <derivirana_varijabla naziv="DomainObject.Predmet.SudioniciListAdressOIB_1">
      <item>FINA Regionalni centar Zagreb, OIB 85821130368, Trg svibanjskih žrtava 1995. 1,10000 Zagreb</item>
      <item>GREEN FIELDS d.o.o., OIB 27728601679, Malešnica 27,10000 Zagreb</item>
      <item>Goran Štrok, OIB 59701262058, Plepelićeva Ulica 19 B,10410 Velika Gorica</item>
      <item>Goran Štrok, OIB 59701262058, Plepelićeva Ulica 19 B,10410 Velika Gorica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27728601679</item>
      <item>, OIB 59701262058</item>
      <item>, OIB 59701262058</item>
      <item>, OIB null</item>
    </izvorni_sadrzaj>
    <derivirana_varijabla naziv="DomainObject.Predmet.SudioniciListNazivOIB_1">
      <item>, OIB 85821130368</item>
      <item>, OIB 27728601679</item>
      <item>, OIB 59701262058</item>
      <item>, OIB 59701262058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873</properties:Words>
  <properties:Characters>4793</properties:Characters>
  <properties:Lines>108</properties:Lines>
  <properties:Paragraphs>31</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2017-05-13T20:33:00Z</dcterms:created>
  <dc:creator>gzubak</dc:creator>
  <cp:lastModifiedBy>Katica Franjić</cp:lastModifiedBy>
  <cp:lastPrinted>2017-05-16T11:24:00Z</cp:lastPrinted>
  <dcterms:modified xmlns:xsi="http://www.w3.org/2001/XMLSchema-instance" xsi:type="dcterms:W3CDTF">2017-05-16T11:26:00Z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