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ebb7" w14:paraId="daeebb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04405">
        <w:t>1</w:t>
      </w:r>
      <w:r w:rsidR="003927F2">
        <w:t>667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3927F2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3927F2" w:rsidRPr="003927F2">
        <w:t>D.D. KLUB d.o.o., Vukovar, Hrvatskog zrakoplovstva 32, MBS 030123901, OIB 13445094125</w:t>
      </w:r>
      <w:r w:rsidR="00450C50" w:rsidRPr="00450C50">
        <w:t xml:space="preserve">, dana </w:t>
      </w:r>
      <w:r w:rsidR="00B04405">
        <w:t>2</w:t>
      </w:r>
      <w:r w:rsidR="003927F2">
        <w:t>6</w:t>
      </w:r>
      <w:r w:rsidR="0023483C">
        <w:t xml:space="preserve">. </w:t>
      </w:r>
      <w:r w:rsidR="00B04405">
        <w:t>kolovoz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7B7EDC" w:rsidP="003927F2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3927F2" w:rsidRPr="003927F2">
        <w:t>D.D. KLUB d.o.o., Vukovar, Hrvatskog zrakoplovstva 32, MBS 030123901, OIB 13445094125</w:t>
      </w:r>
      <w:r>
        <w:t>.</w:t>
      </w:r>
    </w:p>
    <w:p w:rsidRDefault="007B7EDC" w:rsidP="004E475E" w:rsidR="007B7EDC">
      <w:pPr>
        <w:jc w:val="both"/>
      </w:pPr>
    </w:p>
    <w:p w:rsidRDefault="007B7EDC" w:rsidP="00465059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465059" w:rsidRPr="00465059">
        <w:t>dr.sc. Boris Ljubanović, Osijek, Šet. K.F. Šepera 8c, OIB 19311655846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3927F2" w:rsidR="009B228A">
      <w:pPr>
        <w:numPr>
          <w:ilvl w:val="0"/>
          <w:numId w:val="2"/>
        </w:numPr>
        <w:jc w:val="both"/>
      </w:pPr>
      <w:r>
        <w:lastRenderedPageBreak/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3927F2" w:rsidRPr="003927F2">
        <w:t>D.D. KLUB d.o.o., Vukovar, Hrvatskog zrakoplovstva 32, MBS 030123901, OIB 13445094125</w:t>
      </w:r>
    </w:p>
    <w:p w:rsidRDefault="003C7EC1" w:rsidP="009365DD" w:rsidR="003C7EC1">
      <w:pPr>
        <w:jc w:val="both"/>
      </w:pPr>
    </w:p>
    <w:p w:rsidRDefault="00C44D6A" w:rsidP="00A320F5" w:rsidR="00F12013">
      <w:pPr>
        <w:ind w:firstLine="720" w:left="2160"/>
      </w:pPr>
      <w:r>
        <w:t>4</w:t>
      </w:r>
      <w:r w:rsidR="00F12013">
        <w:t xml:space="preserve">. </w:t>
      </w:r>
      <w:r>
        <w:t>listopad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4C3544">
        <w:t>9</w:t>
      </w:r>
      <w:r w:rsidR="00650092">
        <w:t>,</w:t>
      </w:r>
      <w:r w:rsidR="00465059"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15C5D" w:rsidP="00F82857" w:rsidR="00F82857">
      <w:pPr>
        <w:jc w:val="both"/>
      </w:pPr>
      <w:r>
        <w:tab/>
      </w:r>
      <w:r w:rsidR="00F82857">
        <w:t xml:space="preserve">Predlagatelj FINA je dana </w:t>
      </w:r>
      <w:r w:rsidR="00465059">
        <w:t>10</w:t>
      </w:r>
      <w:r w:rsidR="00F82857">
        <w:t>.0</w:t>
      </w:r>
      <w:r w:rsidR="00C44D6A">
        <w:t>5</w:t>
      </w:r>
      <w:r w:rsidR="00F82857">
        <w:t xml:space="preserve">.2016. godine podnijela ovome sudu prijedlog za </w:t>
      </w:r>
      <w:r w:rsidR="005335A7">
        <w:t>otvara</w:t>
      </w:r>
      <w:r w:rsidR="00F82857">
        <w:t xml:space="preserve">nje stečajnog postupka nad dužnikom </w:t>
      </w:r>
      <w:r w:rsidR="003927F2" w:rsidRPr="003927F2">
        <w:t>D.D. KLUB d.o.o., Vukovar, Hrvatskog zrakoplovstva 32, MBS 030123901, OIB 13445094125</w:t>
      </w:r>
      <w:r w:rsidR="00F82857">
        <w:t xml:space="preserve">, temeljem odredbe čl. </w:t>
      </w:r>
      <w:r w:rsidR="00465059">
        <w:t>444</w:t>
      </w:r>
      <w:r w:rsidR="00F82857">
        <w:t xml:space="preserve">. st. </w:t>
      </w:r>
      <w:r w:rsidR="00465059">
        <w:t>2</w:t>
      </w:r>
      <w:r w:rsidR="00F82857">
        <w:t>. Stečajnog zakona (NN 71/15</w:t>
      </w:r>
      <w:r w:rsidR="005335A7">
        <w:t>, dalje: SZ</w:t>
      </w:r>
      <w:r w:rsidR="00F82857">
        <w:t>).</w:t>
      </w:r>
    </w:p>
    <w:p w:rsidRDefault="00F82857" w:rsidP="00F82857" w:rsidR="00F82857">
      <w:pPr>
        <w:jc w:val="both"/>
      </w:pPr>
    </w:p>
    <w:p w:rsidRDefault="00C44D6A" w:rsidP="00C44D6A" w:rsidR="00C44D6A">
      <w:pPr>
        <w:ind w:firstLine="720"/>
        <w:jc w:val="both"/>
      </w:pPr>
      <w:r>
        <w:t xml:space="preserve">U prijedlogu je navela da na dan </w:t>
      </w:r>
      <w:r w:rsidR="00465059">
        <w:t>1</w:t>
      </w:r>
      <w:r>
        <w:t>.0</w:t>
      </w:r>
      <w:r w:rsidR="00465059">
        <w:t>9</w:t>
      </w:r>
      <w:r>
        <w:t xml:space="preserve">.2016. dužnik u Očevidniku redoslijeda osnova za plaćanje ima evidentirane neizvršene osnove za plaćanje u neprekinutom razdoblju od </w:t>
      </w:r>
      <w:r w:rsidR="00653EFD">
        <w:t>419</w:t>
      </w:r>
      <w:r>
        <w:t xml:space="preserve"> dana, u ukupnom iznosu od </w:t>
      </w:r>
      <w:r w:rsidR="00653EFD">
        <w:t>64.911,72</w:t>
      </w:r>
      <w:r>
        <w:t xml:space="preserve"> kn, u koji iznos je uračunata kamata i naknada FINE za provedbe ovrhe na novčanim sredstvima dužnika. Navodi da dužnik ima </w:t>
      </w:r>
      <w:r w:rsidR="00653EFD">
        <w:t>3</w:t>
      </w:r>
      <w:r>
        <w:t xml:space="preserve"> zaposlena radnika.</w:t>
      </w:r>
    </w:p>
    <w:p w:rsidRDefault="00C44D6A" w:rsidP="00C44D6A" w:rsidR="00C44D6A">
      <w:pPr>
        <w:ind w:firstLine="720"/>
        <w:jc w:val="both"/>
      </w:pPr>
    </w:p>
    <w:p w:rsidRDefault="00C44D6A" w:rsidP="00C44D6A" w:rsidR="00C44D6A">
      <w:pPr>
        <w:ind w:firstLine="720"/>
        <w:jc w:val="both"/>
      </w:pPr>
      <w:r>
        <w:t xml:space="preserve">Dostavlja  popis računa i oročenih novčanih sredstava dužnika na dan </w:t>
      </w:r>
      <w:r w:rsidR="00653EFD">
        <w:t>9</w:t>
      </w:r>
      <w:r>
        <w:t xml:space="preserve">.05.2016., te navodi da na dan </w:t>
      </w:r>
      <w:r w:rsidR="00537D2C">
        <w:t>1</w:t>
      </w:r>
      <w:r>
        <w:t>3.05.2016. na temelju čl. 112. st. 5. SZ dužnik na ime predujma za namirenje troškova stečajnog  postupka nema zaplijenjena novčana sredstva.</w:t>
      </w:r>
    </w:p>
    <w:p w:rsidRDefault="0043315F" w:rsidP="00915CE2" w:rsidR="0043315F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8034D7" w:rsidP="0051072F" w:rsidR="008034D7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537D2C">
        <w:t>444</w:t>
      </w:r>
      <w:r w:rsidRPr="00176811">
        <w:t xml:space="preserve">. st. </w:t>
      </w:r>
      <w:r w:rsidR="00537D2C">
        <w:t>2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915CE2">
        <w:t>2</w:t>
      </w:r>
      <w:r w:rsidR="00537D2C">
        <w:t>6</w:t>
      </w:r>
      <w:r>
        <w:t xml:space="preserve">. </w:t>
      </w:r>
      <w:r w:rsidR="00915CE2">
        <w:t>kolovoz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lastRenderedPageBreak/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537D2C" w:rsidR="00F630EC">
      <w:pPr>
        <w:numPr>
          <w:ilvl w:val="0"/>
          <w:numId w:val="6"/>
        </w:numPr>
        <w:jc w:val="both"/>
      </w:pPr>
      <w:r>
        <w:t xml:space="preserve">Zakonski zastupnik dužnika </w:t>
      </w:r>
      <w:r w:rsidR="00537D2C" w:rsidRPr="00537D2C">
        <w:t>Draženu Zovko, Vukovar, Hrvatskog Zrakoplovstva 32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C60AF3">
        <w:t xml:space="preserve">, </w:t>
      </w:r>
      <w:r w:rsidR="00C912D7">
        <w:t>13-16, 17 i 21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537D2C">
        <w:t>Vukovar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AA55D3">
        <w:t>4</w:t>
      </w:r>
      <w:r>
        <w:t>/</w:t>
      </w:r>
      <w:r w:rsidR="00AA55D3">
        <w:t>10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7532D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3927F2" w:rsidRPr="003927F2">
      <w:t>14 St-1667/16-15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7532D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75D8"/>
    <w:rsid w:val="002F2E1F"/>
    <w:rsid w:val="002F66B0"/>
    <w:rsid w:val="00302F1C"/>
    <w:rsid w:val="00307662"/>
    <w:rsid w:val="003100CA"/>
    <w:rsid w:val="00333984"/>
    <w:rsid w:val="00354972"/>
    <w:rsid w:val="00383A81"/>
    <w:rsid w:val="003927F2"/>
    <w:rsid w:val="00394CAB"/>
    <w:rsid w:val="00394D49"/>
    <w:rsid w:val="003C7EC1"/>
    <w:rsid w:val="003D468C"/>
    <w:rsid w:val="003E3BDF"/>
    <w:rsid w:val="003F637C"/>
    <w:rsid w:val="0041002D"/>
    <w:rsid w:val="0043315F"/>
    <w:rsid w:val="00440509"/>
    <w:rsid w:val="00443D03"/>
    <w:rsid w:val="00450C50"/>
    <w:rsid w:val="00465059"/>
    <w:rsid w:val="004A41B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37D2C"/>
    <w:rsid w:val="005428C9"/>
    <w:rsid w:val="00556AFC"/>
    <w:rsid w:val="00576460"/>
    <w:rsid w:val="005861A8"/>
    <w:rsid w:val="005A0866"/>
    <w:rsid w:val="005A74CE"/>
    <w:rsid w:val="005B28D3"/>
    <w:rsid w:val="00611430"/>
    <w:rsid w:val="006303BE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A55D3"/>
    <w:rsid w:val="00AB6EA6"/>
    <w:rsid w:val="00AC621F"/>
    <w:rsid w:val="00AD0F3C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84963"/>
    <w:rsid w:val="00B95C5A"/>
    <w:rsid w:val="00BA13EB"/>
    <w:rsid w:val="00BA3984"/>
    <w:rsid w:val="00BB3ED9"/>
    <w:rsid w:val="00BC203B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53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3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3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3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3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53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3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3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3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3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St-1667/2016</izvorni_sadrzaj>
    <derivirana_varijabla naziv="DomainObject.Predmet.OznakaBroj_1">St-1667/2016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D.D. KLUB d.o.o. za trgovinu i usluge</izvorni_sadrzaj>
    <derivirana_varijabla naziv="DomainObject.Predmet.ProtustrankaFormated_1">  D.D. KLUB d.o.o. za trgovinu i usluge</derivirana_varijabla>
  </DomainObject.Predmet.ProtustrankaFormated>
  <DomainObject.Predmet.ProtustrankaFormatedOIB>
    <izvorni_sadrzaj>  D.D. KLUB d.o.o. za trgovinu i usluge, OIB 13445094125</izvorni_sadrzaj>
    <derivirana_varijabla naziv="DomainObject.Predmet.ProtustrankaFormatedOIB_1">  D.D. KLUB d.o.o. za trgovinu i usluge, OIB 13445094125</derivirana_varijabla>
  </DomainObject.Predmet.ProtustrankaFormatedOIB>
  <DomainObject.Predmet.ProtustrankaFormatedWithAdress>
    <izvorni_sadrzaj> D.D. KLUB d.o.o. za trgovinu i usluge, Hrvatskog zrakoplovstva 32, 32000 Vukovar</izvorni_sadrzaj>
    <derivirana_varijabla naziv="DomainObject.Predmet.ProtustrankaFormatedWithAdress_1"> D.D. KLUB d.o.o. za trgovinu i usluge, Hrvatskog zrakoplovstva 32, 32000 Vukovar</derivirana_varijabla>
  </DomainObject.Predmet.ProtustrankaFormatedWithAdress>
  <DomainObject.Predmet.ProtustrankaFormatedWithAdressOIB>
    <izvorni_sadrzaj> D.D. KLUB d.o.o. za trgovinu i usluge, OIB 13445094125, Hrvatskog zrakoplovstva 32, 32000 Vukovar</izvorni_sadrzaj>
    <derivirana_varijabla naziv="DomainObject.Predmet.ProtustrankaFormatedWithAdressOIB_1"> D.D. KLUB d.o.o. za trgovinu i usluge, OIB 13445094125, Hrvatskog zrakoplovstva 32, 32000 Vukovar</derivirana_varijabla>
  </DomainObject.Predmet.ProtustrankaFormatedWithAdressOIB>
  <DomainObject.Predmet.ProtustrankaWithAdress>
    <izvorni_sadrzaj>D.D. KLUB d.o.o. za trgovinu i usluge Hrvatskog zrakoplovstva 32, 32000 Vukovar</izvorni_sadrzaj>
    <derivirana_varijabla naziv="DomainObject.Predmet.ProtustrankaWithAdress_1">D.D. KLUB d.o.o. za trgovinu i usluge Hrvatskog zrakoplovstva 32, 32000 Vukovar</derivirana_varijabla>
  </DomainObject.Predmet.ProtustrankaWithAdress>
  <DomainObject.Predmet.ProtustrankaWithAdressOIB>
    <izvorni_sadrzaj>D.D. KLUB d.o.o. za trgovinu i usluge, OIB 13445094125, Hrvatskog zrakoplovstva 32, 32000 Vukovar</izvorni_sadrzaj>
    <derivirana_varijabla naziv="DomainObject.Predmet.ProtustrankaWithAdressOIB_1">D.D. KLUB d.o.o. za trgovinu i usluge, OIB 13445094125, Hrvatskog zrakoplovstva 32, 32000 Vukovar</derivirana_varijabla>
  </DomainObject.Predmet.ProtustrankaWithAdressOIB>
  <DomainObject.Predmet.ProtustrankaNazivFormated>
    <izvorni_sadrzaj>D.D. KLUB d.o.o. za trgovinu i usluge</izvorni_sadrzaj>
    <derivirana_varijabla naziv="DomainObject.Predmet.ProtustrankaNazivFormated_1">D.D. KLUB d.o.o. za trgovinu i usluge</derivirana_varijabla>
  </DomainObject.Predmet.ProtustrankaNazivFormated>
  <DomainObject.Predmet.ProtustrankaNazivFormatedOIB>
    <izvorni_sadrzaj>D.D. KLUB d.o.o. za trgovinu i usluge, OIB 13445094125</izvorni_sadrzaj>
    <derivirana_varijabla naziv="DomainObject.Predmet.ProtustrankaNazivFormatedOIB_1">D.D. KLUB d.o.o. za trgovinu i usluge, OIB 13445094125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D.D. KLUB d.o.o. za trgovinu i usluge</item>
    </izvorni_sadrzaj>
    <derivirana_varijabla naziv="DomainObject.Predmet.ProtuStrankaListFormated_1">
      <item>D.D. KLUB d.o.o. za trgovinu i usluge</item>
    </derivirana_varijabla>
  </DomainObject.Predmet.ProtuStrankaListFormated>
  <DomainObject.Predmet.ProtuStrankaListFormatedOIB>
    <izvorni_sadrzaj>
      <item>D.D. KLUB d.o.o. za trgovinu i usluge, OIB 13445094125</item>
    </izvorni_sadrzaj>
    <derivirana_varijabla naziv="DomainObject.Predmet.ProtuStrankaListFormatedOIB_1">
      <item>D.D. KLUB d.o.o. za trgovinu i usluge, OIB 13445094125</item>
    </derivirana_varijabla>
  </DomainObject.Predmet.ProtuStrankaListFormatedOIB>
  <DomainObject.Predmet.ProtuStrankaListFormatedWithAdress>
    <izvorni_sadrzaj>
      <item>D.D. KLUB d.o.o. za trgovinu i usluge, Hrvatskog zrakoplovstva 32, 32000 Vukovar</item>
    </izvorni_sadrzaj>
    <derivirana_varijabla naziv="DomainObject.Predmet.ProtuStrankaListFormatedWithAdress_1">
      <item>D.D. KLUB d.o.o. za trgovinu i usluge, Hrvatskog zrakoplovstva 32, 32000 Vukovar</item>
    </derivirana_varijabla>
  </DomainObject.Predmet.ProtuStrankaListFormatedWithAdress>
  <DomainObject.Predmet.ProtuStrankaListFormatedWithAdressOIB>
    <izvorni_sadrzaj>
      <item>D.D. KLUB d.o.o. za trgovinu i usluge, OIB 13445094125, Hrvatskog zrakoplovstva 32, 32000 Vukovar</item>
    </izvorni_sadrzaj>
    <derivirana_varijabla naziv="DomainObject.Predmet.ProtuStrankaListFormatedWithAdressOIB_1">
      <item>D.D. KLUB d.o.o. za trgovinu i usluge, OIB 13445094125, Hrvatskog zrakoplovstva 32, 32000 Vukovar</item>
    </derivirana_varijabla>
  </DomainObject.Predmet.ProtuStrankaListFormatedWithAdressOIB>
  <DomainObject.Predmet.ProtuStrankaListNazivFormated>
    <izvorni_sadrzaj>
      <item>D.D. KLUB d.o.o. za trgovinu i usluge</item>
    </izvorni_sadrzaj>
    <derivirana_varijabla naziv="DomainObject.Predmet.ProtuStrankaListNazivFormated_1">
      <item>D.D. KLUB d.o.o. za trgovinu i usluge</item>
    </derivirana_varijabla>
  </DomainObject.Predmet.ProtuStrankaListNazivFormated>
  <DomainObject.Predmet.ProtuStrankaListNazivFormatedOIB>
    <izvorni_sadrzaj>
      <item>D.D. KLUB d.o.o. za trgovinu i usluge, OIB 13445094125</item>
    </izvorni_sadrzaj>
    <derivirana_varijabla naziv="DomainObject.Predmet.ProtuStrankaListNazivFormatedOIB_1">
      <item>D.D. KLUB d.o.o. za trgovinu i usluge, OIB 13445094125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D.D. KLUB d.o.o. za trgovinu i usluge</izvorni_sadrzaj>
    <derivirana_varijabla naziv="DomainObject.Predmet.ProtustrankaIDrugi_1">D.D. KLUB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D.D. KLUB d.o.o. za trgovinu i usluge, OIB 13445094125, Hrvatskog zrakoplovstva 32, 32000 Vukovar</izvorni_sadrzaj>
    <derivirana_varijabla naziv="DomainObject.Predmet.ProtustrankaIDrugiAdressOIB_1">D.D. KLUB d.o.o. za trgovinu i usluge, OIB 13445094125, Hrvatskog zrakoplovstva 32,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D.D. KLUB d.o.o. za trgovinu i usluge</item>
    </izvorni_sadrzaj>
    <derivirana_varijabla naziv="DomainObject.Predmet.SudioniciListNaziv_1">
      <item>FINA RC OSIJEK</item>
      <item>D.D. KLUB d.o.o. za trgovinu i usluge</item>
    </derivirana_varijabla>
  </DomainObject.Predmet.SudioniciListNaziv>
  <DomainObject.Predmet.SudioniciListAdressOIB>
    <izvorni_sadrzaj>
      <item>FINA RC OSIJEK, OIB 85821130368</item>
      <item>D.D. KLUB d.o.o. za trgovinu i usluge, OIB 13445094125, Hrvatskog zrakoplovstva 32,32000 Vukovar</item>
    </izvorni_sadrzaj>
    <derivirana_varijabla naziv="DomainObject.Predmet.SudioniciListAdressOIB_1">
      <item>FINA RC OSIJEK, OIB 85821130368</item>
      <item>D.D. KLUB d.o.o. za trgovinu i usluge, OIB 13445094125, Hrvatskog zrakoplovstva 32,32000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13445094125</item>
    </izvorni_sadrzaj>
    <derivirana_varijabla naziv="DomainObject.Predmet.SudioniciListNazivOIB_1">
      <item>, OIB 85821130368</item>
      <item>, OIB 13445094125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88A7A-D0DA-4D9F-B6A2-4D01CEBF95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679</properties:Words>
  <properties:Characters>3725</properties:Characters>
  <properties:Lines>101</properties:Lines>
  <properties:Paragraphs>38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2016-08-23T06:12:00Z</cp:lastPrinted>
  <dcterms:modified xmlns:xsi="http://www.w3.org/2001/XMLSchema-instance" xsi:type="dcterms:W3CDTF">2016-08-26T07:43:00Z</dcterms:modified>
  <cp:revision>10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