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4066" w14:paraId="d214066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3810D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810D6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3810D6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6E749A" w:rsidRPr="003810D6">
        <w:rPr>
          <w:rFonts w:cs="Times New Roman" w:hAnsi="Times New Roman" w:ascii="Times New Roman"/>
          <w:sz w:val="24"/>
          <w:szCs w:val="24"/>
        </w:rPr>
        <w:t xml:space="preserve">IGNACIO j.d.o.o. za ugostiteljstvo, trgovinu i usluge, </w:t>
      </w:r>
      <w:proofErr w:type="spellStart"/>
      <w:r w:rsidR="006E749A" w:rsidRPr="003810D6">
        <w:rPr>
          <w:rFonts w:cs="Times New Roman" w:hAnsi="Times New Roman" w:ascii="Times New Roman"/>
          <w:sz w:val="24"/>
          <w:szCs w:val="24"/>
        </w:rPr>
        <w:t>Siverić</w:t>
      </w:r>
      <w:proofErr w:type="spellEnd"/>
      <w:r w:rsidR="006E749A" w:rsidRPr="003810D6">
        <w:rPr>
          <w:rFonts w:cs="Times New Roman" w:hAnsi="Times New Roman" w:ascii="Times New Roman"/>
          <w:sz w:val="24"/>
          <w:szCs w:val="24"/>
        </w:rPr>
        <w:t>, Od Lotosa uz cestu 46, OIB: 31888616302</w:t>
      </w:r>
      <w:r w:rsidR="006534AF" w:rsidRPr="003810D6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B30061" w:rsidRPr="003810D6">
        <w:rPr>
          <w:rFonts w:cs="Times New Roman" w:eastAsia="Times New Roman" w:hAnsi="Times New Roman" w:ascii="Times New Roman"/>
          <w:sz w:val="24"/>
          <w:szCs w:val="24"/>
        </w:rPr>
        <w:t>11</w:t>
      </w:r>
      <w:r w:rsidR="006534AF" w:rsidRPr="003810D6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B30061" w:rsidRPr="003810D6">
        <w:rPr>
          <w:rFonts w:cs="Times New Roman" w:eastAsia="Times New Roman" w:hAnsi="Times New Roman" w:ascii="Times New Roman"/>
          <w:sz w:val="24"/>
          <w:szCs w:val="24"/>
        </w:rPr>
        <w:t>svibnja</w:t>
      </w:r>
      <w:r w:rsidR="006534AF" w:rsidRPr="003810D6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B30061" w:rsidRPr="003810D6">
        <w:rPr>
          <w:rFonts w:cs="Times New Roman" w:eastAsia="Times New Roman" w:hAnsi="Times New Roman" w:ascii="Times New Roman"/>
          <w:sz w:val="24"/>
          <w:szCs w:val="24"/>
        </w:rPr>
        <w:t>24</w:t>
      </w:r>
      <w:r w:rsidR="006534AF" w:rsidRPr="003810D6">
        <w:rPr>
          <w:rFonts w:cs="Times New Roman" w:eastAsia="Times New Roman" w:hAnsi="Times New Roman" w:ascii="Times New Roman"/>
          <w:sz w:val="24"/>
          <w:szCs w:val="24"/>
        </w:rPr>
        <w:t xml:space="preserve">. svibnja 2018. objavio je  </w:t>
      </w:r>
    </w:p>
    <w:p w:rsidRDefault="006534AF" w:rsidP="006534AF" w:rsidR="006534AF" w:rsidRPr="003810D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10D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3810D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10D6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810D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810D6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810D6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6E749A" w:rsidRPr="003810D6">
        <w:rPr>
          <w:rFonts w:cs="Times New Roman" w:hAnsi="Times New Roman" w:ascii="Times New Roman"/>
          <w:sz w:val="24"/>
          <w:szCs w:val="24"/>
        </w:rPr>
        <w:t xml:space="preserve">IGNACIO j.d.o.o. za ugostiteljstvo, trgovinu i usluge, </w:t>
      </w:r>
      <w:proofErr w:type="spellStart"/>
      <w:r w:rsidR="006E749A" w:rsidRPr="003810D6">
        <w:rPr>
          <w:rFonts w:cs="Times New Roman" w:hAnsi="Times New Roman" w:ascii="Times New Roman"/>
          <w:sz w:val="24"/>
          <w:szCs w:val="24"/>
        </w:rPr>
        <w:t>Siverić</w:t>
      </w:r>
      <w:proofErr w:type="spellEnd"/>
      <w:r w:rsidR="006E749A" w:rsidRPr="003810D6">
        <w:rPr>
          <w:rFonts w:cs="Times New Roman" w:hAnsi="Times New Roman" w:ascii="Times New Roman"/>
          <w:sz w:val="24"/>
          <w:szCs w:val="24"/>
        </w:rPr>
        <w:t>, Od Lotosa uz cestu 46, OIB: 31888616302</w:t>
      </w:r>
      <w:r w:rsidRPr="003810D6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6E749A" w:rsidRPr="003810D6">
        <w:rPr>
          <w:rFonts w:cs="Times New Roman" w:eastAsia="Times New Roman" w:hAnsi="Times New Roman" w:ascii="Times New Roman"/>
          <w:sz w:val="24"/>
          <w:szCs w:val="24"/>
        </w:rPr>
        <w:t>39.495,03</w:t>
      </w:r>
      <w:r w:rsidRPr="003810D6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3810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810D6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3810D6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proofErr w:type="spellStart"/>
      <w:r w:rsidR="003810D6" w:rsidRPr="003810D6">
        <w:rPr>
          <w:rFonts w:cs="Times New Roman" w:hAnsi="Times New Roman" w:ascii="Times New Roman"/>
          <w:color w:themeColor="text1" w:val="000000"/>
          <w:sz w:val="24"/>
          <w:szCs w:val="24"/>
        </w:rPr>
        <w:t>Ignacio</w:t>
      </w:r>
      <w:proofErr w:type="spellEnd"/>
      <w:r w:rsidR="003810D6" w:rsidRPr="003810D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proofErr w:type="spellStart"/>
      <w:r w:rsidR="003810D6" w:rsidRPr="003810D6">
        <w:rPr>
          <w:rFonts w:cs="Times New Roman" w:hAnsi="Times New Roman" w:ascii="Times New Roman"/>
          <w:color w:themeColor="text1" w:val="000000"/>
          <w:sz w:val="24"/>
          <w:szCs w:val="24"/>
        </w:rPr>
        <w:t>Baljak</w:t>
      </w:r>
      <w:proofErr w:type="spellEnd"/>
      <w:r w:rsidRPr="003810D6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3810D6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1A794E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1A794E">
        <w:rPr>
          <w:rFonts w:cs="Times New Roman" w:eastAsia="Times New Roman" w:hAnsi="Times New Roman" w:ascii="Times New Roman"/>
          <w:sz w:val="24"/>
          <w:szCs w:val="24"/>
        </w:rPr>
        <w:t>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B30061">
        <w:rPr>
          <w:rFonts w:cs="Times New Roman" w:eastAsia="Times New Roman" w:hAnsi="Times New Roman" w:ascii="Times New Roman"/>
          <w:sz w:val="24"/>
          <w:szCs w:val="24"/>
        </w:rPr>
        <w:t>24</w:t>
      </w:r>
      <w:r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26E2A" w:rsidP="00C26E2A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C26E2A" w:rsidP="00C26E2A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006E9F">
      <w:rPr>
        <w:rFonts w:cs="Times New Roman" w:hAnsi="Times New Roman" w:ascii="Times New Roman"/>
        <w:bCs/>
        <w:sz w:val="24"/>
      </w:rPr>
      <w:t>163</w:t>
    </w:r>
    <w:r w:rsidRPr="00E00B1C">
      <w:rPr>
        <w:rFonts w:cs="Times New Roman" w:hAnsi="Times New Roman" w:ascii="Times New Roman"/>
        <w:bCs/>
        <w:sz w:val="24"/>
      </w:rPr>
      <w:t>/2018-</w:t>
    </w:r>
    <w:r w:rsidR="00B30061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1A3508"/>
    <w:rsid w:val="001A794E"/>
    <w:rsid w:val="003810D6"/>
    <w:rsid w:val="005868B4"/>
    <w:rsid w:val="006534AF"/>
    <w:rsid w:val="006E749A"/>
    <w:rsid w:val="00B30061"/>
    <w:rsid w:val="00C26E2A"/>
    <w:rsid w:val="00DB052E"/>
    <w:rsid w:val="00DB6C74"/>
    <w:rsid w:val="00DE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C26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E2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6E2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6E2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6E2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C26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E2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6E2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6E2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6E2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IGNACIO j.d.o.o. za ugostiteljstvo, trgovinu i usluge</izvorni_sadrzaj>
    <derivirana_varijabla naziv="DomainObject.Predmet.ProtustrankaFormated_1">  IGNACIO j.d.o.o. za ugostiteljstvo, trgovinu i usluge</derivirana_varijabla>
  </DomainObject.Predmet.ProtustrankaFormated>
  <DomainObject.Predmet.ProtustrankaFormatedOIB>
    <izvorni_sadrzaj>  IGNACIO j.d.o.o. za ugostiteljstvo, trgovinu i usluge, OIB 31888616302</izvorni_sadrzaj>
    <derivirana_varijabla naziv="DomainObject.Predmet.ProtustrankaFormatedOIB_1">  IGNACIO j.d.o.o. za ugostiteljstvo, trgovinu i usluge, OIB 31888616302</derivirana_varijabla>
  </DomainObject.Predmet.ProtustrankaFormatedOIB>
  <DomainObject.Predmet.ProtustrankaFormatedWithAdress>
    <izvorni_sadrzaj> IGNACIO j.d.o.o. za ugostiteljstvo, trgovinu i usluge, Od Lotosa uz cestu 46 , 22320 Siverić</izvorni_sadrzaj>
    <derivirana_varijabla naziv="DomainObject.Predmet.ProtustrankaFormatedWithAdress_1"> IGNACIO j.d.o.o. za ugostiteljstvo, trgovinu i usluge, Od Lotosa uz cestu 46 , 22320 Siverić</derivirana_varijabla>
  </DomainObject.Predmet.ProtustrankaFormatedWithAdress>
  <DomainObject.Predmet.ProtustrankaFormatedWithAdressOIB>
    <izvorni_sadrzaj> IGNACIO j.d.o.o. za ugostiteljstvo, trgovinu i usluge, OIB 31888616302, Od Lotosa uz cestu 46 , 22320 Siverić</izvorni_sadrzaj>
    <derivirana_varijabla naziv="DomainObject.Predmet.ProtustrankaFormatedWithAdressOIB_1"> IGNACIO j.d.o.o. za ugostiteljstvo, trgovinu i usluge, OIB 31888616302, Od Lotosa uz cestu 46 , 22320 Siverić</derivirana_varijabla>
  </DomainObject.Predmet.ProtustrankaFormatedWithAdressOIB>
  <DomainObject.Predmet.ProtustrankaWithAdress>
    <izvorni_sadrzaj>IGNACIO j.d.o.o. za ugostiteljstvo, trgovinu i usluge Od Lotosa uz cestu 46 , 22320 Siverić</izvorni_sadrzaj>
    <derivirana_varijabla naziv="DomainObject.Predmet.ProtustrankaWithAdress_1">IGNACIO j.d.o.o. za ugostiteljstvo, trgovinu i usluge Od Lotosa uz cestu 46 , 22320 Siverić</derivirana_varijabla>
  </DomainObject.Predmet.ProtustrankaWithAdress>
  <DomainObject.Predmet.ProtustrankaWithAdressOIB>
    <izvorni_sadrzaj>IGNACIO j.d.o.o. za ugostiteljstvo, trgovinu i usluge, OIB 31888616302, Od Lotosa uz cestu 46 , 22320 Siverić</izvorni_sadrzaj>
    <derivirana_varijabla naziv="DomainObject.Predmet.ProtustrankaWithAdressOIB_1">IGNACIO j.d.o.o. za ugostiteljstvo, trgovinu i usluge, OIB 31888616302, Od Lotosa uz cestu 46 , 22320 Siverić</derivirana_varijabla>
  </DomainObject.Predmet.ProtustrankaWithAdressOIB>
  <DomainObject.Predmet.ProtustrankaNazivFormated>
    <izvorni_sadrzaj>IGNACIO j.d.o.o. za ugostiteljstvo, trgovinu i usluge</izvorni_sadrzaj>
    <derivirana_varijabla naziv="DomainObject.Predmet.ProtustrankaNazivFormated_1">IGNACIO j.d.o.o. za ugostiteljstvo, trgovinu i usluge</derivirana_varijabla>
  </DomainObject.Predmet.ProtustrankaNazivFormated>
  <DomainObject.Predmet.ProtustrankaNazivFormatedOIB>
    <izvorni_sadrzaj>IGNACIO j.d.o.o. za ugostiteljstvo, trgovinu i usluge, OIB 31888616302</izvorni_sadrzaj>
    <derivirana_varijabla naziv="DomainObject.Predmet.ProtustrankaNazivFormatedOIB_1">IGNACIO j.d.o.o. za ugostiteljstvo, trgovinu i usluge, OIB 31888616302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IGNACIO j.d.o.o. za ugostiteljstvo, trgovinu i usluge</item>
    </izvorni_sadrzaj>
    <derivirana_varijabla naziv="DomainObject.Predmet.ProtuStrankaListFormated_1">
      <item>IGNACIO j.d.o.o. za ugostiteljstvo, trgovinu i usluge</item>
    </derivirana_varijabla>
  </DomainObject.Predmet.ProtuStrankaListFormated>
  <DomainObject.Predmet.ProtuStrankaListFormatedOIB>
    <izvorni_sadrzaj>
      <item>IGNACIO j.d.o.o. za ugostiteljstvo, trgovinu i usluge, OIB 31888616302</item>
    </izvorni_sadrzaj>
    <derivirana_varijabla naziv="DomainObject.Predmet.ProtuStrankaListFormatedOIB_1">
      <item>IGNACIO j.d.o.o. za ugostiteljstvo, trgovinu i usluge, OIB 31888616302</item>
    </derivirana_varijabla>
  </DomainObject.Predmet.ProtuStrankaListFormatedOIB>
  <DomainObject.Predmet.ProtuStrankaListFormatedWithAdress>
    <izvorni_sadrzaj>
      <item>IGNACIO j.d.o.o. za ugostiteljstvo, trgovinu i usluge, Od Lotosa uz cestu 46 , 22320 Siverić</item>
    </izvorni_sadrzaj>
    <derivirana_varijabla naziv="DomainObject.Predmet.ProtuStrankaListFormatedWithAdress_1">
      <item>IGNACIO j.d.o.o. za ugostiteljstvo, trgovinu i usluge, Od Lotosa uz cestu 46 , 22320 Siverić</item>
    </derivirana_varijabla>
  </DomainObject.Predmet.ProtuStrankaListFormatedWithAdress>
  <DomainObject.Predmet.ProtuStrankaListFormatedWithAdressOIB>
    <izvorni_sadrzaj>
      <item>IGNACIO j.d.o.o. za ugostiteljstvo, trgovinu i usluge, OIB 31888616302, Od Lotosa uz cestu 46 , 22320 Siverić</item>
    </izvorni_sadrzaj>
    <derivirana_varijabla naziv="DomainObject.Predmet.ProtuStrankaListFormatedWithAdressOIB_1">
      <item>IGNACIO j.d.o.o. za ugostiteljstvo, trgovinu i usluge, OIB 31888616302, Od Lotosa uz cestu 46 , 22320 Siverić</item>
    </derivirana_varijabla>
  </DomainObject.Predmet.ProtuStrankaListFormatedWithAdressOIB>
  <DomainObject.Predmet.ProtuStrankaListNazivFormated>
    <izvorni_sadrzaj>
      <item>IGNACIO j.d.o.o. za ugostiteljstvo, trgovinu i usluge</item>
    </izvorni_sadrzaj>
    <derivirana_varijabla naziv="DomainObject.Predmet.ProtuStrankaListNazivFormated_1">
      <item>IGNACIO j.d.o.o. za ugostiteljstvo, trgovinu i usluge</item>
    </derivirana_varijabla>
  </DomainObject.Predmet.ProtuStrankaListNazivFormated>
  <DomainObject.Predmet.ProtuStrankaListNazivFormatedOIB>
    <izvorni_sadrzaj>
      <item>IGNACIO j.d.o.o. za ugostiteljstvo, trgovinu i usluge, OIB 31888616302</item>
    </izvorni_sadrzaj>
    <derivirana_varijabla naziv="DomainObject.Predmet.ProtuStrankaListNazivFormatedOIB_1">
      <item>IGNACIO j.d.o.o. za ugostiteljstvo, trgovinu i usluge, OIB 31888616302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IGNACIO j.d.o.o. za ugostiteljstvo, trgovinu i usluge</izvorni_sadrzaj>
    <derivirana_varijabla naziv="DomainObject.Predmet.ProtustrankaIDrugi_1">IGNACIO j.d.o.o. za ugostiteljstvo,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IGNACIO j.d.o.o. za ugostiteljstvo, trgovinu i usluge, OIB 31888616302, Od Lotosa uz cestu 46 , 22320 Siverić</izvorni_sadrzaj>
    <derivirana_varijabla naziv="DomainObject.Predmet.ProtustrankaIDrugiAdressOIB_1">IGNACIO j.d.o.o. za ugostiteljstvo, trgovinu i usluge, OIB 31888616302, Od Lotosa uz cestu 46 , 22320 Siverić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IGNACIO j.d.o.o. za ugostiteljstvo, trgovinu i usluge</item>
    </izvorni_sadrzaj>
    <derivirana_varijabla naziv="DomainObject.Predmet.SudioniciListNaziv_1">
      <item>FINA - Podružnica Šibenik</item>
      <item>IGNACIO j.d.o.o. za ugostiteljstvo,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IGNACIO j.d.o.o. za ugostiteljstvo, trgovinu i usluge, OIB 31888616302, Od Lotosa uz cestu 46 ,22320 Siverić</item>
    </izvorni_sadrzaj>
    <derivirana_varijabla naziv="DomainObject.Predmet.SudioniciListAdressOIB_1">
      <item>FINA - Podružnica Šibenik, OIB 85821130368, Perivoj L. Marune 1,22000 Šibenik</item>
      <item>IGNACIO j.d.o.o. za ugostiteljstvo, trgovinu i usluge, OIB 31888616302, Od Lotosa uz cestu 46 ,22320 Siverić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31888616302</item>
    </izvorni_sadrzaj>
    <derivirana_varijabla naziv="DomainObject.Predmet.SudioniciListNazivOIB_1">
      <item>, OIB 85821130368</item>
      <item>, OIB 31888616302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2107</properties:Characters>
  <properties:Lines>50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2018-05-24T09:34:00Z</dcterms:created>
  <dc:creator>wsadmin</dc:creator>
  <cp:lastModifiedBy>Anita Ivandić</cp:lastModifiedBy>
  <cp:lastPrinted>2018-05-24T09:34:00Z</cp:lastPrinted>
  <dcterms:modified xmlns:xsi="http://www.w3.org/2001/XMLSchema-instance" xsi:type="dcterms:W3CDTF">2018-05-24T12:27:00Z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(St-163-18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