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e371" w14:paraId="65ee371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AD31EC">
        <w:rPr>
          <w:b/>
        </w:rPr>
        <w:t>1</w:t>
      </w:r>
      <w:r w:rsidR="00ED01F1">
        <w:rPr>
          <w:b/>
        </w:rPr>
        <w:t>976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71318D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71318D" w:rsidRPr="0071318D">
        <w:t xml:space="preserve"> </w:t>
      </w:r>
      <w:r w:rsidR="0071318D">
        <w:t xml:space="preserve">BISTRINA j.d.o.o., Split, I. Tijardovića 16, OIB: 93174746013, </w:t>
      </w:r>
      <w:r w:rsidR="007F41AD">
        <w:t>dana 1</w:t>
      </w:r>
      <w:r w:rsidR="00204E1B">
        <w:t>5</w:t>
      </w:r>
      <w:r w:rsidR="007F41AD">
        <w:t>. siječnja 2018.g.</w:t>
      </w: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71318D">
        <w:t xml:space="preserve">BISTRINA j.d.o.o., Split, I. Tijardovića 16, OIB: 93174746013, </w:t>
      </w:r>
      <w:r w:rsidR="007F41AD">
        <w:t xml:space="preserve">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F41AD">
        <w:t>1</w:t>
      </w:r>
      <w:r w:rsidR="00204E1B">
        <w:t>5</w:t>
      </w:r>
      <w:r w:rsidR="007F41AD">
        <w:t>. siječnja 2018</w:t>
      </w:r>
      <w:r w:rsidR="007E310B">
        <w:t>.g. u 1</w:t>
      </w:r>
      <w:r w:rsidR="0071318D">
        <w:t>14,50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AD31EC" w:rsidR="00AD31EC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AD31EC" w:rsidRPr="006B0311">
        <w:rPr>
          <w:sz w:val="22"/>
          <w:szCs w:val="22"/>
        </w:rPr>
        <w:t>Daniela Kovač iz Kaštel Sućurca, Cesta dr. Franje Tuđmana 238A, OIB: 73917202839</w:t>
      </w:r>
    </w:p>
    <w:p w:rsidRDefault="00AD31EC" w:rsidP="00AD31EC" w:rsidR="00AD31EC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71318D">
        <w:t xml:space="preserve">BISTRINA j.d.o.o., Split, I. Tijardovića 16, OIB: 93174746013, </w:t>
      </w:r>
      <w:r w:rsidR="007F41AD">
        <w:t xml:space="preserve">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AD31EC">
        <w:t>24</w:t>
      </w:r>
      <w:r w:rsidR="003E7BC1" w:rsidRPr="0097630A">
        <w:t>.</w:t>
      </w:r>
      <w:r w:rsidR="006108BC" w:rsidRPr="0097630A">
        <w:t xml:space="preserve"> </w:t>
      </w:r>
      <w:r w:rsidR="00013CCB">
        <w:t>studenog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ED01F1">
        <w:t>504</w:t>
      </w:r>
      <w:r w:rsidR="00E33DE4" w:rsidRPr="0097630A">
        <w:t xml:space="preserve"> </w:t>
      </w:r>
      <w:r w:rsidR="00374A7B">
        <w:t>dan</w:t>
      </w:r>
      <w:r w:rsidR="00CD301A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AD31EC">
        <w:t>6</w:t>
      </w:r>
      <w:r w:rsidR="00987A3F" w:rsidRPr="0097630A">
        <w:t xml:space="preserve">. </w:t>
      </w:r>
      <w:r w:rsidR="00AD31EC">
        <w:t>prosinca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AD31EC">
        <w:t>6</w:t>
      </w:r>
      <w:r w:rsidR="00987A3F" w:rsidRPr="0097630A">
        <w:t>.</w:t>
      </w:r>
      <w:r w:rsidR="005362A0">
        <w:t xml:space="preserve"> </w:t>
      </w:r>
      <w:r w:rsidR="00AD31EC">
        <w:t>prosinca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F41AD">
        <w:rPr>
          <w:b/>
        </w:rPr>
        <w:t>1</w:t>
      </w:r>
      <w:r w:rsidR="00204E1B">
        <w:rPr>
          <w:b/>
        </w:rPr>
        <w:t>5</w:t>
      </w:r>
      <w:r w:rsidR="007F41AD">
        <w:rPr>
          <w:b/>
        </w:rPr>
        <w:t>. siječnja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71318D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D4D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ED01F1">
          <w:t>1</w:t>
        </w:r>
        <w:r w:rsidR="00AD31EC">
          <w:t>9</w:t>
        </w:r>
        <w:r w:rsidR="00ED01F1">
          <w:t>76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83DC1"/>
    <w:rsid w:val="002A1E01"/>
    <w:rsid w:val="002C38A7"/>
    <w:rsid w:val="002F2380"/>
    <w:rsid w:val="003352B8"/>
    <w:rsid w:val="00374A7B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2D4D"/>
    <w:rsid w:val="00AC76A5"/>
    <w:rsid w:val="00AD31EC"/>
    <w:rsid w:val="00AD68CB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B4A63"/>
    <w:rsid w:val="00CD301A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ED01F1"/>
    <w:rsid w:val="00F31D1A"/>
    <w:rsid w:val="00F45CCD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D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D4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D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D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D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D4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D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D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St-1976/2016</izvorni_sadrzaj>
    <derivirana_varijabla naziv="DomainObject.Predmet.OznakaBroj_1">St-1976/2016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BISTRINA jednostavno društvo s ograničenom odgovornošću za usluge</izvorni_sadrzaj>
    <derivirana_varijabla naziv="DomainObject.Predmet.ProtustrankaFormated_1">  BISTRINA jednostavno društvo s ograničenom odgovornošću za usluge</derivirana_varijabla>
  </DomainObject.Predmet.ProtustrankaFormated>
  <DomainObject.Predmet.ProtustrankaFormatedOIB>
    <izvorni_sadrzaj>  BISTRINA jednostavno društvo s ograničenom odgovornošću za usluge, OIB 93174746013</izvorni_sadrzaj>
    <derivirana_varijabla naziv="DomainObject.Predmet.ProtustrankaFormatedOIB_1">  BISTRINA jednostavno društvo s ograničenom odgovornošću za usluge, OIB 93174746013</derivirana_varijabla>
  </DomainObject.Predmet.ProtustrankaFormatedOIB>
  <DomainObject.Predmet.ProtustrankaFormatedWithAdress>
    <izvorni_sadrzaj> BISTRINA jednostavno društvo s ograničenom odgovornošću za usluge, Ive Tijardovića 16, 21000 Split</izvorni_sadrzaj>
    <derivirana_varijabla naziv="DomainObject.Predmet.ProtustrankaFormatedWithAdress_1"> BISTRINA jednostavno društvo s ograničenom odgovornošću za usluge, Ive Tijardovića 16, 21000 Split</derivirana_varijabla>
  </DomainObject.Predmet.ProtustrankaFormatedWithAdress>
  <DomainObject.Predmet.ProtustrankaFormatedWithAdressOIB>
    <izvorni_sadrzaj> BISTRINA jednostavno društvo s ograničenom odgovornošću za usluge, OIB 93174746013, Ive Tijardovića 16, 21000 Split</izvorni_sadrzaj>
    <derivirana_varijabla naziv="DomainObject.Predmet.ProtustrankaFormatedWithAdressOIB_1"> BISTRINA jednostavno društvo s ograničenom odgovornošću za usluge, OIB 93174746013, Ive Tijardovića 16, 21000 Split</derivirana_varijabla>
  </DomainObject.Predmet.ProtustrankaFormatedWithAdressOIB>
  <DomainObject.Predmet.ProtustrankaWithAdress>
    <izvorni_sadrzaj>BISTRINA jednostavno društvo s ograničenom odgovornošću za usluge Ive Tijardovića 16, 21000 Split</izvorni_sadrzaj>
    <derivirana_varijabla naziv="DomainObject.Predmet.ProtustrankaWithAdress_1">BISTRINA jednostavno društvo s ograničenom odgovornošću za usluge Ive Tijardovića 16, 21000 Split</derivirana_varijabla>
  </DomainObject.Predmet.ProtustrankaWithAdress>
  <DomainObject.Predmet.ProtustrankaWithAdressOIB>
    <izvorni_sadrzaj>BISTRINA jednostavno društvo s ograničenom odgovornošću za usluge, OIB 93174746013, Ive Tijardovića 16, 21000 Split</izvorni_sadrzaj>
    <derivirana_varijabla naziv="DomainObject.Predmet.ProtustrankaWithAdressOIB_1">BISTRINA jednostavno društvo s ograničenom odgovornošću za usluge, OIB 93174746013, Ive Tijardovića 16, 21000 Split</derivirana_varijabla>
  </DomainObject.Predmet.ProtustrankaWithAdressOIB>
  <DomainObject.Predmet.ProtustrankaNazivFormated>
    <izvorni_sadrzaj>BISTRINA jednostavno društvo s ograničenom odgovornošću za usluge</izvorni_sadrzaj>
    <derivirana_varijabla naziv="DomainObject.Predmet.ProtustrankaNazivFormated_1">BISTRINA jednostavno društvo s ograničenom odgovornošću za usluge</derivirana_varijabla>
  </DomainObject.Predmet.ProtustrankaNazivFormated>
  <DomainObject.Predmet.ProtustrankaNazivFormatedOIB>
    <izvorni_sadrzaj>BISTRINA jednostavno društvo s ograničenom odgovornošću za usluge, OIB 93174746013</izvorni_sadrzaj>
    <derivirana_varijabla naziv="DomainObject.Predmet.ProtustrankaNazivFormatedOIB_1">BISTRINA jednostavno društvo s ograničenom odgovornošću za usluge, OIB 93174746013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7083.80</izvorni_sadrzaj>
    <derivirana_varijabla naziv="DomainObject.Predmet.TrenutnaVrijednost_1">7083.80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BISTRINA jednostavno društvo s ograničenom odgovornošću za usluge</item>
    </izvorni_sadrzaj>
    <derivirana_varijabla naziv="DomainObject.Predmet.ProtuStrankaListFormated_1">
      <item>BISTRINA jednostavno društvo s ograničenom odgovornošću za usluge</item>
    </derivirana_varijabla>
  </DomainObject.Predmet.ProtuStrankaListFormated>
  <DomainObject.Predmet.ProtuStrankaListFormatedOIB>
    <izvorni_sadrzaj>
      <item>BISTRINA jednostavno društvo s ograničenom odgovornošću za usluge, OIB 93174746013</item>
    </izvorni_sadrzaj>
    <derivirana_varijabla naziv="DomainObject.Predmet.ProtuStrankaListFormatedOIB_1">
      <item>BISTRINA jednostavno društvo s ograničenom odgovornošću za usluge, OIB 93174746013</item>
    </derivirana_varijabla>
  </DomainObject.Predmet.ProtuStrankaListFormatedOIB>
  <DomainObject.Predmet.ProtuStrankaListFormatedWithAdress>
    <izvorni_sadrzaj>
      <item>BISTRINA jednostavno društvo s ograničenom odgovornošću za usluge, Ive Tijardovića 16, 21000 Split</item>
    </izvorni_sadrzaj>
    <derivirana_varijabla naziv="DomainObject.Predmet.ProtuStrankaListFormatedWithAdress_1">
      <item>BISTRINA jednostavno društvo s ograničenom odgovornošću za usluge, Ive Tijardovića 16, 21000 Split</item>
    </derivirana_varijabla>
  </DomainObject.Predmet.ProtuStrankaListFormatedWithAdress>
  <DomainObject.Predmet.ProtuStrankaListFormatedWithAdressOIB>
    <izvorni_sadrzaj>
      <item>BISTRINA jednostavno društvo s ograničenom odgovornošću za usluge, OIB 93174746013, Ive Tijardovića 16, 21000 Split</item>
    </izvorni_sadrzaj>
    <derivirana_varijabla naziv="DomainObject.Predmet.ProtuStrankaListFormatedWithAdressOIB_1">
      <item>BISTRINA jednostavno društvo s ograničenom odgovornošću za usluge, OIB 93174746013, Ive Tijardovića 16, 21000 Split</item>
    </derivirana_varijabla>
  </DomainObject.Predmet.ProtuStrankaListFormatedWithAdressOIB>
  <DomainObject.Predmet.ProtuStrankaListNazivFormated>
    <izvorni_sadrzaj>
      <item>BISTRINA jednostavno društvo s ograničenom odgovornošću za usluge</item>
    </izvorni_sadrzaj>
    <derivirana_varijabla naziv="DomainObject.Predmet.ProtuStrankaListNazivFormated_1">
      <item>BISTRINA jednostavno društvo s ograničenom odgovornošću za usluge</item>
    </derivirana_varijabla>
  </DomainObject.Predmet.ProtuStrankaListNazivFormated>
  <DomainObject.Predmet.ProtuStrankaListNazivFormatedOIB>
    <izvorni_sadrzaj>
      <item>BISTRINA jednostavno društvo s ograničenom odgovornošću za usluge, OIB 93174746013</item>
    </izvorni_sadrzaj>
    <derivirana_varijabla naziv="DomainObject.Predmet.ProtuStrankaListNazivFormatedOIB_1">
      <item>BISTRINA jednostavno društvo s ograničenom odgovornošću za usluge, OIB 93174746013</item>
    </derivirana_varijabla>
  </DomainObject.Predmet.ProtuStrankaListNazivFormatedOIB>
  <DomainObject.Predmet.OstaliListFormated>
    <izvorni_sadrzaj>
      <item>Ankica Dedić</item>
    </izvorni_sadrzaj>
    <derivirana_varijabla naziv="DomainObject.Predmet.OstaliListFormated_1">
      <item>Ankica Dedić</item>
    </derivirana_varijabla>
  </DomainObject.Predmet.OstaliListFormated>
  <DomainObject.Predmet.OstaliListFormatedOIB>
    <izvorni_sadrzaj>
      <item>Ankica Dedić, OIB 21139617936</item>
    </izvorni_sadrzaj>
    <derivirana_varijabla naziv="DomainObject.Predmet.OstaliListFormatedOIB_1">
      <item>Ankica Dedić, OIB 21139617936</item>
    </derivirana_varijabla>
  </DomainObject.Predmet.OstaliListFormatedOIB>
  <DomainObject.Predmet.OstaliListFormatedWithAdress>
    <izvorni_sadrzaj>
      <item>Ankica Dedić, Gotovčeva 8, 21000 Split</item>
    </izvorni_sadrzaj>
    <derivirana_varijabla naziv="DomainObject.Predmet.OstaliListFormatedWithAdress_1">
      <item>Ankica Dedić, Gotovčeva 8, 21000 Split</item>
    </derivirana_varijabla>
  </DomainObject.Predmet.OstaliListFormatedWithAdress>
  <DomainObject.Predmet.OstaliListFormatedWithAdressOIB>
    <izvorni_sadrzaj>
      <item>Ankica Dedić, OIB 21139617936, Gotovčeva 8, 21000 Split</item>
    </izvorni_sadrzaj>
    <derivirana_varijabla naziv="DomainObject.Predmet.OstaliListFormatedWithAdressOIB_1">
      <item>Ankica Dedić, OIB 21139617936, Gotovčeva 8, 21000 Split</item>
    </derivirana_varijabla>
  </DomainObject.Predmet.OstaliListFormatedWithAdressOIB>
  <DomainObject.Predmet.OstaliListNazivFormated>
    <izvorni_sadrzaj>
      <item>Ankica Dedić</item>
    </izvorni_sadrzaj>
    <derivirana_varijabla naziv="DomainObject.Predmet.OstaliListNazivFormated_1">
      <item>Ankica Dedić</item>
    </derivirana_varijabla>
  </DomainObject.Predmet.OstaliListNazivFormated>
  <DomainObject.Predmet.OstaliListNazivFormatedOIB>
    <izvorni_sadrzaj>
      <item>Ankica Dedić, OIB 21139617936</item>
    </izvorni_sadrzaj>
    <derivirana_varijabla naziv="DomainObject.Predmet.OstaliListNazivFormatedOIB_1">
      <item>Ankica Dedić, OIB 21139617936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BISTRINA jednostavno društvo s ograničenom odgovornošću za usluge</izvorni_sadrzaj>
    <derivirana_varijabla naziv="DomainObject.Predmet.ProtustrankaIDrugi_1">BISTRINA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BISTRINA jednostavno društvo s ograničenom odgovornošću za usluge, OIB 93174746013, Ive Tijardovića 16, 21000 Split</izvorni_sadrzaj>
    <derivirana_varijabla naziv="DomainObject.Predmet.ProtustrankaIDrugiAdressOIB_1">BISTRINA jednostavno društvo s ograničenom odgovornošću za usluge, OIB 93174746013, Ive Tijardovića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BISTRINA jednostavno društvo s ograničenom odgovornošću za usluge</item>
      <item>FINANCIJSKA AGENCIJA, RC SPLIT</item>
      <item>Ankica Dedić</item>
    </izvorni_sadrzaj>
    <derivirana_varijabla naziv="DomainObject.Predmet.SudioniciListNaziv_1">
      <item>BISTRINA jednostavno društvo s ograničenom odgovornošću za usluge</item>
      <item>FINANCIJSKA AGENCIJA, RC SPLIT</item>
      <item>Ankica Dedić</item>
    </derivirana_varijabla>
  </DomainObject.Predmet.SudioniciListNaziv>
  <DomainObject.Predmet.SudioniciListAdressOIB>
    <izvorni_sadrzaj>
      <item>BISTRINA jednostavno društvo s ograničenom odgovornošću za usluge, OIB 93174746013, Ive Tijardovića 16,21000 Split</item>
      <item>FINANCIJSKA AGENCIJA, RC SPLIT, OIB 85821130368, Mažuranićevo šetalište 24 b,21000 Split</item>
      <item>Ankica Dedić, OIB 21139617936, Gotovčeva 8,21000 Split</item>
    </izvorni_sadrzaj>
    <derivirana_varijabla naziv="DomainObject.Predmet.SudioniciListAdressOIB_1">
      <item>BISTRINA jednostavno društvo s ograničenom odgovornošću za usluge, OIB 93174746013, Ive Tijardovića 16,21000 Split</item>
      <item>FINANCIJSKA AGENCIJA, RC SPLIT, OIB 85821130368, Mažuranićevo šetalište 24 b,21000 Split</item>
      <item>Ankica Dedić, OIB 21139617936, Gotovčeva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93174746013</item>
      <item>, OIB 85821130368</item>
      <item>, OIB 21139617936</item>
    </izvorni_sadrzaj>
    <derivirana_varijabla naziv="DomainObject.Predmet.SudioniciListNazivOIB_1">
      <item>, OIB 93174746013</item>
      <item>, OIB 85821130368</item>
      <item>, OIB 21139617936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576</properties:Words>
  <properties:Characters>3386</properties:Characters>
  <properties:Lines>95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3968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2018-01-15T13:43:00Z</dcterms:created>
  <dc:creator>stanka grcic</dc:creator>
  <cp:lastModifiedBy>Mara Marčinko</cp:lastModifiedBy>
  <cp:lastPrinted>2018-01-15T13:46:00Z</cp:lastPrinted>
  <dcterms:modified xmlns:xsi="http://www.w3.org/2001/XMLSchema-instance" xsi:type="dcterms:W3CDTF">2018-01-16T07:06:00Z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