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f87c" w14:paraId="52ef87c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 sud u Zadru, po</w:t>
      </w:r>
      <w:r w:rsidR="00F43474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višoj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sudskoj savjetnici Anamariji Kovačić Milković, povodom zahtjeva Financijske agencije, Regionalnog centra Split, Podružnice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F90036" w:rsidRP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 L. Marune 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2. studenog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2018. za provedbu skraćenoga stečajnog postupka nad dužnikom</w:t>
      </w:r>
      <w:r w:rsidR="008763ED" w:rsidRPr="008763ED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/>
        </w:rPr>
        <w:t>HOSTEL COOL j.d.o.o. za ugostiteljstvo, turizam, trgovinu i usluge, Vodice, Dulcin 49, OIB: 83227550626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67F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="008763ED" w:rsidRPr="008763ED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/>
        </w:rPr>
        <w:t>HOSTEL COOL j.d.o.o. za ugostiteljstvo, turizam, trgovinu i usluge, Vodice, Dulcin 49, OIB: 83227550626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E667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7D758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E667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7D758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17</w:t>
      </w:r>
      <w:r w:rsidR="00E667F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4368FB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II.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cu</w:t>
      </w:r>
      <w:r w:rsidR="003D528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7D7582"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Sandra Gregorić Jelinek iz Zagreba, Klenovac 5, OIB: 76527594917.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="00B734F5" w:rsidRPr="00B734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/>
        </w:rPr>
        <w:t>HOSTEL COOL j.d.o.o. za ugostiteljstvo, turizam, trgovinu i usluge, Vodice, Dulcin 49, OIB: 83227550626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2. studenog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23. studenog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E667F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6407A" w:rsidP="0036407A" w:rsidR="0036407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7D7582" w:rsidP="007D7582" w:rsidR="007D758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Viša sudska savjetnica</w:t>
      </w:r>
    </w:p>
    <w:p w:rsidRDefault="007D7582" w:rsidP="007D7582" w:rsidR="007D758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Kristina Njegovan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Anamarija Kovačić Milković,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 w:rsidRPr="007D758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 w:rsidRPr="007D7582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 w:rsidRPr="007D75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7D7582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 w:rsidRPr="007D7582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B734F5">
      <w:t>360</w:t>
    </w:r>
    <w:r>
      <w:t>/2018-</w:t>
    </w:r>
    <w:r w:rsidR="00B734F5">
      <w:t>10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B734F5">
      <w:t>360</w:t>
    </w:r>
    <w:r>
      <w:t>/2018-</w:t>
    </w:r>
    <w:r w:rsidR="00E667FC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0E4256"/>
    <w:rsid w:val="0010555A"/>
    <w:rsid w:val="001F5AF9"/>
    <w:rsid w:val="002162B2"/>
    <w:rsid w:val="00227CCA"/>
    <w:rsid w:val="002A77A2"/>
    <w:rsid w:val="002D5D09"/>
    <w:rsid w:val="00326A19"/>
    <w:rsid w:val="0036407A"/>
    <w:rsid w:val="00384805"/>
    <w:rsid w:val="003D5288"/>
    <w:rsid w:val="004368FB"/>
    <w:rsid w:val="004D2C0D"/>
    <w:rsid w:val="004E1345"/>
    <w:rsid w:val="004E6CC1"/>
    <w:rsid w:val="0050470F"/>
    <w:rsid w:val="005432A0"/>
    <w:rsid w:val="005753B1"/>
    <w:rsid w:val="005A5200"/>
    <w:rsid w:val="005B54D4"/>
    <w:rsid w:val="005E66F1"/>
    <w:rsid w:val="00612DC3"/>
    <w:rsid w:val="006469D7"/>
    <w:rsid w:val="00690C20"/>
    <w:rsid w:val="006C155E"/>
    <w:rsid w:val="00751DFA"/>
    <w:rsid w:val="007D7582"/>
    <w:rsid w:val="007E7261"/>
    <w:rsid w:val="00836F0D"/>
    <w:rsid w:val="008763ED"/>
    <w:rsid w:val="008F35B3"/>
    <w:rsid w:val="009076CF"/>
    <w:rsid w:val="00915CB2"/>
    <w:rsid w:val="0099797B"/>
    <w:rsid w:val="009C63D7"/>
    <w:rsid w:val="009F3EED"/>
    <w:rsid w:val="00A1324D"/>
    <w:rsid w:val="00A62F08"/>
    <w:rsid w:val="00A76E35"/>
    <w:rsid w:val="00A943B3"/>
    <w:rsid w:val="00B131F4"/>
    <w:rsid w:val="00B61270"/>
    <w:rsid w:val="00B630C9"/>
    <w:rsid w:val="00B655BE"/>
    <w:rsid w:val="00B734F5"/>
    <w:rsid w:val="00B750D0"/>
    <w:rsid w:val="00B7558B"/>
    <w:rsid w:val="00BE31E9"/>
    <w:rsid w:val="00BF6038"/>
    <w:rsid w:val="00C02C49"/>
    <w:rsid w:val="00C70B09"/>
    <w:rsid w:val="00C71075"/>
    <w:rsid w:val="00C9096E"/>
    <w:rsid w:val="00CB3332"/>
    <w:rsid w:val="00D3535D"/>
    <w:rsid w:val="00D6474C"/>
    <w:rsid w:val="00DC1CC5"/>
    <w:rsid w:val="00E667FC"/>
    <w:rsid w:val="00F43474"/>
    <w:rsid w:val="00F9003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A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AF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A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A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A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A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A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A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37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HOSTEL COOL jednostavno društvo s ograničenom odgovornošću za ugostiteljstvo, turizam, trgovinu i usluge</izvorni_sadrzaj>
    <derivirana_varijabla naziv="DomainObject.Predmet.ProtustrankaFormated_1">  HOSTEL COOL jednostavno društvo s ograničenom odgovornošću za ugostiteljstvo, turizam, trgovinu i usluge</derivirana_varijabla>
  </DomainObject.Predmet.ProtustrankaFormated>
  <DomainObject.Predmet.ProtustrankaFormatedOIB>
    <izvorni_sadrzaj>  HOSTEL COOL jednostavno društvo s ograničenom odgovornošću za ugostiteljstvo, turizam, trgovinu i usluge, OIB 83227550626</izvorni_sadrzaj>
    <derivirana_varijabla naziv="DomainObject.Predmet.ProtustrankaFormatedOIB_1">  HOSTEL COOL jednostavno društvo s ograničenom odgovornošću za ugostiteljstvo, turizam, trgovinu i usluge, OIB 83227550626</derivirana_varijabla>
  </DomainObject.Predmet.ProtustrankaFormatedOIB>
  <DomainObject.Predmet.ProtustrankaFormatedWithAdress>
    <izvorni_sadrzaj> HOSTEL COOL jednostavno društvo s ograničenom odgovornošću za ugostiteljstvo, turizam, trgovinu i usluge, Dulcin 49 , 22211 Vodice</izvorni_sadrzaj>
    <derivirana_varijabla naziv="DomainObject.Predmet.ProtustrankaFormatedWithAdress_1"> HOSTEL COOL jednostavno društvo s ograničenom odgovornošću za ugostiteljstvo, turizam, trgovinu i usluge, Dulcin 49 , 22211 Vodice</derivirana_varijabla>
  </DomainObject.Predmet.ProtustrankaFormatedWithAdress>
  <DomainObject.Predmet.ProtustrankaFormatedWithAdressOIB>
    <izvorni_sadrzaj> HOSTEL COOL jednostavno društvo s ograničenom odgovornošću za ugostiteljstvo, turizam, trgovinu i usluge, OIB 83227550626, Dulcin 49 , 22211 Vodice</izvorni_sadrzaj>
    <derivirana_varijabla naziv="DomainObject.Predmet.ProtustrankaFormatedWithAdressOIB_1"> HOSTEL COOL jednostavno društvo s ograničenom odgovornošću za ugostiteljstvo, turizam, trgovinu i usluge, OIB 83227550626, Dulcin 49 , 22211 Vodice</derivirana_varijabla>
  </DomainObject.Predmet.ProtustrankaFormatedWithAdressOIB>
  <DomainObject.Predmet.ProtustrankaWithAdress>
    <izvorni_sadrzaj>HOSTEL COOL jednostavno društvo s ograničenom odgovornošću za ugostiteljstvo, turizam, trgovinu i usluge Dulcin 49 , 22211 Vodice</izvorni_sadrzaj>
    <derivirana_varijabla naziv="DomainObject.Predmet.ProtustrankaWithAdress_1">HOSTEL COOL jednostavno društvo s ograničenom odgovornošću za ugostiteljstvo, turizam, trgovinu i usluge Dulcin 49 , 22211 Vodice</derivirana_varijabla>
  </DomainObject.Predmet.ProtustrankaWithAdress>
  <DomainObject.Predmet.ProtustrankaWithAdressOIB>
    <izvorni_sadrzaj>HOSTEL COOL jednostavno društvo s ograničenom odgovornošću za ugostiteljstvo, turizam, trgovinu i usluge, OIB 83227550626, Dulcin 49 , 22211 Vodice</izvorni_sadrzaj>
    <derivirana_varijabla naziv="DomainObject.Predmet.ProtustrankaWithAdressOIB_1">HOSTEL COOL jednostavno društvo s ograničenom odgovornošću za ugostiteljstvo, turizam, trgovinu i usluge, OIB 83227550626, Dulcin 49 , 22211 Vodice</derivirana_varijabla>
  </DomainObject.Predmet.ProtustrankaWithAdressOIB>
  <DomainObject.Predmet.ProtustrankaNazivFormated>
    <izvorni_sadrzaj>HOSTEL COOL jednostavno društvo s ograničenom odgovornošću za ugostiteljstvo, turizam, trgovinu i usluge</izvorni_sadrzaj>
    <derivirana_varijabla naziv="DomainObject.Predmet.ProtustrankaNazivFormated_1">HOSTEL COOL jednostavno društvo s ograničenom odgovornošću za ugostiteljstvo, turizam, trgovinu i usluge</derivirana_varijabla>
  </DomainObject.Predmet.ProtustrankaNazivFormated>
  <DomainObject.Predmet.ProtustrankaNazivFormatedOIB>
    <izvorni_sadrzaj>HOSTEL COOL jednostavno društvo s ograničenom odgovornošću za ugostiteljstvo, turizam, trgovinu i usluge, OIB 83227550626</izvorni_sadrzaj>
    <derivirana_varijabla naziv="DomainObject.Predmet.ProtustrankaNazivFormatedOIB_1">HOSTEL COOL jednostavno društvo s ograničenom odgovornošću za ugostiteljstvo, turizam, trgovinu i usluge, OIB 83227550626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HOSTEL COOL jednostavno društvo s ograničenom odgovornošću za ugostiteljstvo, turizam, trgovinu i usluge</item>
    </izvorni_sadrzaj>
    <derivirana_varijabla naziv="DomainObject.Predmet.ProtuStrankaListFormated_1">
      <item>HOSTEL COOL jednostavno društvo s ograničenom odgovornošću za ugostiteljstvo, turizam, trgovinu i usluge</item>
    </derivirana_varijabla>
  </DomainObject.Predmet.ProtuStrankaListFormated>
  <DomainObject.Predmet.ProtuStrankaListFormatedOIB>
    <izvorni_sadrzaj>
      <item>HOSTEL COOL jednostavno društvo s ograničenom odgovornošću za ugostiteljstvo, turizam, trgovinu i usluge, OIB 83227550626</item>
    </izvorni_sadrzaj>
    <derivirana_varijabla naziv="DomainObject.Predmet.ProtuStrankaListFormatedOIB_1">
      <item>HOSTEL COOL jednostavno društvo s ograničenom odgovornošću za ugostiteljstvo, turizam, trgovinu i usluge, OIB 83227550626</item>
    </derivirana_varijabla>
  </DomainObject.Predmet.ProtuStrankaListFormatedOIB>
  <DomainObject.Predmet.ProtuStrankaListFormatedWithAdress>
    <izvorni_sadrzaj>
      <item>HOSTEL COOL jednostavno društvo s ograničenom odgovornošću za ugostiteljstvo, turizam, trgovinu i usluge, Dulcin 49 , 22211 Vodice</item>
    </izvorni_sadrzaj>
    <derivirana_varijabla naziv="DomainObject.Predmet.ProtuStrankaListFormatedWithAdress_1">
      <item>HOSTEL COOL jednostavno društvo s ograničenom odgovornošću za ugostiteljstvo, turizam, trgovinu i usluge, Dulcin 49 , 22211 Vodice</item>
    </derivirana_varijabla>
  </DomainObject.Predmet.ProtuStrankaListFormatedWithAdress>
  <DomainObject.Predmet.ProtuStrankaListFormatedWithAdressOIB>
    <izvorni_sadrzaj>
      <item>HOSTEL COOL jednostavno društvo s ograničenom odgovornošću za ugostiteljstvo, turizam, trgovinu i usluge, OIB 83227550626, Dulcin 49 , 22211 Vodice</item>
    </izvorni_sadrzaj>
    <derivirana_varijabla naziv="DomainObject.Predmet.ProtuStrankaListFormatedWithAdressOIB_1">
      <item>HOSTEL COOL jednostavno društvo s ograničenom odgovornošću za ugostiteljstvo, turizam, trgovinu i usluge, OIB 83227550626, Dulcin 49 , 22211 Vodice</item>
    </derivirana_varijabla>
  </DomainObject.Predmet.ProtuStrankaListFormatedWithAdressOIB>
  <DomainObject.Predmet.ProtuStrankaListNazivFormated>
    <izvorni_sadrzaj>
      <item>HOSTEL COOL jednostavno društvo s ograničenom odgovornošću za ugostiteljstvo, turizam, trgovinu i usluge</item>
    </izvorni_sadrzaj>
    <derivirana_varijabla naziv="DomainObject.Predmet.ProtuStrankaListNazivFormated_1">
      <item>HOSTEL COOL jednostavno društvo s ograničenom odgovornošću za ugostiteljstvo, turizam, trgovinu i usluge</item>
    </derivirana_varijabla>
  </DomainObject.Predmet.ProtuStrankaListNazivFormated>
  <DomainObject.Predmet.ProtuStrankaListNazivFormatedOIB>
    <izvorni_sadrzaj>
      <item>HOSTEL COOL jednostavno društvo s ograničenom odgovornošću za ugostiteljstvo, turizam, trgovinu i usluge, OIB 83227550626</item>
    </izvorni_sadrzaj>
    <derivirana_varijabla naziv="DomainObject.Predmet.ProtuStrankaListNazivFormatedOIB_1">
      <item>HOSTEL COOL jednostavno društvo s ograničenom odgovornošću za ugostiteljstvo, turizam, trgovinu i usluge, OIB 83227550626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HOSTEL COOL jednostavno društvo s ograničenom odgovornošću za ugostiteljstvo, turizam, trgovinu i usluge</izvorni_sadrzaj>
    <derivirana_varijabla naziv="DomainObject.Predmet.ProtustrankaIDrugi_1">HOSTEL COOL jednostavno društvo s ograničenom odgovornošću za ugostiteljstvo,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HOSTEL COOL jednostavno društvo s ograničenom odgovornošću za ugostiteljstvo, turizam, trgovinu i usluge, OIB 83227550626, Dulcin 49 , 22211 Vodice</izvorni_sadrzaj>
    <derivirana_varijabla naziv="DomainObject.Predmet.ProtustrankaIDrugiAdressOIB_1">HOSTEL COOL jednostavno društvo s ograničenom odgovornošću za ugostiteljstvo, turizam, trgovinu i usluge, OIB 83227550626, Dulcin 49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HOSTEL COOL jednostavno društvo s ograničenom odgovornošću za ugostiteljstvo, turizam, trgovinu i usluge</item>
    </izvorni_sadrzaj>
    <derivirana_varijabla naziv="DomainObject.Predmet.SudioniciListNaziv_1">
      <item>FINA - Podružnica Šibenik</item>
      <item>HOSTEL COOL jednostavno društvo s ograničenom odgovornošću za ugostiteljstvo, turizam,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HOSTEL COOL jednostavno društvo s ograničenom odgovornošću za ugostiteljstvo, turizam, trgovinu i usluge, OIB 83227550626, Dulcin 49 ,22211 Vodice</item>
    </izvorni_sadrzaj>
    <derivirana_varijabla naziv="DomainObject.Predmet.SudioniciListAdressOIB_1">
      <item>FINA - Podružnica Šibenik, OIB 85821130368, Perivoj L. Marune 1,22000 Šibenik</item>
      <item>HOSTEL COOL jednostavno društvo s ograničenom odgovornošću za ugostiteljstvo, turizam, trgovinu i usluge, OIB 83227550626, Dulcin 49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83227550626</item>
    </izvorni_sadrzaj>
    <derivirana_varijabla naziv="DomainObject.Predmet.SudioniciListNazivOIB_1">
      <item>, OIB 85821130368</item>
      <item>, OIB 83227550626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St-360/2018-8</izvorni_sadrzaj>
    <derivirana_varijabla naziv="DomainObject.PredzadnjaOdlukaIzPredmeta.Oznaka_1">St-360/2018-8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3065</properties:Characters>
  <properties:Lines>80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2019-02-05T08:31:00Z</dcterms:created>
  <dc:creator>Anamarija Kovačić Milković</dc:creator>
  <cp:lastModifiedBy>Anamarija Kovačić Milković</cp:lastModifiedBy>
  <cp:lastPrinted>2019-01-09T10:35:00Z</cp:lastPrinted>
  <dcterms:modified xmlns:xsi="http://www.w3.org/2001/XMLSchema-instance" xsi:type="dcterms:W3CDTF">2019-02-21T14:16:00Z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(6-St-360-18-otvaranje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