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4155" w14:paraId="547415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61541">
        <w:t>549</w:t>
      </w:r>
      <w:r w:rsidR="00C27061">
        <w:t>/2017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61541">
        <w:t>FIJOK j.</w:t>
      </w:r>
      <w:r w:rsidR="00F61541" w:rsidRPr="005D3532">
        <w:t>d.o.o.</w:t>
      </w:r>
      <w:r w:rsidR="00F61541">
        <w:t xml:space="preserve"> za proizvodnju, trgovinu i usluge</w:t>
      </w:r>
      <w:r w:rsidR="00F61541" w:rsidRPr="005D3532">
        <w:t xml:space="preserve">, </w:t>
      </w:r>
      <w:r w:rsidR="00F61541">
        <w:t>Pag</w:t>
      </w:r>
      <w:r w:rsidR="00F61541" w:rsidRPr="005D3532">
        <w:t xml:space="preserve">, </w:t>
      </w:r>
      <w:r w:rsidR="00F61541">
        <w:t>Ivana Zajca 14</w:t>
      </w:r>
      <w:r w:rsidR="00F61541" w:rsidRPr="005D3532">
        <w:t xml:space="preserve">, OIB: </w:t>
      </w:r>
      <w:r w:rsidR="00F61541">
        <w:t>22963189732</w:t>
      </w:r>
      <w:r>
        <w:t xml:space="preserve">, zastupanom po </w:t>
      </w:r>
      <w:r w:rsidR="00A416C6" w:rsidRPr="004722C7">
        <w:t xml:space="preserve">članu </w:t>
      </w:r>
      <w:r w:rsidR="00F61541">
        <w:t>uprave Ivani Protrka iz Paga</w:t>
      </w:r>
      <w:r>
        <w:t xml:space="preserve">,  </w:t>
      </w:r>
      <w:r w:rsidR="00F515EC">
        <w:t>9</w:t>
      </w:r>
      <w:r w:rsidR="00B7471E">
        <w:t xml:space="preserve">. </w:t>
      </w:r>
      <w:r w:rsidR="005F067E">
        <w:t>veljače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F067E">
        <w:rPr>
          <w:b/>
        </w:rPr>
        <w:t>15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5F067E">
        <w:rPr>
          <w:b/>
        </w:rPr>
        <w:t>ožujka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F61541">
        <w:rPr>
          <w:b/>
        </w:rPr>
        <w:t>30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61541">
        <w:t>Ivana Protrka iz Paga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61541">
        <w:t>Ivana Protrka iz Paga</w:t>
      </w:r>
      <w:r w:rsidR="006F2D7A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61541">
        <w:t>FIJOK j.</w:t>
      </w:r>
      <w:r w:rsidR="00F61541" w:rsidRPr="005D3532">
        <w:t>d.o.o.</w:t>
      </w:r>
      <w:r w:rsidR="00F61541">
        <w:t xml:space="preserve"> za proizvodnju, trgovinu i usluge</w:t>
      </w:r>
      <w:r w:rsidR="00F61541" w:rsidRPr="005D3532">
        <w:t xml:space="preserve">, </w:t>
      </w:r>
      <w:r w:rsidR="00F61541">
        <w:t>Pag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E3211A">
        <w:t xml:space="preserve">ajnog postupka te je rješenjem </w:t>
      </w:r>
      <w:r w:rsidR="00F515EC">
        <w:t>5</w:t>
      </w:r>
      <w:r w:rsidR="00C6393F">
        <w:t xml:space="preserve"> St-</w:t>
      </w:r>
      <w:r w:rsidR="00F61541">
        <w:t>152</w:t>
      </w:r>
      <w:r w:rsidR="00C6393F">
        <w:t>/</w:t>
      </w:r>
      <w:r w:rsidR="00E3211A">
        <w:t>20</w:t>
      </w:r>
      <w:r w:rsidR="00F61541">
        <w:t>17-10</w:t>
      </w:r>
      <w:r w:rsidR="00C6393F">
        <w:t xml:space="preserve"> od </w:t>
      </w:r>
      <w:r w:rsidR="005F067E">
        <w:t>16</w:t>
      </w:r>
      <w:r w:rsidR="00C6393F">
        <w:t xml:space="preserve">. </w:t>
      </w:r>
      <w:r w:rsidR="005F067E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F515EC">
        <w:t>9</w:t>
      </w:r>
      <w:r w:rsidR="00B7471E">
        <w:t xml:space="preserve">. </w:t>
      </w:r>
      <w:r w:rsidR="005F067E">
        <w:t>veljače</w:t>
      </w:r>
      <w:r w:rsidR="00B7471E">
        <w:t xml:space="preserve"> 2018.</w:t>
      </w:r>
    </w:p>
    <w:p w:rsidRDefault="00A576FE" w:rsidP="00A576FE" w:rsidR="00A576FE"/>
    <w:p w:rsidRDefault="003F2DD8" w:rsidP="004B6FD4" w:rsidR="00A576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CB2B49">
        <w:tab/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>
        <w:tab/>
      </w:r>
      <w:r w:rsidR="005F067E">
        <w:tab/>
      </w:r>
      <w:r w:rsidR="005F067E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61541">
        <w:t>Ivani Protrka iz Paga</w:t>
      </w:r>
      <w:r w:rsidR="006F2D7A" w:rsidRPr="005D3532">
        <w:t xml:space="preserve">, </w:t>
      </w:r>
      <w:r w:rsidR="00F61541">
        <w:t xml:space="preserve">Ul. Ivana Zajca 14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</w:t>
      </w:r>
      <w:r w:rsidR="00E36016">
        <w:t xml:space="preserve">e sudova </w:t>
      </w:r>
    </w:p>
    <w:p w:rsidRDefault="00E36016" w:rsidP="00A576FE" w:rsidR="00E36016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076B3F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61541">
      <w:t>549</w:t>
    </w:r>
    <w:r w:rsidR="00C27061">
      <w:t>/2017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76B3F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15EC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FIJOK j.d.o.o. za proizvodnju, trgovinu i usluge</izvorni_sadrzaj>
    <derivirana_varijabla naziv="DomainObject.Predmet.ProtustrankaFormated_1">  FIJOK j.d.o.o. za proizvodnju, trgovinu i usluge</derivirana_varijabla>
  </DomainObject.Predmet.ProtustrankaFormated>
  <DomainObject.Predmet.ProtustrankaFormatedOIB>
    <izvorni_sadrzaj>  FIJOK j.d.o.o. za proizvodnju, trgovinu i usluge, OIB 22963189732</izvorni_sadrzaj>
    <derivirana_varijabla naziv="DomainObject.Predmet.ProtustrankaFormatedOIB_1">  FIJOK j.d.o.o. za proizvodnju, trgovinu i usluge, OIB 22963189732</derivirana_varijabla>
  </DomainObject.Predmet.ProtustrankaFormatedOIB>
  <DomainObject.Predmet.ProtustrankaFormatedWithAdress>
    <izvorni_sadrzaj> FIJOK j.d.o.o. za proizvodnju, trgovinu i usluge, Ivana Zajca 14, 23250 Pag</izvorni_sadrzaj>
    <derivirana_varijabla naziv="DomainObject.Predmet.ProtustrankaFormatedWithAdress_1"> FIJOK j.d.o.o. za proizvodnju, trgovinu i usluge, Ivana Zajca 14, 23250 Pag</derivirana_varijabla>
  </DomainObject.Predmet.ProtustrankaFormatedWithAdress>
  <DomainObject.Predmet.ProtustrankaFormatedWithAdressOIB>
    <izvorni_sadrzaj> FIJOK j.d.o.o. za proizvodnju, trgovinu i usluge, OIB 22963189732, Ivana Zajca 14, 23250 Pag</izvorni_sadrzaj>
    <derivirana_varijabla naziv="DomainObject.Predmet.ProtustrankaFormatedWithAdressOIB_1"> FIJOK j.d.o.o. za proizvodnju, trgovinu i usluge, OIB 22963189732, Ivana Zajca 14, 23250 Pag</derivirana_varijabla>
  </DomainObject.Predmet.ProtustrankaFormatedWithAdressOIB>
  <DomainObject.Predmet.ProtustrankaWithAdress>
    <izvorni_sadrzaj>FIJOK j.d.o.o. za proizvodnju, trgovinu i usluge Ivana Zajca 14, 23250 Pag</izvorni_sadrzaj>
    <derivirana_varijabla naziv="DomainObject.Predmet.ProtustrankaWithAdress_1">FIJOK j.d.o.o. za proizvodnju, trgovinu i usluge Ivana Zajca 14, 23250 Pag</derivirana_varijabla>
  </DomainObject.Predmet.ProtustrankaWithAdress>
  <DomainObject.Predmet.ProtustrankaWithAdressOIB>
    <izvorni_sadrzaj>FIJOK j.d.o.o. za proizvodnju, trgovinu i usluge, OIB 22963189732, Ivana Zajca 14, 23250 Pag</izvorni_sadrzaj>
    <derivirana_varijabla naziv="DomainObject.Predmet.ProtustrankaWithAdressOIB_1">FIJOK j.d.o.o. za proizvodnju, trgovinu i usluge, OIB 22963189732, Ivana Zajca 14, 23250 Pag</derivirana_varijabla>
  </DomainObject.Predmet.ProtustrankaWithAdressOIB>
  <DomainObject.Predmet.ProtustrankaNazivFormated>
    <izvorni_sadrzaj>FIJOK j.d.o.o. za proizvodnju, trgovinu i usluge</izvorni_sadrzaj>
    <derivirana_varijabla naziv="DomainObject.Predmet.ProtustrankaNazivFormated_1">FIJOK j.d.o.o. za proizvodnju, trgovinu i usluge</derivirana_varijabla>
  </DomainObject.Predmet.ProtustrankaNazivFormated>
  <DomainObject.Predmet.ProtustrankaNazivFormatedOIB>
    <izvorni_sadrzaj>FIJOK j.d.o.o. za proizvodnju, trgovinu i usluge, OIB 22963189732</izvorni_sadrzaj>
    <derivirana_varijabla naziv="DomainObject.Predmet.ProtustrankaNazivFormatedOIB_1">FIJOK j.d.o.o. za proizvodnju, trgovinu i usluge, OIB 22963189732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FIJOK j.d.o.o. za proizvodnju, trgovinu i usluge</item>
    </izvorni_sadrzaj>
    <derivirana_varijabla naziv="DomainObject.Predmet.ProtuStrankaListFormated_1">
      <item>FIJOK j.d.o.o. za proizvodnju, trgovinu i usluge</item>
    </derivirana_varijabla>
  </DomainObject.Predmet.ProtuStrankaListFormated>
  <DomainObject.Predmet.ProtuStrankaListFormatedOIB>
    <izvorni_sadrzaj>
      <item>FIJOK j.d.o.o. za proizvodnju, trgovinu i usluge, OIB 22963189732</item>
    </izvorni_sadrzaj>
    <derivirana_varijabla naziv="DomainObject.Predmet.ProtuStrankaListFormatedOIB_1">
      <item>FIJOK j.d.o.o. za proizvodnju, trgovinu i usluge, OIB 22963189732</item>
    </derivirana_varijabla>
  </DomainObject.Predmet.ProtuStrankaListFormatedOIB>
  <DomainObject.Predmet.ProtuStrankaListFormatedWithAdress>
    <izvorni_sadrzaj>
      <item>FIJOK j.d.o.o. za proizvodnju, trgovinu i usluge, Ivana Zajca 14, 23250 Pag</item>
    </izvorni_sadrzaj>
    <derivirana_varijabla naziv="DomainObject.Predmet.ProtuStrankaListFormatedWithAdress_1">
      <item>FIJOK j.d.o.o. za proizvodnju, trgovinu i usluge, Ivana Zajca 14, 23250 Pag</item>
    </derivirana_varijabla>
  </DomainObject.Predmet.ProtuStrankaListFormatedWithAdress>
  <DomainObject.Predmet.ProtuStrankaListFormatedWithAdressOIB>
    <izvorni_sadrzaj>
      <item>FIJOK j.d.o.o. za proizvodnju, trgovinu i usluge, OIB 22963189732, Ivana Zajca 14, 23250 Pag</item>
    </izvorni_sadrzaj>
    <derivirana_varijabla naziv="DomainObject.Predmet.ProtuStrankaListFormatedWithAdressOIB_1">
      <item>FIJOK j.d.o.o. za proizvodnju, trgovinu i usluge, OIB 22963189732, Ivana Zajca 14, 23250 Pag</item>
    </derivirana_varijabla>
  </DomainObject.Predmet.ProtuStrankaListFormatedWithAdressOIB>
  <DomainObject.Predmet.ProtuStrankaListNazivFormated>
    <izvorni_sadrzaj>
      <item>FIJOK j.d.o.o. za proizvodnju, trgovinu i usluge</item>
    </izvorni_sadrzaj>
    <derivirana_varijabla naziv="DomainObject.Predmet.ProtuStrankaListNazivFormated_1">
      <item>FIJOK j.d.o.o. za proizvodnju, trgovinu i usluge</item>
    </derivirana_varijabla>
  </DomainObject.Predmet.ProtuStrankaListNazivFormated>
  <DomainObject.Predmet.ProtuStrankaListNazivFormatedOIB>
    <izvorni_sadrzaj>
      <item>FIJOK j.d.o.o. za proizvodnju, trgovinu i usluge, OIB 22963189732</item>
    </izvorni_sadrzaj>
    <derivirana_varijabla naziv="DomainObject.Predmet.ProtuStrankaListNazivFormatedOIB_1">
      <item>FIJOK j.d.o.o. za proizvodnju, trgovinu i usluge, OIB 22963189732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FIJOK j.d.o.o. za proizvodnju, trgovinu i usluge</izvorni_sadrzaj>
    <derivirana_varijabla naziv="DomainObject.Predmet.ProtustrankaIDrugi_1">FIJOK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FIJOK j.d.o.o. za proizvodnju, trgovinu i usluge, OIB 22963189732, Ivana Zajca 14, 23250 Pag</izvorni_sadrzaj>
    <derivirana_varijabla naziv="DomainObject.Predmet.ProtustrankaIDrugiAdressOIB_1">FIJOK j.d.o.o. za proizvodnju, trgovinu i usluge, OIB 22963189732, Ivana Zajca 14,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FIJOK j.d.o.o. za proizvodnju, trgovinu i usluge</item>
    </izvorni_sadrzaj>
    <derivirana_varijabla naziv="DomainObject.Predmet.SudioniciListNaziv_1">
      <item>FINA</item>
      <item>FIJOK j.d.o.o. za proizvodnju, trgovinu i usluge</item>
    </derivirana_varijabla>
  </DomainObject.Predmet.SudioniciListNaziv>
  <DomainObject.Predmet.SudioniciListAdressOIB>
    <izvorni_sadrzaj>
      <item>FINA, OIB 85821130368</item>
      <item>FIJOK j.d.o.o. za proizvodnju, trgovinu i usluge, OIB 22963189732, Ivana Zajca 14,23250 Pag</item>
    </izvorni_sadrzaj>
    <derivirana_varijabla naziv="DomainObject.Predmet.SudioniciListAdressOIB_1">
      <item>FINA, OIB 85821130368</item>
      <item>FIJOK j.d.o.o. za proizvodnju, trgovinu i usluge, OIB 22963189732, Ivana Zajca 14,23250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22963189732</item>
    </izvorni_sadrzaj>
    <derivirana_varijabla naziv="DomainObject.Predmet.SudioniciListNazivOIB_1">
      <item>, OIB 85821130368</item>
      <item>, OIB 22963189732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38AA5-7E18-42C8-AF31-90505F75A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2593</properties:Characters>
  <properties:Lines>78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2018-02-08T12:38:00Z</dcterms:created>
  <dc:creator>Administrator</dc:creator>
  <cp:lastModifiedBy>Ante Rubelj</cp:lastModifiedBy>
  <cp:lastPrinted>2017-12-27T13:36:00Z</cp:lastPrinted>
  <dcterms:modified xmlns:xsi="http://www.w3.org/2001/XMLSchema-instance" xsi:type="dcterms:W3CDTF">2018-02-14T12:47:00Z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