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654f" w14:paraId="b5a654f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830D08">
        <w:t>FEŠTICA društvo s ograničenom odgovornošću za građenje, trgovinu, ugostiteljstvo i usluge, Kačkovec (Općina Kraljevec na Sutli), Kačkovec 2, OIB: 68154631567</w:t>
      </w:r>
      <w:r>
        <w:t xml:space="preserve">, dana </w:t>
      </w:r>
      <w:r w:rsidR="00C030EA">
        <w:t>1</w:t>
      </w:r>
      <w:r w:rsidR="00CD70F8">
        <w:t>5</w:t>
      </w:r>
      <w:r w:rsidR="00C030EA">
        <w:t xml:space="preserve">. </w:t>
      </w:r>
      <w:r w:rsidR="00CD70F8">
        <w:t>studenoga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830D08">
        <w:t>FEŠTICA društvo s ograničenom odgovornošću za građenje, trgovinu, ugostiteljstvo i usluge, Kačkovec (Općina Kraljevec na Sutli), Kačkovec 2, OIB: 68154631567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D70F8">
        <w:t>4</w:t>
      </w:r>
      <w:r w:rsidR="005E28BA">
        <w:t>7</w:t>
      </w:r>
      <w:r w:rsidR="00830D08">
        <w:t>28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830D08">
        <w:t>FEŠTICA društvo s ograničenom odgovornošću za građenje, trgovinu, ugostiteljstvo i usluge, Kačkovec (Općina Kraljevec na Sutli), Kačkovec 2, OIB: 68154631567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</w:t>
      </w:r>
      <w:r>
        <w:lastRenderedPageBreak/>
        <w:t xml:space="preserve">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32010">
        <w:t>707</w:t>
      </w:r>
      <w:r>
        <w:t xml:space="preserve"> dana, u ukupnom iznosu od </w:t>
      </w:r>
      <w:r w:rsidR="00C32010">
        <w:t>77.975,96</w:t>
      </w:r>
      <w: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C030EA" w:rsidR="00C32010">
      <w:pPr>
        <w:pStyle w:val="Tijeloteksta"/>
        <w:ind w:firstLine="708"/>
      </w:pPr>
      <w:r>
        <w:t xml:space="preserve">Sud je rješenjem od </w:t>
      </w:r>
      <w:r w:rsidR="00CD70F8">
        <w:t>2</w:t>
      </w:r>
      <w:r w:rsidR="007A1C40">
        <w:t>2</w:t>
      </w:r>
      <w:r>
        <w:t xml:space="preserve">. </w:t>
      </w:r>
      <w:r w:rsidR="00CD70F8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</w:t>
      </w:r>
      <w:r w:rsidR="00C32010">
        <w:t>a zastupnica dužnika na navedeno ročište je pristupila, te se očitovala da je djelatnost dužnika bila obavljanje ugostiteljskih usluga u iznajmljenom prostoru, a koji prostor je otkazan još 2015.g., da više tu djelatnost ne obavlja i da dužnik nema više zaposlenika. Također je dala izjavu pod materijalnom i kaznenom odgovornošću da dužnik u svom vlasništvu nema nikakve imovine, kako nekretnina, tako ni pokretnina.</w:t>
      </w:r>
    </w:p>
    <w:p w:rsidRDefault="00C030EA" w:rsidP="00C030EA" w:rsidR="00C030EA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32010">
        <w:t>23</w:t>
      </w:r>
      <w:r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2312D7">
        <w:t>1</w:t>
      </w:r>
      <w:r w:rsidR="00CD70F8">
        <w:t>5</w:t>
      </w:r>
      <w:r>
        <w:t xml:space="preserve">. </w:t>
      </w:r>
      <w:r w:rsidR="00CD70F8">
        <w:t>studenoga</w:t>
      </w:r>
      <w:r>
        <w:t xml:space="preserve">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lastRenderedPageBreak/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030EA" w:rsidP="00C030EA" w:rsidR="00C030EA"/>
    <w:p w:rsidRDefault="00C5617A" w:rsidP="00C5617A" w:rsidR="00C5617A"/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97C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D84489">
          <w:t>4</w:t>
        </w:r>
        <w:r w:rsidR="007A2544">
          <w:t>728</w:t>
        </w:r>
        <w:r w:rsidR="00CA6105">
          <w:t>/16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114104"/>
    <w:rsid w:val="002312D7"/>
    <w:rsid w:val="002750A7"/>
    <w:rsid w:val="003A1E51"/>
    <w:rsid w:val="005E28BA"/>
    <w:rsid w:val="0069397C"/>
    <w:rsid w:val="007A1C40"/>
    <w:rsid w:val="007A2544"/>
    <w:rsid w:val="007D0292"/>
    <w:rsid w:val="007F389E"/>
    <w:rsid w:val="00830D08"/>
    <w:rsid w:val="008E360F"/>
    <w:rsid w:val="00AB1229"/>
    <w:rsid w:val="00BE3772"/>
    <w:rsid w:val="00C030EA"/>
    <w:rsid w:val="00C32010"/>
    <w:rsid w:val="00C5617A"/>
    <w:rsid w:val="00CA6105"/>
    <w:rsid w:val="00CD70F8"/>
    <w:rsid w:val="00D37DFC"/>
    <w:rsid w:val="00D802BE"/>
    <w:rsid w:val="00D824B0"/>
    <w:rsid w:val="00D84489"/>
    <w:rsid w:val="00E33188"/>
    <w:rsid w:val="00F6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9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9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9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9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9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9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9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9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4728</izvorni_sadrzaj>
    <derivirana_varijabla naziv="DomainObject.Predmet.Broj_1">4728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St-4728/2016</izvorni_sadrzaj>
    <derivirana_varijabla naziv="DomainObject.Predmet.OznakaBroj_1">St-4728/2016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FEŠTICA d.o.o.</izvorni_sadrzaj>
    <derivirana_varijabla naziv="DomainObject.Predmet.ProtustrankaFormated_1">  FEŠTICA d.o.o.</derivirana_varijabla>
  </DomainObject.Predmet.ProtustrankaFormated>
  <DomainObject.Predmet.ProtustrankaFormatedOIB>
    <izvorni_sadrzaj>  FEŠTICA d.o.o., OIB 68154631567</izvorni_sadrzaj>
    <derivirana_varijabla naziv="DomainObject.Predmet.ProtustrankaFormatedOIB_1">  FEŠTICA d.o.o., OIB 68154631567</derivirana_varijabla>
  </DomainObject.Predmet.ProtustrankaFormatedOIB>
  <DomainObject.Predmet.ProtustrankaFormatedWithAdress>
    <izvorni_sadrzaj> FEŠTICA d.o.o., Kačkovec 2, 49294 Kačkovec</izvorni_sadrzaj>
    <derivirana_varijabla naziv="DomainObject.Predmet.ProtustrankaFormatedWithAdress_1"> FEŠTICA d.o.o., Kačkovec 2, 49294 Kačkovec</derivirana_varijabla>
  </DomainObject.Predmet.ProtustrankaFormatedWithAdress>
  <DomainObject.Predmet.ProtustrankaFormatedWithAdressOIB>
    <izvorni_sadrzaj> FEŠTICA d.o.o., OIB 68154631567, Kačkovec 2, 49294 Kačkovec</izvorni_sadrzaj>
    <derivirana_varijabla naziv="DomainObject.Predmet.ProtustrankaFormatedWithAdressOIB_1"> FEŠTICA d.o.o., OIB 68154631567, Kačkovec 2, 49294 Kačkovec</derivirana_varijabla>
  </DomainObject.Predmet.ProtustrankaFormatedWithAdressOIB>
  <DomainObject.Predmet.ProtustrankaWithAdress>
    <izvorni_sadrzaj>FEŠTICA d.o.o. Kačkovec 2, 49294 Kačkovec</izvorni_sadrzaj>
    <derivirana_varijabla naziv="DomainObject.Predmet.ProtustrankaWithAdress_1">FEŠTICA d.o.o. Kačkovec 2, 49294 Kačkovec</derivirana_varijabla>
  </DomainObject.Predmet.ProtustrankaWithAdress>
  <DomainObject.Predmet.ProtustrankaWithAdressOIB>
    <izvorni_sadrzaj>FEŠTICA d.o.o., OIB 68154631567, Kačkovec 2, 49294 Kačkovec</izvorni_sadrzaj>
    <derivirana_varijabla naziv="DomainObject.Predmet.ProtustrankaWithAdressOIB_1">FEŠTICA d.o.o., OIB 68154631567, Kačkovec 2, 49294 Kačkovec</derivirana_varijabla>
  </DomainObject.Predmet.ProtustrankaWithAdressOIB>
  <DomainObject.Predmet.ProtustrankaNazivFormated>
    <izvorni_sadrzaj>FEŠTICA d.o.o.</izvorni_sadrzaj>
    <derivirana_varijabla naziv="DomainObject.Predmet.ProtustrankaNazivFormated_1">FEŠTICA d.o.o.</derivirana_varijabla>
  </DomainObject.Predmet.ProtustrankaNazivFormated>
  <DomainObject.Predmet.ProtustrankaNazivFormatedOIB>
    <izvorni_sadrzaj>FEŠTICA d.o.o., OIB 68154631567</izvorni_sadrzaj>
    <derivirana_varijabla naziv="DomainObject.Predmet.ProtustrankaNazivFormatedOIB_1">FEŠTICA d.o.o., OIB 68154631567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Štefica Horvat</izvorni_sadrzaj>
    <derivirana_varijabla naziv="DomainObject.Predmet.StrankaFormated_1">  FINA Regionalni centar Zagreb; Štefica Horvat</derivirana_varijabla>
  </DomainObject.Predmet.StrankaFormated>
  <DomainObject.Predmet.StrankaFormatedOIB>
    <izvorni_sadrzaj>  FINA Regionalni centar Zagreb, OIB 85821130368; Štefica Horvat, OIB 48001264445</izvorni_sadrzaj>
    <derivirana_varijabla naziv="DomainObject.Predmet.StrankaFormatedOIB_1">  FINA Regionalni centar Zagreb, OIB 85821130368; Štefica Horvat, OIB 48001264445</derivirana_varijabla>
  </DomainObject.Predmet.StrankaFormatedOIB>
  <DomainObject.Predmet.StrankaFormatedWithAdress>
    <izvorni_sadrzaj> FINA Regionalni centar Zagreb, Trg svibanjskih žrtava 1995. 1, 10000 Zagreb; Štefica Horvat, Pavla Štoosa 12, 10292 Dubravica</izvorni_sadrzaj>
    <derivirana_varijabla naziv="DomainObject.Predmet.StrankaFormatedWithAdress_1"> FINA Regionalni centar Zagreb, Trg svibanjskih žrtava 1995. 1, 10000 Zagreb; Štefica Horvat, Pavla Štoosa 12, 10292 Dubravica</derivirana_varijabla>
  </DomainObject.Predmet.StrankaFormatedWithAdress>
  <DomainObject.Predmet.StrankaFormatedWithAdressOIB>
    <izvorni_sadrzaj> FINA Regionalni centar Zagreb, OIB 85821130368, Trg svibanjskih žrtava 1995. 1, 10000 Zagreb; Štefica Horvat, OIB 48001264445, Pavla Štoosa 12, 10292 Dubravica</izvorni_sadrzaj>
    <derivirana_varijabla naziv="DomainObject.Predmet.StrankaFormatedWithAdressOIB_1"> FINA Regionalni centar Zagreb, OIB 85821130368, Trg svibanjskih žrtava 1995. 1, 10000 Zagreb; Štefica Horvat, OIB 48001264445, Pavla Štoosa 12, 10292 Dubravica</derivirana_varijabla>
  </DomainObject.Predmet.StrankaFormatedWithAdressOIB>
  <DomainObject.Predmet.StrankaWithAdress>
    <izvorni_sadrzaj>FINA Regionalni centar Zagreb Trg svibanjskih žrtava 1995. 1,10000 Zagreb,Štefica Horvat Pavla Štoosa 12,10292 Dubravica</izvorni_sadrzaj>
    <derivirana_varijabla naziv="DomainObject.Predmet.StrankaWithAdress_1">FINA Regionalni centar Zagreb Trg svibanjskih žrtava 1995. 1,10000 Zagreb,Štefica Horvat Pavla Štoosa 12,10292 Dubravica</derivirana_varijabla>
  </DomainObject.Predmet.StrankaWithAdress>
  <DomainObject.Predmet.StrankaWithAdressOIB>
    <izvorni_sadrzaj>FINA Regionalni centar Zagreb, OIB 85821130368, Trg svibanjskih žrtava 1995. 1,10000 Zagreb,Štefica Horvat, OIB 48001264445, Pavla Štoosa 12,10292 Dubravica</izvorni_sadrzaj>
    <derivirana_varijabla naziv="DomainObject.Predmet.StrankaWithAdressOIB_1">FINA Regionalni centar Zagreb, OIB 85821130368, Trg svibanjskih žrtava 1995. 1,10000 Zagreb,Štefica Horvat, OIB 48001264445, Pavla Štoosa 12,10292 Dubravica</derivirana_varijabla>
  </DomainObject.Predmet.StrankaWithAdressOIB>
  <DomainObject.Predmet.StrankaNazivFormated>
    <izvorni_sadrzaj>FINA Regionalni centar Zagreb,Štefica Horvat</izvorni_sadrzaj>
    <derivirana_varijabla naziv="DomainObject.Predmet.StrankaNazivFormated_1">FINA Regionalni centar Zagreb,Štefica Horvat</derivirana_varijabla>
  </DomainObject.Predmet.StrankaNazivFormated>
  <DomainObject.Predmet.StrankaNazivFormatedOIB>
    <izvorni_sadrzaj>FINA Regionalni centar Zagreb, OIB 85821130368,Štefica Horvat, OIB 48001264445</izvorni_sadrzaj>
    <derivirana_varijabla naziv="DomainObject.Predmet.StrankaNazivFormatedOIB_1">FINA Regionalni centar Zagreb, OIB 85821130368,Štefica Horvat, OIB 48001264445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Štefica Horvat</item>
    </izvorni_sadrzaj>
    <derivirana_varijabla naziv="DomainObject.Predmet.StrankaListFormated_1">
      <item>FINA Regionalni centar Zagreb</item>
      <item>Štefica Horvat</item>
    </derivirana_varijabla>
  </DomainObject.Predmet.StrankaListFormated>
  <DomainObject.Predmet.StrankaListFormatedOIB>
    <izvorni_sadrzaj>
      <item>FINA Regionalni centar Zagreb, OIB 85821130368</item>
      <item>Štefica Horvat, OIB 48001264445</item>
    </izvorni_sadrzaj>
    <derivirana_varijabla naziv="DomainObject.Predmet.StrankaListFormatedOIB_1">
      <item>FINA Regionalni centar Zagreb, OIB 85821130368</item>
      <item>Štefica Horvat, OIB 48001264445</item>
    </derivirana_varijabla>
  </DomainObject.Predmet.StrankaListFormatedOIB>
  <DomainObject.Predmet.StrankaListFormatedWithAdress>
    <izvorni_sadrzaj>
      <item>FINA Regionalni centar Zagreb, Trg svibanjskih žrtava 1995. 1, 10000 Zagreb</item>
      <item>Štefica Horvat, Pavla Štoosa 12, 10292 Dubravica</item>
    </izvorni_sadrzaj>
    <derivirana_varijabla naziv="DomainObject.Predmet.StrankaListFormatedWithAdress_1">
      <item>FINA Regionalni centar Zagreb, Trg svibanjskih žrtava 1995. 1, 10000 Zagreb</item>
      <item>Štefica Horvat, Pavla Štoosa 12, 10292 Dubravica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Štefica Horvat, OIB 48001264445, Pavla Štoosa 12, 10292 Dubravica</item>
    </izvorni_sadrzaj>
    <derivirana_varijabla naziv="DomainObject.Predmet.StrankaListFormatedWithAdressOIB_1">
      <item>FINA Regionalni centar Zagreb, OIB 85821130368, Trg svibanjskih žrtava 1995. 1, 10000 Zagreb</item>
      <item>Štefica Horvat, OIB 48001264445, Pavla Štoosa 12, 10292 Dubravica</item>
    </derivirana_varijabla>
  </DomainObject.Predmet.StrankaListFormatedWithAdressOIB>
  <DomainObject.Predmet.StrankaListNazivFormated>
    <izvorni_sadrzaj>
      <item>FINA Regionalni centar Zagreb</item>
      <item>Štefica Horvat</item>
    </izvorni_sadrzaj>
    <derivirana_varijabla naziv="DomainObject.Predmet.StrankaListNazivFormated_1">
      <item>FINA Regionalni centar Zagreb</item>
      <item>Štefica Horvat</item>
    </derivirana_varijabla>
  </DomainObject.Predmet.StrankaListNazivFormated>
  <DomainObject.Predmet.StrankaListNazivFormatedOIB>
    <izvorni_sadrzaj>
      <item>FINA Regionalni centar Zagreb, OIB 85821130368</item>
      <item>Štefica Horvat, OIB 48001264445</item>
    </izvorni_sadrzaj>
    <derivirana_varijabla naziv="DomainObject.Predmet.StrankaListNazivFormatedOIB_1">
      <item>FINA Regionalni centar Zagreb, OIB 85821130368</item>
      <item>Štefica Horvat, OIB 48001264445</item>
    </derivirana_varijabla>
  </DomainObject.Predmet.StrankaListNazivFormatedOIB>
  <DomainObject.Predmet.ProtuStrankaListFormated>
    <izvorni_sadrzaj>
      <item>FEŠTICA d.o.o.</item>
    </izvorni_sadrzaj>
    <derivirana_varijabla naziv="DomainObject.Predmet.ProtuStrankaListFormated_1">
      <item>FEŠTICA d.o.o.</item>
    </derivirana_varijabla>
  </DomainObject.Predmet.ProtuStrankaListFormated>
  <DomainObject.Predmet.ProtuStrankaListFormatedOIB>
    <izvorni_sadrzaj>
      <item>FEŠTICA d.o.o., OIB 68154631567</item>
    </izvorni_sadrzaj>
    <derivirana_varijabla naziv="DomainObject.Predmet.ProtuStrankaListFormatedOIB_1">
      <item>FEŠTICA d.o.o., OIB 68154631567</item>
    </derivirana_varijabla>
  </DomainObject.Predmet.ProtuStrankaListFormatedOIB>
  <DomainObject.Predmet.ProtuStrankaListFormatedWithAdress>
    <izvorni_sadrzaj>
      <item>FEŠTICA d.o.o., Kačkovec 2, 49294 Kačkovec</item>
    </izvorni_sadrzaj>
    <derivirana_varijabla naziv="DomainObject.Predmet.ProtuStrankaListFormatedWithAdress_1">
      <item>FEŠTICA d.o.o., Kačkovec 2, 49294 Kačkovec</item>
    </derivirana_varijabla>
  </DomainObject.Predmet.ProtuStrankaListFormatedWithAdress>
  <DomainObject.Predmet.ProtuStrankaListFormatedWithAdressOIB>
    <izvorni_sadrzaj>
      <item>FEŠTICA d.o.o., OIB 68154631567, Kačkovec 2, 49294 Kačkovec</item>
    </izvorni_sadrzaj>
    <derivirana_varijabla naziv="DomainObject.Predmet.ProtuStrankaListFormatedWithAdressOIB_1">
      <item>FEŠTICA d.o.o., OIB 68154631567, Kačkovec 2, 49294 Kačkovec</item>
    </derivirana_varijabla>
  </DomainObject.Predmet.ProtuStrankaListFormatedWithAdressOIB>
  <DomainObject.Predmet.ProtuStrankaListNazivFormated>
    <izvorni_sadrzaj>
      <item>FEŠTICA d.o.o.</item>
    </izvorni_sadrzaj>
    <derivirana_varijabla naziv="DomainObject.Predmet.ProtuStrankaListNazivFormated_1">
      <item>FEŠTICA d.o.o.</item>
    </derivirana_varijabla>
  </DomainObject.Predmet.ProtuStrankaListNazivFormated>
  <DomainObject.Predmet.ProtuStrankaListNazivFormatedOIB>
    <izvorni_sadrzaj>
      <item>FEŠTICA d.o.o., OIB 68154631567</item>
    </izvorni_sadrzaj>
    <derivirana_varijabla naziv="DomainObject.Predmet.ProtuStrankaListNazivFormatedOIB_1">
      <item>FEŠTICA d.o.o., OIB 68154631567</item>
    </derivirana_varijabla>
  </DomainObject.Predmet.ProtuStrankaListNazivFormatedOIB>
  <DomainObject.Predmet.OstaliListFormated>
    <izvorni_sadrzaj>
      <item>Štefica Horvat</item>
    </izvorni_sadrzaj>
    <derivirana_varijabla naziv="DomainObject.Predmet.OstaliListFormated_1">
      <item>Štefica Horvat</item>
    </derivirana_varijabla>
  </DomainObject.Predmet.OstaliListFormated>
  <DomainObject.Predmet.OstaliListFormatedOIB>
    <izvorni_sadrzaj>
      <item>Štefica Horvat, OIB 48001264445</item>
    </izvorni_sadrzaj>
    <derivirana_varijabla naziv="DomainObject.Predmet.OstaliListFormatedOIB_1">
      <item>Štefica Horvat, OIB 48001264445</item>
    </derivirana_varijabla>
  </DomainObject.Predmet.OstaliListFormatedOIB>
  <DomainObject.Predmet.OstaliListFormatedWithAdress>
    <izvorni_sadrzaj>
      <item>Štefica Horvat, Pavla Štoosa 12, 10292 Dubravica</item>
    </izvorni_sadrzaj>
    <derivirana_varijabla naziv="DomainObject.Predmet.OstaliListFormatedWithAdress_1">
      <item>Štefica Horvat, Pavla Štoosa 12, 10292 Dubravica</item>
    </derivirana_varijabla>
  </DomainObject.Predmet.OstaliListFormatedWithAdress>
  <DomainObject.Predmet.OstaliListFormatedWithAdressOIB>
    <izvorni_sadrzaj>
      <item>Štefica Horvat, OIB 48001264445, Pavla Štoosa 12, 10292 Dubravica</item>
    </izvorni_sadrzaj>
    <derivirana_varijabla naziv="DomainObject.Predmet.OstaliListFormatedWithAdressOIB_1">
      <item>Štefica Horvat, OIB 48001264445, Pavla Štoosa 12, 10292 Dubravica</item>
    </derivirana_varijabla>
  </DomainObject.Predmet.OstaliListFormatedWithAdressOIB>
  <DomainObject.Predmet.OstaliListNazivFormated>
    <izvorni_sadrzaj>
      <item>Štefica Horvat</item>
    </izvorni_sadrzaj>
    <derivirana_varijabla naziv="DomainObject.Predmet.OstaliListNazivFormated_1">
      <item>Štefica Horvat</item>
    </derivirana_varijabla>
  </DomainObject.Predmet.OstaliListNazivFormated>
  <DomainObject.Predmet.OstaliListNazivFormatedOIB>
    <izvorni_sadrzaj>
      <item>Štefica Horvat, OIB 48001264445</item>
    </izvorni_sadrzaj>
    <derivirana_varijabla naziv="DomainObject.Predmet.OstaliListNazivFormatedOIB_1">
      <item>Štefica Horvat, OIB 48001264445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FEŠTICA d.o.o.</izvorni_sadrzaj>
    <derivirana_varijabla naziv="DomainObject.Predmet.ProtustrankaIDrugi_1">FEŠTICA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FEŠTICA d.o.o., OIB 68154631567, Kačkovec 2, 49294 Kačkovec</izvorni_sadrzaj>
    <derivirana_varijabla naziv="DomainObject.Predmet.ProtustrankaIDrugiAdressOIB_1">FEŠTICA d.o.o., OIB 68154631567, Kačkovec 2, 49294 Kačkovec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FEŠTICA d.o.o.</item>
      <item>Štefica Horvat</item>
      <item>Štefica Horvat</item>
    </izvorni_sadrzaj>
    <derivirana_varijabla naziv="DomainObject.Predmet.SudioniciListNaziv_1">
      <item>FINA Regionalni centar Zagreb</item>
      <item>FEŠTICA d.o.o.</item>
      <item>Štefica Horvat</item>
      <item>Štefica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FEŠTICA d.o.o., OIB 68154631567, Kačkovec 2,49294 Kačkovec</item>
      <item>Štefica Horvat, OIB 48001264445, Pavla Štoosa 12,10292 Dubravica</item>
      <item>Štefica Horvat, OIB 48001264445, Pavla Štoosa 12,10292 Dubravica</item>
    </izvorni_sadrzaj>
    <derivirana_varijabla naziv="DomainObject.Predmet.SudioniciListAdressOIB_1">
      <item>FINA Regionalni centar Zagreb, OIB 85821130368, Trg svibanjskih žrtava 1995. 1,10000 Zagreb</item>
      <item>FEŠTICA d.o.o., OIB 68154631567, Kačkovec 2,49294 Kačkovec</item>
      <item>Štefica Horvat, OIB 48001264445, Pavla Štoosa 12,10292 Dubravica</item>
      <item>Štefica Horvat, OIB 48001264445, Pavla Štoosa 12,10292 Dubravica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68154631567</item>
      <item>, OIB 48001264445</item>
      <item>, OIB 48001264445</item>
    </izvorni_sadrzaj>
    <derivirana_varijabla naziv="DomainObject.Predmet.SudioniciListNazivOIB_1">
      <item>, OIB 85821130368</item>
      <item>, OIB 68154631567</item>
      <item>, OIB 48001264445</item>
      <item>, OIB 48001264445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5525</properties:Characters>
  <properties:Lines>104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2017-11-15T10:42:00Z</dcterms:created>
  <dc:creator>Valentina Kranjčić</dc:creator>
  <cp:lastModifiedBy>Valentina Kranjčić</cp:lastModifiedBy>
  <cp:lastPrinted>2017-11-15T10:44:00Z</cp:lastPrinted>
  <dcterms:modified xmlns:xsi="http://www.w3.org/2001/XMLSchema-instance" xsi:type="dcterms:W3CDTF">2017-11-15T10:49:00Z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