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edf2" w14:paraId="fd8edf2" w:rsidRDefault="00765386" w:rsidP="00765386" w:rsidR="0076538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5386" w:rsidP="00765386" w:rsidR="0076538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65386" w:rsidP="00765386" w:rsidR="0076538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65386" w:rsidP="00765386" w:rsidR="0076538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65386" w:rsidP="00765386" w:rsidR="0076538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65386" w:rsidP="00765386" w:rsidR="0076538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65386" w:rsidP="00765386" w:rsidR="00765386" w:rsidRPr="005D578C">
      <w:pPr>
        <w:jc w:val="center"/>
        <w:rPr>
          <w:rFonts w:cs="Times New Roman" w:eastAsia="Times New Roman"/>
          <w:szCs w:val="24"/>
        </w:rPr>
      </w:pPr>
    </w:p>
    <w:p w:rsidRDefault="00765386" w:rsidP="00765386" w:rsidR="0076538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65386" w:rsidP="00765386" w:rsidR="00765386" w:rsidRPr="005D578C">
      <w:pPr>
        <w:rPr>
          <w:rFonts w:cs="Times New Roman" w:eastAsia="Times New Roman"/>
          <w:szCs w:val="24"/>
        </w:rPr>
      </w:pPr>
    </w:p>
    <w:p w:rsidRDefault="00765386" w:rsidP="00765386" w:rsidR="0076538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FEDELE d. o. o. Rovinj, D. Segalla 8, OIB 19795099079, MBS 040218999,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24. veljače 2016.</w:t>
      </w:r>
    </w:p>
    <w:p w:rsidRDefault="00765386" w:rsidP="00765386" w:rsidR="00765386" w:rsidRPr="005D578C">
      <w:pPr>
        <w:rPr>
          <w:rFonts w:cs="Times New Roman" w:eastAsia="Times New Roman"/>
          <w:szCs w:val="24"/>
        </w:rPr>
      </w:pPr>
    </w:p>
    <w:p w:rsidRDefault="00765386" w:rsidP="00765386" w:rsidR="0076538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65386" w:rsidP="00765386" w:rsidR="00765386" w:rsidRPr="005D578C">
      <w:pPr>
        <w:rPr>
          <w:rFonts w:cs="Times New Roman" w:eastAsia="Times New Roman"/>
          <w:szCs w:val="24"/>
        </w:rPr>
      </w:pPr>
    </w:p>
    <w:p w:rsidRDefault="00765386" w:rsidP="00765386" w:rsidR="0076538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FEDELE d. o. o. Rovinj, D. Segalla 8, OIB 19795099079, MBS 040218999,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24.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1654BF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,00 sati.</w:t>
      </w:r>
    </w:p>
    <w:p w:rsidRDefault="00765386" w:rsidP="00765386" w:rsidR="00765386" w:rsidRPr="005D578C">
      <w:pPr>
        <w:rPr>
          <w:rFonts w:cs="Times New Roman" w:eastAsia="Times New Roman"/>
          <w:szCs w:val="24"/>
        </w:rPr>
      </w:pPr>
    </w:p>
    <w:p w:rsidRDefault="00765386" w:rsidP="00765386" w:rsidR="00765386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765386" w:rsidP="00765386" w:rsidR="00765386">
      <w:pPr>
        <w:ind w:firstLine="708"/>
        <w:rPr>
          <w:rFonts w:cs="Times New Roman" w:eastAsia="Times New Roman"/>
          <w:szCs w:val="20"/>
        </w:rPr>
      </w:pPr>
    </w:p>
    <w:p w:rsidRDefault="00765386" w:rsidP="00765386" w:rsidR="007653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FEDELE d. o. o. Rovinj, D. Segalla 8, OIB 19795099079, MBS 040218999.</w:t>
      </w:r>
    </w:p>
    <w:p w:rsidRDefault="00765386" w:rsidP="00765386" w:rsidR="00765386">
      <w:pPr>
        <w:rPr>
          <w:rFonts w:cs="Times New Roman" w:eastAsia="Times New Roman"/>
          <w:szCs w:val="24"/>
        </w:rPr>
      </w:pPr>
    </w:p>
    <w:p w:rsidRDefault="00765386" w:rsidP="00765386" w:rsidR="007653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FEDELE d. o. o. Rovinj, D. Segalla 8, OIB 19795099079, MBS 040218999.</w:t>
      </w:r>
    </w:p>
    <w:p w:rsidRDefault="00765386" w:rsidP="00765386" w:rsidR="00765386">
      <w:pPr>
        <w:rPr>
          <w:rFonts w:cs="Times New Roman" w:eastAsia="Times New Roman"/>
          <w:szCs w:val="24"/>
        </w:rPr>
      </w:pPr>
    </w:p>
    <w:p w:rsidRDefault="00765386" w:rsidP="00765386" w:rsidR="00765386" w:rsidRPr="005D578C">
      <w:pPr>
        <w:rPr>
          <w:rFonts w:cs="Times New Roman" w:eastAsia="Times New Roman"/>
          <w:szCs w:val="24"/>
        </w:rPr>
      </w:pPr>
    </w:p>
    <w:p w:rsidRDefault="00765386" w:rsidP="00765386" w:rsidR="0076538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65386" w:rsidP="00765386" w:rsidR="00765386">
      <w:pPr>
        <w:ind w:firstLine="708"/>
        <w:rPr>
          <w:rFonts w:cs="Times New Roman" w:eastAsia="Times New Roman"/>
          <w:szCs w:val="24"/>
        </w:rPr>
      </w:pPr>
    </w:p>
    <w:p w:rsidRDefault="00765386" w:rsidP="00765386" w:rsidR="0076538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FEDELE d. o. o. Rovinj.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St-577/2015-3 od 14. prosinca 2015. pokrenuo skraćeni stečajni postupak nad dužnikom, te je 17.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St-577/2015-4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65386" w:rsidP="00765386" w:rsidR="0076538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65386" w:rsidP="00765386" w:rsidR="00765386" w:rsidRPr="005D578C">
      <w:pPr>
        <w:rPr>
          <w:rFonts w:cs="Times New Roman" w:eastAsia="Times New Roman"/>
          <w:szCs w:val="24"/>
        </w:rPr>
      </w:pPr>
    </w:p>
    <w:p w:rsidRDefault="00765386" w:rsidP="00765386" w:rsidR="0076538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65386" w:rsidP="00765386" w:rsidR="00765386" w:rsidRPr="005D578C">
      <w:pPr>
        <w:jc w:val="center"/>
        <w:rPr>
          <w:rFonts w:cs="Times New Roman" w:eastAsia="Times New Roman"/>
          <w:szCs w:val="24"/>
        </w:rPr>
      </w:pPr>
    </w:p>
    <w:p w:rsidRDefault="00765386" w:rsidP="00765386" w:rsidR="0076538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765386" w:rsidP="00765386" w:rsidR="0076538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8A1B95">
        <w:rPr>
          <w:rFonts w:cs="Times New Roman" w:eastAsia="Times New Roman"/>
          <w:szCs w:val="24"/>
        </w:rPr>
        <w:t xml:space="preserve">, v. r. </w:t>
      </w:r>
    </w:p>
    <w:p w:rsidRDefault="00765386" w:rsidP="00765386" w:rsidR="00765386">
      <w:pPr>
        <w:jc w:val="left"/>
        <w:rPr>
          <w:rFonts w:cs="Times New Roman" w:eastAsia="Times New Roman"/>
          <w:szCs w:val="24"/>
        </w:rPr>
      </w:pPr>
    </w:p>
    <w:p w:rsidRDefault="00765386" w:rsidP="00765386" w:rsidR="00765386" w:rsidRPr="005D578C">
      <w:pPr>
        <w:jc w:val="left"/>
        <w:rPr>
          <w:rFonts w:cs="Times New Roman" w:eastAsia="Times New Roman"/>
          <w:szCs w:val="24"/>
        </w:rPr>
      </w:pPr>
    </w:p>
    <w:p w:rsidRDefault="00765386" w:rsidP="00765386" w:rsidR="0076538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65386" w:rsidP="00765386" w:rsidR="0076538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65386" w:rsidP="00765386" w:rsidR="007653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65386" w:rsidP="00765386" w:rsidR="00765386">
      <w:pPr>
        <w:rPr>
          <w:rFonts w:cs="Times New Roman" w:eastAsia="Times New Roman"/>
          <w:szCs w:val="24"/>
        </w:rPr>
      </w:pPr>
    </w:p>
    <w:p w:rsidRDefault="00765386" w:rsidP="00765386" w:rsidR="00765386" w:rsidRPr="005D578C">
      <w:pPr>
        <w:rPr>
          <w:rFonts w:cs="Times New Roman" w:eastAsia="Times New Roman"/>
          <w:szCs w:val="24"/>
        </w:rPr>
      </w:pPr>
    </w:p>
    <w:p w:rsidRDefault="00765386" w:rsidP="00765386" w:rsidR="0076538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65386" w:rsidP="00765386" w:rsidR="007653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65386" w:rsidP="00765386" w:rsidR="007653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FEDELE d. o. o. Rovinj, D. Segalla 8, </w:t>
      </w:r>
    </w:p>
    <w:p w:rsidRDefault="00765386" w:rsidP="00765386" w:rsidR="007653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Fedele Troisi, Italija, Vittorio Veneto (TV), Via San Fermo 1 i Gian Pietro Napol, Italija, Vittorio Veneto (TV), Via Frassinelli 141, </w:t>
      </w:r>
    </w:p>
    <w:p w:rsidRDefault="00765386" w:rsidP="00765386" w:rsidR="0076538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65386" w:rsidP="00765386" w:rsidR="007653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65386" w:rsidP="00765386" w:rsidR="00765386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765386" w:rsidP="00765386" w:rsidR="007653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65386" w:rsidP="00765386" w:rsidR="007653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65386" w:rsidP="00765386" w:rsidR="007653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65386" w:rsidP="00765386" w:rsidR="00765386"/>
    <w:p w:rsidRDefault="00765386" w:rsidP="00765386" w:rsidR="00765386"/>
    <w:p w:rsidRDefault="00765386" w:rsidP="00765386" w:rsidR="00765386"/>
    <w:p w:rsidRDefault="00765386" w:rsidP="00765386" w:rsidR="00765386"/>
    <w:p w:rsidRDefault="00765386" w:rsidP="00765386" w:rsidR="00765386"/>
    <w:p w:rsidRDefault="00765386" w:rsidP="00765386" w:rsidR="00765386"/>
    <w:p w:rsidRDefault="00AD1C6A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386" w:rsidP="00765386" w:rsidR="00765386">
      <w:r>
        <w:separator/>
      </w:r>
    </w:p>
  </w:endnote>
  <w:endnote w:id="0" w:type="continuationSeparator">
    <w:p w:rsidRDefault="00765386" w:rsidP="00765386" w:rsidR="00765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386" w:rsidP="00765386" w:rsidR="00765386">
      <w:r>
        <w:separator/>
      </w:r>
    </w:p>
  </w:footnote>
  <w:footnote w:id="0" w:type="continuationSeparator">
    <w:p w:rsidRDefault="00765386" w:rsidP="00765386" w:rsidR="007653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386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D1C6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St-577/2015-5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386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St-577/2015-5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24B"/>
    <w:rsid w:val="001654BF"/>
    <w:rsid w:val="0075528E"/>
    <w:rsid w:val="00765386"/>
    <w:rsid w:val="0079403F"/>
    <w:rsid w:val="007D324B"/>
    <w:rsid w:val="008A1B95"/>
    <w:rsid w:val="00AD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38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538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6538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38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5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538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1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C6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D1C6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D1C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D1C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38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538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6538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38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5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538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1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C6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D1C6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D1C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D1C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St-577/2015</izvorni_sadrzaj>
    <derivirana_varijabla naziv="DomainObject.Predmet.OznakaBroj_1">St-577/2015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FEDELE d. o. o. Rovinj</izvorni_sadrzaj>
    <derivirana_varijabla naziv="DomainObject.Predmet.ProtustrankaFormated_1">  FEDELE d. o. o. Rovinj</derivirana_varijabla>
  </DomainObject.Predmet.ProtustrankaFormated>
  <DomainObject.Predmet.ProtustrankaFormatedOIB>
    <izvorni_sadrzaj>  FEDELE d. o. o. Rovinj, OIB 19795099079</izvorni_sadrzaj>
    <derivirana_varijabla naziv="DomainObject.Predmet.ProtustrankaFormatedOIB_1">  FEDELE d. o. o. Rovinj, OIB 19795099079</derivirana_varijabla>
  </DomainObject.Predmet.ProtustrankaFormatedOIB>
  <DomainObject.Predmet.ProtustrankaFormatedWithAdress>
    <izvorni_sadrzaj> FEDELE d. o. o. Rovinj, D.Segalla 8, 52210 Rovinj</izvorni_sadrzaj>
    <derivirana_varijabla naziv="DomainObject.Predmet.ProtustrankaFormatedWithAdress_1"> FEDELE d. o. o. Rovinj, D.Segalla 8, 52210 Rovinj</derivirana_varijabla>
  </DomainObject.Predmet.ProtustrankaFormatedWithAdress>
  <DomainObject.Predmet.ProtustrankaFormatedWithAdressOIB>
    <izvorni_sadrzaj> FEDELE d. o. o. Rovinj, OIB 19795099079, D.Segalla 8, 52210 Rovinj</izvorni_sadrzaj>
    <derivirana_varijabla naziv="DomainObject.Predmet.ProtustrankaFormatedWithAdressOIB_1"> FEDELE d. o. o. Rovinj, OIB 19795099079, D.Segalla 8, 52210 Rovinj</derivirana_varijabla>
  </DomainObject.Predmet.ProtustrankaFormatedWithAdressOIB>
  <DomainObject.Predmet.ProtustrankaWithAdress>
    <izvorni_sadrzaj>FEDELE d. o. o. Rovinj D.Segalla 8, 52210 Rovinj</izvorni_sadrzaj>
    <derivirana_varijabla naziv="DomainObject.Predmet.ProtustrankaWithAdress_1">FEDELE d. o. o. Rovinj D.Segalla 8, 52210 Rovinj</derivirana_varijabla>
  </DomainObject.Predmet.ProtustrankaWithAdress>
  <DomainObject.Predmet.ProtustrankaWithAdressOIB>
    <izvorni_sadrzaj>FEDELE d. o. o. Rovinj, OIB 19795099079, D.Segalla 8, 52210 Rovinj</izvorni_sadrzaj>
    <derivirana_varijabla naziv="DomainObject.Predmet.ProtustrankaWithAdressOIB_1">FEDELE d. o. o. Rovinj, OIB 19795099079, D.Segalla 8, 52210 Rovinj</derivirana_varijabla>
  </DomainObject.Predmet.ProtustrankaWithAdressOIB>
  <DomainObject.Predmet.ProtustrankaNazivFormated>
    <izvorni_sadrzaj>FEDELE d. o. o. Rovinj</izvorni_sadrzaj>
    <derivirana_varijabla naziv="DomainObject.Predmet.ProtustrankaNazivFormated_1">FEDELE d. o. o. Rovinj</derivirana_varijabla>
  </DomainObject.Predmet.ProtustrankaNazivFormated>
  <DomainObject.Predmet.ProtustrankaNazivFormatedOIB>
    <izvorni_sadrzaj>FEDELE d. o. o. Rovinj, OIB 19795099079</izvorni_sadrzaj>
    <derivirana_varijabla naziv="DomainObject.Predmet.ProtustrankaNazivFormatedOIB_1">FEDELE d. o. o. Rovinj, OIB 19795099079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444381.14</izvorni_sadrzaj>
    <derivirana_varijabla naziv="DomainObject.Predmet.TrenutnaVrijednost_1">444381.14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FEDELE d. o. o. Rovinj</item>
    </izvorni_sadrzaj>
    <derivirana_varijabla naziv="DomainObject.Predmet.ProtuStrankaListFormated_1">
      <item>FEDELE d. o. o. Rovinj</item>
    </derivirana_varijabla>
  </DomainObject.Predmet.ProtuStrankaListFormated>
  <DomainObject.Predmet.ProtuStrankaListFormatedOIB>
    <izvorni_sadrzaj>
      <item>FEDELE d. o. o. Rovinj, OIB 19795099079</item>
    </izvorni_sadrzaj>
    <derivirana_varijabla naziv="DomainObject.Predmet.ProtuStrankaListFormatedOIB_1">
      <item>FEDELE d. o. o. Rovinj, OIB 19795099079</item>
    </derivirana_varijabla>
  </DomainObject.Predmet.ProtuStrankaListFormatedOIB>
  <DomainObject.Predmet.ProtuStrankaListFormatedWithAdress>
    <izvorni_sadrzaj>
      <item>FEDELE d. o. o. Rovinj, D.Segalla 8, 52210 Rovinj</item>
    </izvorni_sadrzaj>
    <derivirana_varijabla naziv="DomainObject.Predmet.ProtuStrankaListFormatedWithAdress_1">
      <item>FEDELE d. o. o. Rovinj, D.Segalla 8, 52210 Rovinj</item>
    </derivirana_varijabla>
  </DomainObject.Predmet.ProtuStrankaListFormatedWithAdress>
  <DomainObject.Predmet.ProtuStrankaListFormatedWithAdressOIB>
    <izvorni_sadrzaj>
      <item>FEDELE d. o. o. Rovinj, OIB 19795099079, D.Segalla 8, 52210 Rovinj</item>
    </izvorni_sadrzaj>
    <derivirana_varijabla naziv="DomainObject.Predmet.ProtuStrankaListFormatedWithAdressOIB_1">
      <item>FEDELE d. o. o. Rovinj, OIB 19795099079, D.Segalla 8, 52210 Rovinj</item>
    </derivirana_varijabla>
  </DomainObject.Predmet.ProtuStrankaListFormatedWithAdressOIB>
  <DomainObject.Predmet.ProtuStrankaListNazivFormated>
    <izvorni_sadrzaj>
      <item>FEDELE d. o. o. Rovinj</item>
    </izvorni_sadrzaj>
    <derivirana_varijabla naziv="DomainObject.Predmet.ProtuStrankaListNazivFormated_1">
      <item>FEDELE d. o. o. Rovinj</item>
    </derivirana_varijabla>
  </DomainObject.Predmet.ProtuStrankaListNazivFormated>
  <DomainObject.Predmet.ProtuStrankaListNazivFormatedOIB>
    <izvorni_sadrzaj>
      <item>FEDELE d. o. o. Rovinj, OIB 19795099079</item>
    </izvorni_sadrzaj>
    <derivirana_varijabla naziv="DomainObject.Predmet.ProtuStrankaListNazivFormatedOIB_1">
      <item>FEDELE d. o. o. Rovinj, OIB 19795099079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FEDELE d. o. o. Rovinj</izvorni_sadrzaj>
    <derivirana_varijabla naziv="DomainObject.Predmet.ProtustrankaIDrugi_1">FEDELE d. o. 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FEDELE d. o. o. Rovinj, OIB 19795099079, D.Segalla 8, 52210 Rovinj</izvorni_sadrzaj>
    <derivirana_varijabla naziv="DomainObject.Predmet.ProtustrankaIDrugiAdressOIB_1">FEDELE d. o. o. Rovinj, OIB 19795099079,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FEDELE d. o. o. Rovinj</item>
    </izvorni_sadrzaj>
    <derivirana_varijabla naziv="DomainObject.Predmet.SudioniciListNaziv_1">
      <item>FINANCIJSKA AGENCIJA, RC RIJEKA, PODRUŽNICA PULA, PULA</item>
      <item>FEDELE d. o. 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FEDELE d. o. o. Rovinj, OIB 19795099079, D.Segalla 8,52210 Rovinj</item>
    </izvorni_sadrzaj>
    <derivirana_varijabla naziv="DomainObject.Predmet.SudioniciListAdressOIB_1">
      <item>FINANCIJSKA AGENCIJA, RC RIJEKA, PODRUŽNICA PULA, PULA, OIB 85821130368, Ulica grada Vukovara 70,Zagreb</item>
      <item>FEDELE d. o. o. Rovinj, OIB 19795099079, D.Segalla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19795099079</item>
    </izvorni_sadrzaj>
    <derivirana_varijabla naziv="DomainObject.Predmet.SudioniciListNazivOIB_1">
      <item>, OIB 85821130368</item>
      <item>, OIB 19795099079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3214</properties:Characters>
  <properties:Lines>84</properties:Lines>
  <properties:Paragraphs>30</properties:Paragraphs>
  <properties:TotalTime>5</properties:TotalTime>
  <properties:ScaleCrop>false</properties:ScaleCrop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2016-02-23T09:56:00Z</dcterms:created>
  <dc:creator>Mihaela Kaligari</dc:creator>
  <dc:description/>
  <cp:keywords/>
  <cp:lastModifiedBy>Mihaela Kaligari</cp:lastModifiedBy>
  <cp:lastPrinted>2016-02-23T13:30:00Z</cp:lastPrinted>
  <dcterms:modified xmlns:xsi="http://www.w3.org/2001/XMLSchema-instance" xsi:type="dcterms:W3CDTF">2016-02-24T09:47:00Z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