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b3ef" w14:paraId="55eb3ef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 w:rsidRPr="005F66AB">
      <w:pPr>
        <w:jc w:val="center"/>
      </w:pPr>
      <w:r>
        <w:t>R J E Š E NJ E</w:t>
      </w:r>
    </w:p>
    <w:p w:rsidRDefault="00AC4E07" w:rsidP="00AC4E07" w:rsidR="00AC4E07" w:rsidRPr="005F66AB">
      <w:pPr>
        <w:jc w:val="both"/>
      </w:pPr>
    </w:p>
    <w:p w:rsidRDefault="008F38B9" w:rsidP="00934350" w:rsidR="00934350">
      <w:pPr>
        <w:ind w:firstLine="708"/>
        <w:jc w:val="both"/>
      </w:pPr>
      <w:r>
        <w:rPr>
          <w:rFonts w:eastAsia="Calibri"/>
          <w:color w:themeColor="text1" w:val="000000"/>
        </w:rPr>
        <w:t xml:space="preserve">Trgovački sud u Varaždinu po sutkinji toga suda </w:t>
      </w:r>
      <w:r>
        <w:rPr>
          <w:color w:themeColor="text1" w:val="000000"/>
        </w:rPr>
        <w:t>Meliti Poljanec-Bubaš, u predmetu u povodu zahtjeva Financijske agencije Regionalni centar Zagreb, Podružnica Varaždin, Augusta Cesarca 2, Varaždin</w:t>
      </w:r>
      <w:r>
        <w:rPr>
          <w:rFonts w:eastAsia="Calibri"/>
          <w:color w:themeColor="text1" w:val="000000"/>
        </w:rPr>
        <w:t>, za otvaranje stečajnog postupka nad dužnikom SALUS NATURA d.o.o., OIB 06950783674, Lopatinec, Ivana Gorana Kovačića 96</w:t>
      </w:r>
      <w:r w:rsidR="00CD554E">
        <w:t>, dana 29</w:t>
      </w:r>
      <w:r w:rsidR="00934350">
        <w:t>. srpnja 2016.</w:t>
      </w:r>
    </w:p>
    <w:p w:rsidRDefault="00776B25" w:rsidP="00C831F4" w:rsidR="00776B25" w:rsidRPr="00350CF1">
      <w:pPr>
        <w:jc w:val="both"/>
      </w:pPr>
      <w:r>
        <w:t xml:space="preserve">                    </w:t>
      </w: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8F38B9" w:rsidR="0093435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934350">
        <w:t xml:space="preserve"> </w:t>
      </w:r>
      <w:r w:rsidR="006F7E0C">
        <w:t xml:space="preserve">ovosudno Rješenje poslovni broj 2 </w:t>
      </w:r>
      <w:r w:rsidR="0021073E">
        <w:t>St-</w:t>
      </w:r>
      <w:r w:rsidR="008F38B9">
        <w:t>379/16-8</w:t>
      </w:r>
      <w:r w:rsidR="00934350">
        <w:t xml:space="preserve"> </w:t>
      </w:r>
      <w:r w:rsidR="008F38B9">
        <w:t>od 16</w:t>
      </w:r>
      <w:r w:rsidR="006F7E0C">
        <w:t xml:space="preserve">. </w:t>
      </w:r>
      <w:r w:rsidR="008F38B9">
        <w:t>lipnja</w:t>
      </w:r>
      <w:r w:rsidR="00FF34E7">
        <w:t xml:space="preserve"> 2016.</w:t>
      </w:r>
      <w:r w:rsidR="00CD554E">
        <w:t xml:space="preserve"> u izreci</w:t>
      </w:r>
      <w:r w:rsidR="008F38B9">
        <w:t>, tako da izreka ispravno glasi "Obustavlja se postupak."</w:t>
      </w:r>
      <w:r w:rsidR="00CD554E">
        <w:t xml:space="preserve"> </w:t>
      </w:r>
    </w:p>
    <w:p w:rsidRDefault="00934350" w:rsidP="003B3B1A" w:rsidR="00934350">
      <w:pPr>
        <w:jc w:val="both"/>
      </w:pPr>
    </w:p>
    <w:p w:rsidRDefault="008F38B9" w:rsidP="003B3B1A" w:rsidR="008F38B9">
      <w:pPr>
        <w:jc w:val="both"/>
      </w:pPr>
    </w:p>
    <w:p w:rsidRDefault="00D94D43" w:rsidP="00D94D43" w:rsidR="00D94D43">
      <w:pPr>
        <w:jc w:val="both"/>
      </w:pPr>
      <w:r>
        <w:tab/>
      </w:r>
      <w:r w:rsidR="00401C0E">
        <w:t xml:space="preserve">II/ </w:t>
      </w:r>
      <w:r>
        <w:t xml:space="preserve">U ostalom dijelu </w:t>
      </w:r>
      <w:r w:rsidR="006F7E0C">
        <w:t>Rješenje ostaje neizmijenjeno</w:t>
      </w:r>
      <w:r>
        <w:t>.</w:t>
      </w:r>
    </w:p>
    <w:p w:rsidRDefault="00D94D43" w:rsidP="00D94D43" w:rsidR="00D94D43">
      <w:pPr>
        <w:jc w:val="both"/>
        <w:rPr>
          <w:b/>
        </w:rPr>
      </w:pPr>
    </w:p>
    <w:p w:rsidRDefault="008F38B9" w:rsidP="00D94D43" w:rsidR="008F38B9">
      <w:pPr>
        <w:jc w:val="both"/>
        <w:rPr>
          <w:b/>
        </w:rPr>
      </w:pPr>
    </w:p>
    <w:p w:rsidRDefault="00D94D43" w:rsidP="00D94D43" w:rsidR="00D94D43">
      <w:pPr>
        <w:jc w:val="center"/>
      </w:pPr>
      <w:r w:rsidRPr="0066745A">
        <w:t>Obrazloženje</w:t>
      </w:r>
    </w:p>
    <w:p w:rsidRDefault="00D94D43" w:rsidP="00D94D43" w:rsidR="00D94D43" w:rsidRPr="0066745A">
      <w:pPr>
        <w:jc w:val="center"/>
      </w:pPr>
    </w:p>
    <w:p w:rsidRDefault="00D94D43" w:rsidP="00666F7F" w:rsidR="006F7E0C">
      <w:pPr>
        <w:ind w:firstLine="708"/>
        <w:jc w:val="both"/>
      </w:pPr>
      <w:r>
        <w:t xml:space="preserve">U </w:t>
      </w:r>
      <w:r w:rsidR="006F7E0C">
        <w:t>Rješenju</w:t>
      </w:r>
      <w:r>
        <w:t xml:space="preserve"> pobliže označen</w:t>
      </w:r>
      <w:r w:rsidR="006F7E0C">
        <w:t>om</w:t>
      </w:r>
      <w:r>
        <w:t xml:space="preserve"> u izreci, došlo je do </w:t>
      </w:r>
      <w:r w:rsidR="006F7E0C">
        <w:t>omaške</w:t>
      </w:r>
      <w:r w:rsidR="001D5F48">
        <w:t xml:space="preserve"> u pisanju</w:t>
      </w:r>
      <w:r w:rsidR="008F38B9">
        <w:t xml:space="preserve"> izreke rješenja, </w:t>
      </w:r>
      <w:r w:rsidR="00CD554E">
        <w:t>radi čega je</w:t>
      </w:r>
      <w:r w:rsidR="001D5F48">
        <w:t xml:space="preserve"> po službenoj dužnosti valjalo odlučiti kao u izreci ovog rješenja</w:t>
      </w:r>
      <w:r w:rsidR="006F7E0C">
        <w:t xml:space="preserve"> (čl. 342. st. 1. i 2. ZPP-a).</w:t>
      </w:r>
    </w:p>
    <w:p w:rsidRDefault="006F7E0C" w:rsidP="00D94D43" w:rsidR="00D94D43">
      <w:pPr>
        <w:ind w:firstLine="708"/>
        <w:jc w:val="both"/>
      </w:pPr>
      <w:r>
        <w:t xml:space="preserve"> </w:t>
      </w:r>
    </w:p>
    <w:p w:rsidRDefault="00D97299" w:rsidP="00D94D43" w:rsidR="00D97299">
      <w:pPr>
        <w:jc w:val="both"/>
      </w:pPr>
    </w:p>
    <w:p w:rsidRDefault="00D94D43" w:rsidP="00C87A6E" w:rsidR="00AB0BF8">
      <w:pPr>
        <w:jc w:val="center"/>
      </w:pPr>
      <w:r w:rsidRPr="00350CF1">
        <w:t xml:space="preserve">U Varaždinu, </w:t>
      </w:r>
      <w:r w:rsidR="00CD554E">
        <w:t>29</w:t>
      </w:r>
      <w:r w:rsidR="00AB0BF8">
        <w:t xml:space="preserve">. </w:t>
      </w:r>
      <w:r w:rsidR="0021073E">
        <w:t>srpnja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8F38B9" w:rsidR="008F38B9">
      <w:pPr>
        <w:ind w:left="4956"/>
        <w:jc w:val="center"/>
      </w:pPr>
      <w:r>
        <w:t>Melita Poljanec Bubaš</w:t>
      </w:r>
    </w:p>
    <w:p w:rsidRDefault="00923733" w:rsidP="002D0BEC" w:rsidR="00923733">
      <w:pPr>
        <w:ind w:left="4956"/>
        <w:jc w:val="center"/>
      </w:pPr>
    </w:p>
    <w:p w:rsidRDefault="00F04C11" w:rsidP="00BE2A3A" w:rsidR="00F04C11">
      <w:pPr>
        <w:ind w:left="4956"/>
        <w:jc w:val="center"/>
      </w:pPr>
    </w:p>
    <w:p w:rsidRDefault="00BE2A3A" w:rsidP="00BE2A3A" w:rsidR="00BE2A3A">
      <w:pPr>
        <w:ind w:left="4956"/>
        <w:jc w:val="center"/>
      </w:pPr>
    </w:p>
    <w:p w:rsidRDefault="00D94D43" w:rsidP="00D94D43" w:rsidR="00D94D43">
      <w:pPr>
        <w:ind w:firstLine="720" w:left="5040"/>
        <w:jc w:val="both"/>
      </w:pPr>
    </w:p>
    <w:p w:rsidRDefault="008F38B9" w:rsidP="00D94D43" w:rsidR="008F38B9">
      <w:pPr>
        <w:ind w:firstLine="720" w:left="5040"/>
        <w:jc w:val="both"/>
      </w:pPr>
    </w:p>
    <w:p w:rsidRDefault="008F38B9" w:rsidP="00D94D43" w:rsidR="008F38B9">
      <w:pPr>
        <w:ind w:firstLine="720" w:left="5040"/>
        <w:jc w:val="both"/>
      </w:pPr>
    </w:p>
    <w:p w:rsidRDefault="008F38B9" w:rsidP="00D94D43" w:rsidR="008F38B9" w:rsidRPr="00350CF1">
      <w:pPr>
        <w:ind w:firstLine="720" w:left="5040"/>
        <w:jc w:val="both"/>
      </w:pPr>
    </w:p>
    <w:p w:rsidRDefault="00D94D43" w:rsidP="00D94D43" w:rsidR="00D94D43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666F7F" w:rsidP="00D94D43" w:rsidR="00666F7F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8F38B9" w:rsidP="008F38B9" w:rsidR="008F38B9">
      <w:pPr>
        <w:jc w:val="both"/>
        <w:rPr>
          <w:rFonts w:eastAsia="Calibri"/>
          <w:color w:themeColor="text1" w:val="000000"/>
        </w:rPr>
      </w:pPr>
      <w:r>
        <w:rPr>
          <w:color w:themeColor="text1" w:val="000000"/>
        </w:rPr>
        <w:t xml:space="preserve">- </w:t>
      </w:r>
      <w:r>
        <w:rPr>
          <w:rFonts w:eastAsia="Calibri"/>
          <w:color w:themeColor="text1" w:val="000000"/>
        </w:rPr>
        <w:t>Financijska agencija</w:t>
      </w:r>
    </w:p>
    <w:p w:rsidRDefault="008F38B9" w:rsidP="008F38B9" w:rsidR="008F38B9">
      <w:pPr>
        <w:jc w:val="both"/>
        <w:rPr>
          <w:rFonts w:cstheme="minorBidi" w:eastAsiaTheme="minorHAnsi"/>
          <w:color w:themeColor="text1" w:val="000000"/>
        </w:rPr>
      </w:pPr>
      <w:r>
        <w:rPr>
          <w:color w:themeColor="text1" w:val="000000"/>
        </w:rPr>
        <w:t>- ŽDO Varaždin, Građansko-upravni odjel</w:t>
      </w:r>
    </w:p>
    <w:p w:rsidRDefault="008F38B9" w:rsidP="008F38B9" w:rsidR="008F38B9">
      <w:pPr>
        <w:jc w:val="both"/>
        <w:rPr>
          <w:color w:themeColor="text1" w:val="000000"/>
        </w:rPr>
      </w:pPr>
      <w:r>
        <w:rPr>
          <w:color w:themeColor="text1" w:val="000000"/>
        </w:rPr>
        <w:t>- SALUS NATURA d.o.o., Lopatinec, Ivana Gorana Kovačića 96</w:t>
      </w:r>
    </w:p>
    <w:p w:rsidRDefault="008F38B9" w:rsidP="008F38B9" w:rsidR="008F38B9">
      <w:pPr>
        <w:jc w:val="both"/>
        <w:rPr>
          <w:color w:themeColor="text1" w:val="000000"/>
        </w:rPr>
      </w:pPr>
      <w:r>
        <w:rPr>
          <w:color w:themeColor="text1" w:val="000000"/>
        </w:rPr>
        <w:t>-sudski registar ovog suda</w:t>
      </w:r>
    </w:p>
    <w:p w:rsidRDefault="008F38B9" w:rsidP="008F38B9" w:rsidR="008F38B9">
      <w:pPr>
        <w:jc w:val="both"/>
        <w:rPr>
          <w:color w:themeColor="text1" w:val="000000"/>
        </w:rPr>
      </w:pPr>
      <w:r>
        <w:rPr>
          <w:color w:themeColor="text1" w:val="000000"/>
        </w:rPr>
        <w:t>- e-Oglasna ploča suda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1E7" w:rsidR="005641E7">
      <w:r>
        <w:separator/>
      </w:r>
    </w:p>
  </w:endnote>
  <w:endnote w:id="0" w:type="continuationSeparator">
    <w:p w:rsidRDefault="005641E7" w:rsidR="005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1E7" w:rsidR="005641E7">
      <w:r>
        <w:separator/>
      </w:r>
    </w:p>
  </w:footnote>
  <w:footnote w:id="0" w:type="continuationSeparator">
    <w:p w:rsidRDefault="005641E7" w:rsidR="005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39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8B9" w:rsidP="008F38B9" w:rsidR="008F38B9">
    <w:pPr>
      <w:pStyle w:val="Zaglavlje"/>
      <w:jc w:val="right"/>
    </w:pPr>
    <w:r>
      <w:t>Poslovni broj: 2 St-379/16-9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A6E" w:rsidP="00C87A6E" w:rsidR="00C87A6E">
    <w:pPr>
      <w:pStyle w:val="Zaglavlje"/>
      <w:jc w:val="right"/>
    </w:pPr>
    <w:r>
      <w:t>P</w:t>
    </w:r>
    <w:r w:rsidR="0021073E">
      <w:t>oslovni broj: 2 St</w:t>
    </w:r>
    <w:r>
      <w:t>-</w:t>
    </w:r>
    <w:r w:rsidR="008F38B9">
      <w:t>379/16-9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1B1E38"/>
    <w:rsid w:val="001D5F48"/>
    <w:rsid w:val="0021073E"/>
    <w:rsid w:val="00242530"/>
    <w:rsid w:val="002505A8"/>
    <w:rsid w:val="00284860"/>
    <w:rsid w:val="0029205A"/>
    <w:rsid w:val="002D0BEC"/>
    <w:rsid w:val="002D6128"/>
    <w:rsid w:val="00353148"/>
    <w:rsid w:val="003976EA"/>
    <w:rsid w:val="003A1193"/>
    <w:rsid w:val="003B3B1A"/>
    <w:rsid w:val="003C2362"/>
    <w:rsid w:val="003F44A9"/>
    <w:rsid w:val="00401C0E"/>
    <w:rsid w:val="00412896"/>
    <w:rsid w:val="0044166A"/>
    <w:rsid w:val="004F6830"/>
    <w:rsid w:val="005534BF"/>
    <w:rsid w:val="005641E7"/>
    <w:rsid w:val="00577999"/>
    <w:rsid w:val="005B334C"/>
    <w:rsid w:val="005C3B0D"/>
    <w:rsid w:val="006074EE"/>
    <w:rsid w:val="00627F07"/>
    <w:rsid w:val="00651598"/>
    <w:rsid w:val="00660058"/>
    <w:rsid w:val="006606AE"/>
    <w:rsid w:val="00666F7F"/>
    <w:rsid w:val="00693831"/>
    <w:rsid w:val="006E0741"/>
    <w:rsid w:val="006F766D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4BA"/>
    <w:rsid w:val="00844A99"/>
    <w:rsid w:val="00867882"/>
    <w:rsid w:val="008A0481"/>
    <w:rsid w:val="008B7218"/>
    <w:rsid w:val="008E135D"/>
    <w:rsid w:val="008F38B9"/>
    <w:rsid w:val="00923733"/>
    <w:rsid w:val="00927DAA"/>
    <w:rsid w:val="00934350"/>
    <w:rsid w:val="00941173"/>
    <w:rsid w:val="00973E98"/>
    <w:rsid w:val="00975311"/>
    <w:rsid w:val="00A8565B"/>
    <w:rsid w:val="00AA12C3"/>
    <w:rsid w:val="00AB039A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D554E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832E4"/>
    <w:rsid w:val="00EF43EB"/>
    <w:rsid w:val="00F04C11"/>
    <w:rsid w:val="00F16A92"/>
    <w:rsid w:val="00F54162"/>
    <w:rsid w:val="00F75F1B"/>
    <w:rsid w:val="00F95EF3"/>
    <w:rsid w:val="00FE2772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554E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CD554E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AB0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3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3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3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3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554E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CD554E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AB0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3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3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3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3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7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2016.</izvorni_sadrzaj>
    <derivirana_varijabla naziv="DomainObject.Predmet.DatumRjesavanja_1">16.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NATURA društvo s ograničenom odgovornošću za proizvodnju, trgovinu i usluge</izvorni_sadrzaj>
    <derivirana_varijabla naziv="DomainObject.Predmet.ProtustrankaFormated_1">  SALUS NATURA društvo s ograničenom odgovornošću za proizvodnju, trgovinu i usluge</derivirana_varijabla>
  </DomainObject.Predmet.ProtustrankaFormated>
  <DomainObject.Predmet.ProtustrankaFormatedOIB>
    <izvorni_sadrzaj>  SALUS NATURA društvo s ograničenom odgovornošću za proizvodnju, trgovinu i usluge, OIB 06950783674</izvorni_sadrzaj>
    <derivirana_varijabla naziv="DomainObject.Predmet.ProtustrankaFormatedOIB_1">  SALUS NATURA društvo s ograničenom odgovornošću za proizvodnju, trgovinu i usluge, OIB 06950783674</derivirana_varijabla>
  </DomainObject.Predmet.ProtustrankaFormatedOIB>
  <DomainObject.Predmet.ProtustrankaFormatedWithAdress>
    <izvorni_sadrzaj> SALUS NATURA društvo s ograničenom odgovornošću za proizvodnju, trgovinu i usluge, Ivana Gorana Kovačića 96, 40000 Lopatinec</izvorni_sadrzaj>
    <derivirana_varijabla naziv="DomainObject.Predmet.ProtustrankaFormatedWithAdress_1"> SALUS NATURA društvo s ograničenom odgovornošću za proizvodnju, trgovinu i usluge, Ivana Gorana Kovačića 96, 40000 Lopatinec</derivirana_varijabla>
  </DomainObject.Predmet.ProtustrankaFormatedWithAdress>
  <DomainObject.Predmet.ProtustrankaFormatedWithAdressOIB>
    <izvorni_sadrzaj> SALUS NATURA društvo s ograničenom odgovornošću za proizvodnju, trgovinu i usluge, OIB 06950783674, Ivana Gorana Kovačića 96, 40000 Lopatinec</izvorni_sadrzaj>
    <derivirana_varijabla naziv="DomainObject.Predmet.ProtustrankaFormatedWithAdressOIB_1"> SALUS NATURA društvo s ograničenom odgovornošću za proizvodnju, trgovinu i usluge, OIB 06950783674, Ivana Gorana Kovačića 96, 40000 Lopatinec</derivirana_varijabla>
  </DomainObject.Predmet.ProtustrankaFormatedWithAdressOIB>
  <DomainObject.Predmet.ProtustrankaWithAdress>
    <izvorni_sadrzaj>SALUS NATURA društvo s ograničenom odgovornošću za proizvodnju, trgovinu i usluge Ivana Gorana Kovačića 96, 40000 Lopatinec</izvorni_sadrzaj>
    <derivirana_varijabla naziv="DomainObject.Predmet.ProtustrankaWithAdress_1">SALUS NATURA društvo s ograničenom odgovornošću za proizvodnju, trgovinu i usluge Ivana Gorana Kovačića 96, 40000 Lopatinec</derivirana_varijabla>
  </DomainObject.Predmet.ProtustrankaWithAdress>
  <DomainObject.Predmet.ProtustrankaWithAdressOIB>
    <izvorni_sadrzaj>SALUS NATURA društvo s ograničenom odgovornošću za proizvodnju, trgovinu i usluge, OIB 06950783674, Ivana Gorana Kovačića 96, 40000 Lopatinec</izvorni_sadrzaj>
    <derivirana_varijabla naziv="DomainObject.Predmet.ProtustrankaWithAdressOIB_1">SALUS NATURA društvo s ograničenom odgovornošću za proizvodnju, trgovinu i usluge, OIB 06950783674, Ivana Gorana Kovačića 96, 40000 Lopatinec</derivirana_varijabla>
  </DomainObject.Predmet.ProtustrankaWithAdressOIB>
  <DomainObject.Predmet.ProtustrankaNazivFormated>
    <izvorni_sadrzaj>SALUS NATURA društvo s ograničenom odgovornošću za proizvodnju, trgovinu i usluge</izvorni_sadrzaj>
    <derivirana_varijabla naziv="DomainObject.Predmet.ProtustrankaNazivFormated_1">SALUS NATURA društvo s ograničenom odgovornošću za proizvodnju, trgovinu i usluge</derivirana_varijabla>
  </DomainObject.Predmet.ProtustrankaNazivFormated>
  <DomainObject.Predmet.ProtustrankaNazivFormatedOIB>
    <izvorni_sadrzaj>SALUS NATURA društvo s ograničenom odgovornošću za proizvodnju, trgovinu i usluge, OIB 06950783674</izvorni_sadrzaj>
    <derivirana_varijabla naziv="DomainObject.Predmet.ProtustrankaNazivFormatedOIB_1">SALUS NATURA društvo s ograničenom odgovornošću za proizvodnju, trgovinu i usluge, OIB 06950783674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5162.80</izvorni_sadrzaj>
    <derivirana_varijabla naziv="DomainObject.Predmet.TrenutnaVrijednost_1">5162.80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SALUS NATURA društvo s ograničenom odgovornošću za proizvodnju, trgovinu i usluge</item>
    </izvorni_sadrzaj>
    <derivirana_varijabla naziv="DomainObject.Predmet.ProtuStrankaListFormated_1">
      <item>SALUS NATURA društvo s ograničenom odgovornošću za proizvodnju, trgovinu i usluge</item>
    </derivirana_varijabla>
  </DomainObject.Predmet.ProtuStrankaListFormated>
  <DomainObject.Predmet.ProtuStrankaListFormatedOIB>
    <izvorni_sadrzaj>
      <item>SALUS NATURA društvo s ograničenom odgovornošću za proizvodnju, trgovinu i usluge, OIB 06950783674</item>
    </izvorni_sadrzaj>
    <derivirana_varijabla naziv="DomainObject.Predmet.ProtuStrankaListFormatedOIB_1">
      <item>SALUS NATURA društvo s ograničenom odgovornošću za proizvodnju, trgovinu i usluge, OIB 06950783674</item>
    </derivirana_varijabla>
  </DomainObject.Predmet.ProtuStrankaListFormatedOIB>
  <DomainObject.Predmet.ProtuStrankaListFormatedWithAdress>
    <izvorni_sadrzaj>
      <item>SALUS NATURA društvo s ograničenom odgovornošću za proizvodnju, trgovinu i usluge, Ivana Gorana Kovačića 96, 40000 Lopatinec</item>
    </izvorni_sadrzaj>
    <derivirana_varijabla naziv="DomainObject.Predmet.ProtuStrankaListFormatedWithAdress_1">
      <item>SALUS NATURA društvo s ograničenom odgovornošću za proizvodnju, trgovinu i usluge, Ivana Gorana Kovačića 96, 40000 Lopatinec</item>
    </derivirana_varijabla>
  </DomainObject.Predmet.ProtuStrankaListFormatedWithAdress>
  <DomainObject.Predmet.ProtuStrankaListFormatedWithAdressOIB>
    <izvorni_sadrzaj>
      <item>SALUS NATURA društvo s ograničenom odgovornošću za proizvodnju, trgovinu i usluge, OIB 06950783674, Ivana Gorana Kovačića 96, 40000 Lopatinec</item>
    </izvorni_sadrzaj>
    <derivirana_varijabla naziv="DomainObject.Predmet.ProtuStrankaListFormatedWithAdressOIB_1">
      <item>SALUS NATURA društvo s ograničenom odgovornošću za proizvodnju, trgovinu i usluge, OIB 06950783674, Ivana Gorana Kovačića 96, 40000 Lopatinec</item>
    </derivirana_varijabla>
  </DomainObject.Predmet.ProtuStrankaListFormatedWithAdressOIB>
  <DomainObject.Predmet.ProtuStrankaListNazivFormated>
    <izvorni_sadrzaj>
      <item>SALUS NATURA društvo s ograničenom odgovornošću za proizvodnju, trgovinu i usluge</item>
    </izvorni_sadrzaj>
    <derivirana_varijabla naziv="DomainObject.Predmet.ProtuStrankaListNazivFormated_1">
      <item>SALUS NATURA društvo s ograničenom odgovornošću za proizvodnju, trgovinu i usluge</item>
    </derivirana_varijabla>
  </DomainObject.Predmet.ProtuStrankaListNazivFormated>
  <DomainObject.Predmet.ProtuStrankaListNazivFormatedOIB>
    <izvorni_sadrzaj>
      <item>SALUS NATURA društvo s ograničenom odgovornošću za proizvodnju, trgovinu i usluge, OIB 06950783674</item>
    </izvorni_sadrzaj>
    <derivirana_varijabla naziv="DomainObject.Predmet.ProtuStrankaListNazivFormatedOIB_1">
      <item>SALUS NATURA društvo s ograničenom odgovornošću za proizvodnju, trgovinu i usluge, OIB 06950783674</item>
    </derivirana_varijabla>
  </DomainObject.Predmet.ProtuStrankaListNazivFormatedOIB>
  <DomainObject.Predmet.OstaliListFormated>
    <izvorni_sadrzaj>
      <item>Sudski registar</item>
      <item>Tomislav Ključarić</item>
    </izvorni_sadrzaj>
    <derivirana_varijabla naziv="DomainObject.Predmet.OstaliListFormated_1">
      <item>Sudski registar</item>
      <item>Tomislav Ključarić</item>
    </derivirana_varijabla>
  </DomainObject.Predmet.OstaliListFormated>
  <DomainObject.Predmet.OstaliListFormatedOIB>
    <izvorni_sadrzaj>
      <item>Sudski registar</item>
      <item>Tomislav Ključarić, OIB 12156391251</item>
    </izvorni_sadrzaj>
    <derivirana_varijabla naziv="DomainObject.Predmet.OstaliListFormatedOIB_1">
      <item>Sudski registar</item>
      <item>Tomislav Ključarić, OIB 12156391251</item>
    </derivirana_varijabla>
  </DomainObject.Predmet.OstaliListFormatedOIB>
  <DomainObject.Predmet.OstaliListFormatedWithAdress>
    <izvorni_sadrzaj>
      <item>Sudski registar</item>
      <item>Tomislav Ključarić, Lopatinec, I. G. Kovačića 96, 40000 Lopatinec</item>
    </izvorni_sadrzaj>
    <derivirana_varijabla naziv="DomainObject.Predmet.OstaliListFormatedWithAdress_1">
      <item>Sudski registar</item>
      <item>Tomislav Ključarić, Lopatinec, I. G. Kovačića 96, 40000 Lopatinec</item>
    </derivirana_varijabla>
  </DomainObject.Predmet.OstaliListFormatedWithAdress>
  <DomainObject.Predmet.OstaliListFormatedWithAdressOIB>
    <izvorni_sadrzaj>
      <item>Sudski registar</item>
      <item>Tomislav Ključarić, OIB 12156391251, Lopatinec, I. G. Kovačića 96, 40000 Lopatinec</item>
    </izvorni_sadrzaj>
    <derivirana_varijabla naziv="DomainObject.Predmet.OstaliListFormatedWithAdressOIB_1">
      <item>Sudski registar</item>
      <item>Tomislav Ključarić, OIB 12156391251, Lopatinec, I. G. Kovačića 96, 40000 Lopatinec</item>
    </derivirana_varijabla>
  </DomainObject.Predmet.OstaliListFormatedWithAdressOIB>
  <DomainObject.Predmet.OstaliListNazivFormated>
    <izvorni_sadrzaj>
      <item>Sudski registar</item>
      <item>Tomislav Ključarić</item>
    </izvorni_sadrzaj>
    <derivirana_varijabla naziv="DomainObject.Predmet.OstaliListNazivFormated_1">
      <item>Sudski registar</item>
      <item>Tomislav Ključarić</item>
    </derivirana_varijabla>
  </DomainObject.Predmet.OstaliListNazivFormated>
  <DomainObject.Predmet.OstaliListNazivFormatedOIB>
    <izvorni_sadrzaj>
      <item>Sudski registar</item>
      <item>Tomislav Ključarić, OIB 12156391251</item>
    </izvorni_sadrzaj>
    <derivirana_varijabla naziv="DomainObject.Predmet.OstaliListNazivFormatedOIB_1">
      <item>Sudski registar</item>
      <item>Tomislav Ključarić, OIB 12156391251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SALUS NATURA društvo s ograničenom odgovornošću za proizvodnju, trgovinu i usluge</izvorni_sadrzaj>
    <derivirana_varijabla naziv="DomainObject.Predmet.ProtustrankaIDrugi_1">SALUS NATURA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SALUS NATURA društvo s ograničenom odgovornošću za proizvodnju, trgovinu i usluge, OIB 06950783674, Ivana Gorana Kovačića 96, 40000 Lopatinec</izvorni_sadrzaj>
    <derivirana_varijabla naziv="DomainObject.Predmet.ProtustrankaIDrugiAdressOIB_1">SALUS NATURA društvo s ograničenom odgovornošću za proizvodnju, trgovinu i usluge, OIB 06950783674, Ivana Gorana Kovačića 96,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lipnja 2016.</izvorni_sadrzaj>
    <derivirana_varijabla naziv="DomainObject.Predmet.OdlukaRjesenje.DatumDonosenjaOdluke_1">16. lipnja 2016.</derivirana_varijabla>
  </DomainObject.Predmet.OdlukaRjesenje.DatumDonosenjaOdluke>
  <DomainObject.Predmet.OdlukaRjesenje.DatumPravomocnosti>
    <izvorni_sadrzaj>4. srpnja 2016.</izvorni_sadrzaj>
    <derivirana_varijabla naziv="DomainObject.Predmet.OdlukaRjesenje.DatumPravomocnosti_1">4. srpnja 2016.</derivirana_varijabla>
  </DomainObject.Predmet.OdlukaRjesenje.DatumPravomocnosti>
  <DomainObject.Predmet.OdlukaRjesenje.Oznaka>
    <izvorni_sadrzaj>St-379/2016-8</izvorni_sadrzaj>
    <derivirana_varijabla naziv="DomainObject.Predmet.OdlukaRjesenje.Oznaka_1">St-379/2016-8</derivirana_varijabla>
  </DomainObject.Predmet.OdlukaRjesenje.Oznaka>
  <DomainObject.Predmet.SudioniciListNaziv>
    <izvorni_sadrzaj>
      <item>Financijska agencija</item>
      <item>SALUS NATURA društvo s ograničenom odgovornošću za proizvodnju, trgovinu i usluge</item>
      <item>Sudski registar</item>
      <item>Tomislav Ključarić</item>
    </izvorni_sadrzaj>
    <derivirana_varijabla naziv="DomainObject.Predmet.SudioniciListNaziv_1">
      <item>Financijska agencija</item>
      <item>SALUS NATURA društvo s ograničenom odgovornošću za proizvodnju, trgovinu i usluge</item>
      <item>Sudski registar</item>
      <item>Tomislav Ključarić</item>
    </derivirana_varijabla>
  </DomainObject.Predmet.SudioniciListNaziv>
  <DomainObject.Predmet.SudioniciListAdressOIB>
    <izvorni_sadrzaj>
      <item>Financijska agencija, OIB 85821130368, A. Cesarca 2,42000 Varaždin</item>
      <item>SALUS NATURA društvo s ograničenom odgovornošću za proizvodnju, trgovinu i usluge, OIB 06950783674, Ivana Gorana Kovačića 96,40000 Lopatinec</item>
      <item>Sudski registar</item>
      <item>Tomislav Ključarić, OIB 12156391251, Lopatinec, I. G. Kovačića 96,40000 Lopatinec</item>
    </izvorni_sadrzaj>
    <derivirana_varijabla naziv="DomainObject.Predmet.SudioniciListAdressOIB_1">
      <item>Financijska agencija, OIB 85821130368, A. Cesarca 2,42000 Varaždin</item>
      <item>SALUS NATURA društvo s ograničenom odgovornošću za proizvodnju, trgovinu i usluge, OIB 06950783674, Ivana Gorana Kovačića 96,40000 Lopatinec</item>
      <item>Sudski registar</item>
      <item>Tomislav Ključarić, OIB 12156391251, Lopatinec, I. G. Kovačića 96,40000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06950783674</item>
      <item>, OIB null</item>
      <item>, OIB 12156391251</item>
    </izvorni_sadrzaj>
    <derivirana_varijabla naziv="DomainObject.Predmet.SudioniciListNazivOIB_1">
      <item>, OIB 85821130368</item>
      <item>, OIB 06950783674</item>
      <item>, OIB null</item>
      <item>, OIB 12156391251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D6997-4A71-4042-9D96-E9E6185B7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228</properties:Words>
  <properties:Characters>1125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2016-07-29T12:23:00Z</dcterms:created>
  <dc:creator>zvukelic</dc:creator>
  <cp:lastModifiedBy>Marko Makaj</cp:lastModifiedBy>
  <cp:lastPrinted>2016-07-29T12:23:00Z</cp:lastPrinted>
  <dcterms:modified xmlns:xsi="http://www.w3.org/2001/XMLSchema-instance" xsi:type="dcterms:W3CDTF">2016-07-29T12:24:00Z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