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3f1a" w14:paraId="0e63f1a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A50B3F">
        <w:t>6</w:t>
      </w:r>
      <w:r w:rsidR="0018118F">
        <w:t xml:space="preserve">. </w:t>
      </w:r>
      <w:r w:rsidR="00A50B3F">
        <w:t>ožujka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F37EF">
        <w:t>GULAM GRUPA d.o.o., Pirovac, Kralja Zvonimira 30, OIB: 83465508315</w:t>
      </w:r>
      <w:r w:rsidR="0039437A" w:rsidRPr="0039437A">
        <w:t>,</w:t>
      </w:r>
      <w:r w:rsidR="00EF3F9E">
        <w:t xml:space="preserve"> </w:t>
      </w:r>
      <w:r w:rsidR="0080770A">
        <w:rPr>
          <w:color w:themeColor="text1" w:val="000000"/>
        </w:rPr>
        <w:t>20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F37EF">
        <w:t>GULAM GRUPA d.o.o., Pirovac, Kralja Zvonimira 30, OIB: 83465508315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80770A">
        <w:rPr>
          <w:color w:themeColor="text1" w:val="000000"/>
        </w:rPr>
        <w:t>20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80770A">
        <w:rPr>
          <w:color w:themeColor="text1" w:val="000000"/>
        </w:rPr>
        <w:t>10</w:t>
      </w:r>
      <w:r w:rsidR="002E2C67" w:rsidRPr="006963FB">
        <w:rPr>
          <w:color w:themeColor="text1" w:val="000000"/>
        </w:rPr>
        <w:t>,</w:t>
      </w:r>
      <w:r w:rsidR="006F37EF">
        <w:rPr>
          <w:color w:themeColor="text1" w:val="000000"/>
        </w:rPr>
        <w:t>45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25759D" w:rsidRPr="0025759D">
        <w:rPr>
          <w:color w:themeColor="text1" w:val="000000"/>
        </w:rPr>
        <w:t>Tomislav Čoga iz Zagreba, Vranovinski ogranak I 2, OIB: 82870226709</w:t>
      </w:r>
      <w:r w:rsidR="00EF3F9E" w:rsidRPr="0025759D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6F37EF">
        <w:t>GULAM GRUPA d.o.o., Pirovac, Kralja Zvonimira 30, OIB: 83465508315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80770A">
        <w:t>6. ožujka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80770A">
        <w:rPr>
          <w:color w:themeColor="text1" w:val="000000"/>
        </w:rPr>
        <w:t>27. veljače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6F37EF">
        <w:rPr>
          <w:color w:themeColor="text1" w:val="000000"/>
        </w:rPr>
        <w:t>18.202,78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6F37EF">
        <w:rPr>
          <w:color w:themeColor="text1" w:val="000000"/>
        </w:rPr>
        <w:t>Sberbank</w:t>
      </w:r>
      <w:r w:rsidR="0018118F">
        <w:rPr>
          <w:color w:themeColor="text1" w:val="000000"/>
        </w:rPr>
        <w:t xml:space="preserve"> d.d.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80770A">
        <w:rPr>
          <w:color w:themeColor="text1" w:val="000000"/>
        </w:rPr>
        <w:t>27. 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80770A">
        <w:rPr>
          <w:color w:themeColor="text1" w:val="000000"/>
        </w:rPr>
        <w:t>17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6F37EF">
        <w:rPr>
          <w:color w:themeColor="text1" w:val="000000"/>
        </w:rPr>
        <w:t>18.767,43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80770A">
        <w:rPr>
          <w:color w:themeColor="text1" w:val="000000"/>
        </w:rPr>
        <w:t>382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0770A">
        <w:rPr>
          <w:color w:themeColor="text1" w:val="000000"/>
        </w:rPr>
        <w:t>20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042D89" w:rsidP="00042D89" w:rsidR="00300792" w:rsidRPr="00F41C5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300792">
        <w:t>S</w:t>
      </w:r>
      <w:r w:rsidR="00300792" w:rsidRPr="00F41C5D">
        <w:t>udska savjetnica</w:t>
      </w:r>
    </w:p>
    <w:p w:rsidRDefault="00042D89" w:rsidP="00042D89" w:rsidR="0030079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0792">
        <w:t>Jelena Radoš</w:t>
      </w:r>
      <w:r>
        <w:t>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80770A" w:rsidP="0080770A" w:rsidR="0080770A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</w:t>
      </w:r>
      <w:r>
        <w:t xml:space="preserve"> Šibenik</w:t>
      </w:r>
      <w:r w:rsidRPr="00240F6B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>
        <w:t>Šibenik</w:t>
      </w:r>
      <w:r w:rsidR="00CD74AB">
        <w:t xml:space="preserve">, </w:t>
      </w:r>
      <w:r w:rsidR="00CD74AB" w:rsidRPr="00050593">
        <w:t>Građansko-upravnom odjelu</w:t>
      </w:r>
      <w:r w:rsidR="00CD74AB">
        <w:t>,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8118F">
        <w:t>Šibenik,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Šibenik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 xml:space="preserve">Registru ovog suda </w:t>
      </w:r>
      <w:r>
        <w:t xml:space="preserve">SS Šibenik </w:t>
      </w:r>
      <w:r w:rsidRPr="00050593">
        <w:t>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SS Šibenik</w:t>
      </w:r>
      <w:r w:rsidRPr="00050593">
        <w:t xml:space="preserve"> 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9B2932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A50B3F">
      <w:t>8</w:t>
    </w:r>
    <w:r w:rsidR="006F37EF">
      <w:t>0</w:t>
    </w:r>
    <w:r w:rsidR="00FF7294">
      <w:t>/</w:t>
    </w:r>
    <w:r w:rsidR="0018118F">
      <w:t>2017-</w:t>
    </w:r>
    <w:r w:rsidR="00A50B3F">
      <w:t>10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6F37EF">
      <w:t>80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6F37EF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2D89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5759D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6F37EF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0770A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B2932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0B3F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GULAM GRUPA d.o.o. za trgovinu i usluge</izvorni_sadrzaj>
    <derivirana_varijabla naziv="DomainObject.Predmet.ProtustrankaFormated_1">  GULAM GRUPA d.o.o. za trgovinu i usluge</derivirana_varijabla>
  </DomainObject.Predmet.ProtustrankaFormated>
  <DomainObject.Predmet.ProtustrankaFormatedOIB>
    <izvorni_sadrzaj>  GULAM GRUPA d.o.o. za trgovinu i usluge, OIB 83465508315</izvorni_sadrzaj>
    <derivirana_varijabla naziv="DomainObject.Predmet.ProtustrankaFormatedOIB_1">  GULAM GRUPA d.o.o. za trgovinu i usluge, OIB 83465508315</derivirana_varijabla>
  </DomainObject.Predmet.ProtustrankaFormatedOIB>
  <DomainObject.Predmet.ProtustrankaFormatedWithAdress>
    <izvorni_sadrzaj> GULAM GRUPA d.o.o. za trgovinu i usluge, Kralja Zvonimira 30, 22213 Pirovac</izvorni_sadrzaj>
    <derivirana_varijabla naziv="DomainObject.Predmet.ProtustrankaFormatedWithAdress_1"> GULAM GRUPA d.o.o. za trgovinu i usluge, Kralja Zvonimira 30, 22213 Pirovac</derivirana_varijabla>
  </DomainObject.Predmet.ProtustrankaFormatedWithAdress>
  <DomainObject.Predmet.ProtustrankaFormatedWithAdressOIB>
    <izvorni_sadrzaj> GULAM GRUPA d.o.o. za trgovinu i usluge, OIB 83465508315, Kralja Zvonimira 30, 22213 Pirovac</izvorni_sadrzaj>
    <derivirana_varijabla naziv="DomainObject.Predmet.ProtustrankaFormatedWithAdressOIB_1"> GULAM GRUPA d.o.o. za trgovinu i usluge, OIB 83465508315, Kralja Zvonimira 30, 22213 Pirovac</derivirana_varijabla>
  </DomainObject.Predmet.ProtustrankaFormatedWithAdressOIB>
  <DomainObject.Predmet.ProtustrankaWithAdress>
    <izvorni_sadrzaj>GULAM GRUPA d.o.o. za trgovinu i usluge Kralja Zvonimira 30, 22213 Pirovac</izvorni_sadrzaj>
    <derivirana_varijabla naziv="DomainObject.Predmet.ProtustrankaWithAdress_1">GULAM GRUPA d.o.o. za trgovinu i usluge Kralja Zvonimira 30, 22213 Pirovac</derivirana_varijabla>
  </DomainObject.Predmet.ProtustrankaWithAdress>
  <DomainObject.Predmet.ProtustrankaWithAdressOIB>
    <izvorni_sadrzaj>GULAM GRUPA d.o.o. za trgovinu i usluge, OIB 83465508315, Kralja Zvonimira 30, 22213 Pirovac</izvorni_sadrzaj>
    <derivirana_varijabla naziv="DomainObject.Predmet.ProtustrankaWithAdressOIB_1">GULAM GRUPA d.o.o. za trgovinu i usluge, OIB 83465508315, Kralja Zvonimira 30, 22213 Pirovac</derivirana_varijabla>
  </DomainObject.Predmet.ProtustrankaWithAdressOIB>
  <DomainObject.Predmet.ProtustrankaNazivFormated>
    <izvorni_sadrzaj>GULAM GRUPA d.o.o. za trgovinu i usluge</izvorni_sadrzaj>
    <derivirana_varijabla naziv="DomainObject.Predmet.ProtustrankaNazivFormated_1">GULAM GRUPA d.o.o. za trgovinu i usluge</derivirana_varijabla>
  </DomainObject.Predmet.ProtustrankaNazivFormated>
  <DomainObject.Predmet.ProtustrankaNazivFormatedOIB>
    <izvorni_sadrzaj>GULAM GRUPA d.o.o. za trgovinu i usluge, OIB 83465508315</izvorni_sadrzaj>
    <derivirana_varijabla naziv="DomainObject.Predmet.ProtustrankaNazivFormatedOIB_1">GULAM GRUPA d.o.o. za trgovinu i usluge, OIB 83465508315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GULAM GRUPA d.o.o. za trgovinu i usluge</item>
    </izvorni_sadrzaj>
    <derivirana_varijabla naziv="DomainObject.Predmet.ProtuStrankaListFormated_1">
      <item>GULAM GRUPA d.o.o. za trgovinu i usluge</item>
    </derivirana_varijabla>
  </DomainObject.Predmet.ProtuStrankaListFormated>
  <DomainObject.Predmet.ProtuStrankaListFormatedOIB>
    <izvorni_sadrzaj>
      <item>GULAM GRUPA d.o.o. za trgovinu i usluge, OIB 83465508315</item>
    </izvorni_sadrzaj>
    <derivirana_varijabla naziv="DomainObject.Predmet.ProtuStrankaListFormatedOIB_1">
      <item>GULAM GRUPA d.o.o. za trgovinu i usluge, OIB 83465508315</item>
    </derivirana_varijabla>
  </DomainObject.Predmet.ProtuStrankaListFormatedOIB>
  <DomainObject.Predmet.ProtuStrankaListFormatedWithAdress>
    <izvorni_sadrzaj>
      <item>GULAM GRUPA d.o.o. za trgovinu i usluge, Kralja Zvonimira 30, 22213 Pirovac</item>
    </izvorni_sadrzaj>
    <derivirana_varijabla naziv="DomainObject.Predmet.ProtuStrankaListFormatedWithAdress_1">
      <item>GULAM GRUPA d.o.o. za trgovinu i usluge, Kralja Zvonimira 30, 22213 Pirovac</item>
    </derivirana_varijabla>
  </DomainObject.Predmet.ProtuStrankaListFormatedWithAdress>
  <DomainObject.Predmet.ProtuStrankaListFormatedWithAdressOIB>
    <izvorni_sadrzaj>
      <item>GULAM GRUPA d.o.o. za trgovinu i usluge, OIB 83465508315, Kralja Zvonimira 30, 22213 Pirovac</item>
    </izvorni_sadrzaj>
    <derivirana_varijabla naziv="DomainObject.Predmet.ProtuStrankaListFormatedWithAdressOIB_1">
      <item>GULAM GRUPA d.o.o. za trgovinu i usluge, OIB 83465508315, Kralja Zvonimira 30, 22213 Pirovac</item>
    </derivirana_varijabla>
  </DomainObject.Predmet.ProtuStrankaListFormatedWithAdressOIB>
  <DomainObject.Predmet.ProtuStrankaListNazivFormated>
    <izvorni_sadrzaj>
      <item>GULAM GRUPA d.o.o. za trgovinu i usluge</item>
    </izvorni_sadrzaj>
    <derivirana_varijabla naziv="DomainObject.Predmet.ProtuStrankaListNazivFormated_1">
      <item>GULAM GRUPA d.o.o. za trgovinu i usluge</item>
    </derivirana_varijabla>
  </DomainObject.Predmet.ProtuStrankaListNazivFormated>
  <DomainObject.Predmet.ProtuStrankaListNazivFormatedOIB>
    <izvorni_sadrzaj>
      <item>GULAM GRUPA d.o.o. za trgovinu i usluge, OIB 83465508315</item>
    </izvorni_sadrzaj>
    <derivirana_varijabla naziv="DomainObject.Predmet.ProtuStrankaListNazivFormatedOIB_1">
      <item>GULAM GRUPA d.o.o. za trgovinu i usluge, OIB 83465508315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GULAM GRUPA d.o.o. za trgovinu i usluge</izvorni_sadrzaj>
    <derivirana_varijabla naziv="DomainObject.Predmet.ProtustrankaIDrugi_1">GULAM GRUPA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GULAM GRUPA d.o.o. za trgovinu i usluge, OIB 83465508315, Kralja Zvonimira 30, 22213 Pirovac</izvorni_sadrzaj>
    <derivirana_varijabla naziv="DomainObject.Predmet.ProtustrankaIDrugiAdressOIB_1">GULAM GRUPA d.o.o. za trgovinu i usluge, OIB 83465508315, Kralja Zvonimira 30,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GULAM GRUPA d.o.o. za trgovinu i usluge</item>
    </izvorni_sadrzaj>
    <derivirana_varijabla naziv="DomainObject.Predmet.SudioniciListNaziv_1">
      <item>Financijska agencija</item>
      <item>GULAM GRUPA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GULAM GRUPA d.o.o. za trgovinu i usluge, OIB 83465508315, Kralja Zvonimira 30,22213 Pirovac</item>
    </izvorni_sadrzaj>
    <derivirana_varijabla naziv="DomainObject.Predmet.SudioniciListAdressOIB_1">
      <item>Financijska agencija, OIB 85821130368, Ulica grada Vukovara 70,10000 Zagreb</item>
      <item>GULAM GRUPA d.o.o. za trgovinu i usluge, OIB 83465508315, Kralja Zvonimira 30,22213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83465508315</item>
    </izvorni_sadrzaj>
    <derivirana_varijabla naziv="DomainObject.Predmet.SudioniciListNazivOIB_1">
      <item>, OIB 85821130368</item>
      <item>, OIB 83465508315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1DDEC-5754-4B43-841B-3BCECC8E10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1020</properties:Words>
  <properties:Characters>5519</properties:Characters>
  <properties:Lines>129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2017-11-20T08:10:00Z</dcterms:created>
  <dc:creator>Administrator</dc:creator>
  <cp:lastModifiedBy>Jelena Radoš</cp:lastModifiedBy>
  <cp:lastPrinted>2017-11-20T08:19:00Z</cp:lastPrinted>
  <dcterms:modified xmlns:xsi="http://www.w3.org/2001/XMLSchema-instance" xsi:type="dcterms:W3CDTF">2017-11-20T08:21:00Z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