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dc33" w14:paraId="ccedc33" w:rsidRDefault="00AE649C" w:rsidP="000556D9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556D9" w:rsidP="000556D9" w:rsidR="00AE649C" w:rsidRPr="00B76F3C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556D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St-262/16-4</w:t>
      </w:r>
      <w:r w:rsidR="00EA1C6D">
        <w:tab/>
      </w:r>
    </w:p>
    <w:p w:rsidRDefault="000556D9" w:rsidP="000556D9" w:rsidR="000556D9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556D9" w:rsidP="000556D9" w:rsidR="000556D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556D9" w:rsidP="000556D9" w:rsidR="000556D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556D9" w:rsidP="000556D9" w:rsidR="000556D9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556D9" w:rsidP="000556D9" w:rsidR="000556D9">
      <w:pPr>
        <w:spacing w:after="0"/>
        <w:jc w:val="right"/>
        <w:rPr>
          <w:lang w:eastAsia="hr-HR"/>
        </w:rPr>
      </w:pPr>
    </w:p>
    <w:p w:rsidRDefault="000556D9" w:rsidP="000556D9" w:rsidR="000556D9">
      <w:pPr>
        <w:spacing w:after="0"/>
        <w:jc w:val="right"/>
      </w:pPr>
    </w:p>
    <w:p w:rsidRDefault="000556D9" w:rsidP="000556D9" w:rsidR="000556D9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MALAC j.d.o.o., Koprivnica, Svilarska bb, OIB: 80425205803,  11. ožujka 2016. temeljem čl. 430. Stečajnog zakona („NN“ 71/15, u daljnjem tekstu SZ) objavljuje sljedeći</w:t>
      </w:r>
    </w:p>
    <w:p w:rsidRDefault="000556D9" w:rsidP="000556D9" w:rsidR="000556D9">
      <w:pPr>
        <w:spacing w:after="0"/>
        <w:jc w:val="center"/>
      </w:pPr>
    </w:p>
    <w:p w:rsidRDefault="000556D9" w:rsidP="000556D9" w:rsidR="000556D9">
      <w:pPr>
        <w:spacing w:after="0"/>
        <w:jc w:val="center"/>
      </w:pPr>
      <w:r>
        <w:t>OGLAS</w:t>
      </w:r>
    </w:p>
    <w:p w:rsidRDefault="000556D9" w:rsidP="000556D9" w:rsidR="000556D9">
      <w:pPr>
        <w:spacing w:after="0"/>
      </w:pPr>
    </w:p>
    <w:p w:rsidRDefault="000556D9" w:rsidP="000556D9" w:rsidR="000556D9">
      <w:pPr>
        <w:spacing w:after="0"/>
        <w:jc w:val="both"/>
      </w:pPr>
      <w:r>
        <w:t>1/</w:t>
      </w:r>
      <w:r>
        <w:tab/>
        <w:t>Utvrđuje se da ukupni iznos evidentiranog duga dužnika MALAC j.d.o.o., Koprivnica, Svilarska bb, OIB: 80425205803 iznosi 86.775,90 kn.</w:t>
      </w:r>
    </w:p>
    <w:p w:rsidRDefault="000556D9" w:rsidP="000556D9" w:rsidR="000556D9">
      <w:pPr>
        <w:spacing w:after="0"/>
        <w:jc w:val="both"/>
      </w:pPr>
    </w:p>
    <w:p w:rsidRDefault="000556D9" w:rsidP="000556D9" w:rsidR="000556D9">
      <w:pPr>
        <w:spacing w:after="0"/>
        <w:jc w:val="both"/>
      </w:pPr>
      <w:r>
        <w:t>2/</w:t>
      </w:r>
      <w:r>
        <w:tab/>
        <w:t xml:space="preserve"> Poziva se odgovorna osoba dužnika Zlatko Kolaček iz Bjelovara, I. Gregurića 15, OIB: 80599937450 da u roku od 15 dana od dana objave ovog oglasa na e-oglasnoj ploči suda podnese ovome sudu, pozivom na gornji broj spisa, javnobilježnički ovjerovljeni prokazni popis imovine i obveza dužnika na propisanom obrascu.</w:t>
      </w:r>
    </w:p>
    <w:p w:rsidRDefault="000556D9" w:rsidP="000556D9" w:rsidR="000556D9">
      <w:pPr>
        <w:spacing w:after="0"/>
        <w:jc w:val="both"/>
      </w:pPr>
    </w:p>
    <w:p w:rsidRDefault="000556D9" w:rsidP="000556D9" w:rsidR="000556D9">
      <w:pPr>
        <w:spacing w:after="0"/>
        <w:jc w:val="both"/>
      </w:pPr>
      <w:r>
        <w:t>3/</w:t>
      </w:r>
      <w:r>
        <w:tab/>
        <w:t>Upozorava se odgovorna osoba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556D9" w:rsidP="000556D9" w:rsidR="000556D9">
      <w:pPr>
        <w:spacing w:after="0"/>
      </w:pPr>
    </w:p>
    <w:p w:rsidRDefault="000556D9" w:rsidP="000556D9" w:rsidR="000556D9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556D9" w:rsidP="000556D9" w:rsidR="000556D9">
      <w:pPr>
        <w:spacing w:after="0"/>
        <w:jc w:val="both"/>
        <w:rPr>
          <w:color w:val="000000"/>
        </w:rPr>
      </w:pPr>
      <w:r>
        <w:tab/>
      </w:r>
    </w:p>
    <w:p w:rsidRDefault="000556D9" w:rsidP="000556D9" w:rsidR="000556D9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22026216 otvoren kod Hrvatske poštanske banke. </w:t>
      </w:r>
    </w:p>
    <w:p w:rsidRDefault="000556D9" w:rsidP="000556D9" w:rsidR="000556D9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556D9" w:rsidP="000556D9" w:rsidR="000556D9">
      <w:pPr>
        <w:spacing w:after="0"/>
        <w:jc w:val="both"/>
      </w:pPr>
    </w:p>
    <w:p w:rsidRDefault="000556D9" w:rsidP="000556D9" w:rsidR="000556D9">
      <w:pPr>
        <w:spacing w:after="0"/>
        <w:jc w:val="center"/>
      </w:pPr>
      <w:r>
        <w:lastRenderedPageBreak/>
        <w:t>U Varaždinu, 11. ožujka 2016.</w:t>
      </w:r>
    </w:p>
    <w:p w:rsidRDefault="000556D9" w:rsidP="000556D9" w:rsidR="000556D9">
      <w:pPr>
        <w:spacing w:after="0"/>
        <w:jc w:val="both"/>
      </w:pPr>
    </w:p>
    <w:p w:rsidRDefault="000556D9" w:rsidP="000556D9" w:rsidR="000556D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556D9" w:rsidP="000556D9" w:rsidR="000556D9">
      <w:pPr>
        <w:spacing w:after="0"/>
      </w:pPr>
    </w:p>
    <w:p w:rsidRDefault="000556D9" w:rsidP="000556D9" w:rsidR="000556D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0556D9" w:rsidR="00CB0EA4">
      <w:pPr>
        <w:pStyle w:val="Naslovdokumenta"/>
        <w:spacing w:after="0"/>
      </w:pPr>
    </w:p>
    <w:p w:rsidRDefault="0071688E" w:rsidP="000556D9" w:rsidR="0071688E">
      <w:pPr>
        <w:pStyle w:val="Poetniodjeljak"/>
        <w:spacing w:after="0"/>
      </w:pPr>
    </w:p>
    <w:p w:rsidRDefault="00A21F0D" w:rsidP="000556D9" w:rsidR="00A21F0D">
      <w:pPr>
        <w:pStyle w:val="NormaleSPIS"/>
        <w:spacing w:after="0"/>
        <w:rPr>
          <w:noProof/>
        </w:rPr>
      </w:pPr>
    </w:p>
    <w:p w:rsidRDefault="00DA0242" w:rsidP="000556D9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6D9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638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St-262/2016-4</izvorni_sadrzaj>
    <derivirana_varijabla naziv="DomainObject.Oznaka_1">St-262/2016-4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MALAC jednostavno društvo s ograničenom odgovornošću za ugostiteljstvo i usluge zastupanog po punomoćniku Zlatko Kolaček</izvorni_sadrzaj>
    <derivirana_varijabla naziv="DomainObject.Predmet.ProtustrankaFormated_1">  MALAC jednostavno društvo s ograničenom odgovornošću za ugostiteljstvo i usluge zastupanog po punomoćniku Zlatko Kolaček</derivirana_varijabla>
  </DomainObject.Predmet.ProtustrankaFormated>
  <DomainObject.Predmet.ProtustrankaFormatedOIB>
    <izvorni_sadrzaj>  MALAC jednostavno društvo s ograničenom odgovornošću za ugostiteljstvo i usluge, OIB 80425205803 zastupanog po punomoćniku Zlatko Kolaček</izvorni_sadrzaj>
    <derivirana_varijabla naziv="DomainObject.Predmet.ProtustrankaFormatedOIB_1">  MALAC jednostavno društvo s ograničenom odgovornošću za ugostiteljstvo i usluge, OIB 80425205803 zastupanog po punomoćniku Zlatko Kolaček</derivirana_varijabla>
  </DomainObject.Predmet.ProtustrankaFormatedOIB>
  <DomainObject.Predmet.ProtustrankaFormatedWithAdress>
    <izvorni_sadrzaj> MALAC jednostavno društvo s ograničenom odgovornošću za ugostiteljstvo i usluge, Svilarska bb, 48000 Koprivnica zastupanog po punomoćniku Zlatko Kolaček</izvorni_sadrzaj>
    <derivirana_varijabla naziv="DomainObject.Predmet.ProtustrankaFormatedWithAdress_1"> MALAC jednostavno društvo s ograničenom odgovornošću za ugostiteljstvo i usluge, Svilarska bb, 48000 Koprivnica zastupanog po punomoćniku Zlatko Kolaček</derivirana_varijabla>
  </DomainObject.Predmet.ProtustrankaFormatedWithAdress>
  <DomainObject.Predmet.ProtustrankaFormatedWithAdressOIB>
    <izvorni_sadrzaj> MALAC jednostavno društvo s ograničenom odgovornošću za ugostiteljstvo i usluge, OIB 80425205803, Svilarska bb, 48000 Koprivnica zastupanog po punomoćniku Zlatko Kolaček</izvorni_sadrzaj>
    <derivirana_varijabla naziv="DomainObject.Predmet.ProtustrankaFormatedWithAdressOIB_1"> MALAC jednostavno društvo s ograničenom odgovornošću za ugostiteljstvo i usluge, OIB 80425205803, Svilarska bb, 48000 Koprivnica zastupanog po punomoćniku Zlatko Kolaček</derivirana_varijabla>
  </DomainObject.Predmet.ProtustrankaFormatedWithAdressOIB>
  <DomainObject.Predmet.ProtustrankaWithAdress>
    <izvorni_sadrzaj>MALAC jednostavno društvo s ograničenom odgovornošću za ugostiteljstvo i usluge Svilarska bb, 48000 Koprivnica</izvorni_sadrzaj>
    <derivirana_varijabla naziv="DomainObject.Predmet.ProtustrankaWithAdress_1">MALAC jednostavno društvo s ograničenom odgovornošću za ugostiteljstvo i usluge Svilarska bb, 48000 Koprivnica</derivirana_varijabla>
  </DomainObject.Predmet.ProtustrankaWithAdress>
  <DomainObject.Predmet.ProtustrankaWithAdressOIB>
    <izvorni_sadrzaj>MALAC jednostavno društvo s ograničenom odgovornošću za ugostiteljstvo i usluge, OIB 80425205803, Svilarska bb, 48000 Koprivnica</izvorni_sadrzaj>
    <derivirana_varijabla naziv="DomainObject.Predmet.ProtustrankaWithAdressOIB_1">MALAC jednostavno društvo s ograničenom odgovornošću za ugostiteljstvo i usluge, OIB 80425205803, Svilarska bb, 48000 Koprivnica</derivirana_varijabla>
  </DomainObject.Predmet.ProtustrankaWithAdressOIB>
  <DomainObject.Predmet.ProtustrankaNazivFormated>
    <izvorni_sadrzaj>MALAC jednostavno društvo s ograničenom odgovornošću za ugostiteljstvo i usluge</izvorni_sadrzaj>
    <derivirana_varijabla naziv="DomainObject.Predmet.ProtustrankaNazivFormated_1">MALAC jednostavno društvo s ograničenom odgovornošću za ugostiteljstvo i usluge</derivirana_varijabla>
  </DomainObject.Predmet.ProtustrankaNazivFormated>
  <DomainObject.Predmet.ProtustrankaNazivFormatedOIB>
    <izvorni_sadrzaj>MALAC jednostavno društvo s ograničenom odgovornošću za ugostiteljstvo i usluge, OIB 80425205803</izvorni_sadrzaj>
    <derivirana_varijabla naziv="DomainObject.Predmet.ProtustrankaNazivFormatedOIB_1">MALAC jednostavno društvo s ograničenom odgovornošću za ugostiteljstvo i usluge, OIB 80425205803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86775.90</izvorni_sadrzaj>
    <derivirana_varijabla naziv="DomainObject.Predmet.TrenutnaVrijednost_1">86775.90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MALAC jednostavno društvo s ograničenom odgovornošću za ugostiteljstvo i usluge zastupanog po punomoćniku Zlatko Kolaček</item>
    </izvorni_sadrzaj>
    <derivirana_varijabla naziv="DomainObject.Predmet.ProtuStrankaListFormated_1">
      <item>MALAC jednostavno društvo s ograničenom odgovornošću za ugostiteljstvo i usluge zastupanog po punomoćniku Zlatko Kolaček</item>
    </derivirana_varijabla>
  </DomainObject.Predmet.ProtuStrankaListFormated>
  <DomainObject.Predmet.ProtuStrankaListFormatedOIB>
    <izvorni_sadrzaj>
      <item>MALAC jednostavno društvo s ograničenom odgovornošću za ugostiteljstvo i usluge, OIB 80425205803 zastupanog po punomoćniku Zlatko Kolaček</item>
    </izvorni_sadrzaj>
    <derivirana_varijabla naziv="DomainObject.Predmet.ProtuStrankaListFormatedOIB_1">
      <item>MALAC jednostavno društvo s ograničenom odgovornošću za ugostiteljstvo i usluge, OIB 80425205803 zastupanog po punomoćniku Zlatko Kolaček</item>
    </derivirana_varijabla>
  </DomainObject.Predmet.ProtuStrankaListFormatedOIB>
  <DomainObject.Predmet.ProtuStrankaListFormatedWithAdress>
    <izvorni_sadrzaj>
      <item>MALAC jednostavno društvo s ograničenom odgovornošću za ugostiteljstvo i usluge, Svilarska bb, 48000 Koprivnica zastupanog po punomoćniku Zlatko Kolaček</item>
    </izvorni_sadrzaj>
    <derivirana_varijabla naziv="DomainObject.Predmet.ProtuStrankaListFormatedWithAdress_1">
      <item>MALAC jednostavno društvo s ograničenom odgovornošću za ugostiteljstvo i usluge, Svilarska bb, 48000 Koprivnica zastupanog po punomoćniku Zlatko Kolaček</item>
    </derivirana_varijabla>
  </DomainObject.Predmet.ProtuStrankaListFormatedWithAdress>
  <DomainObject.Predmet.ProtuStrankaListFormatedWithAdressOIB>
    <izvorni_sadrzaj>
      <item>MALAC jednostavno društvo s ograničenom odgovornošću za ugostiteljstvo i usluge, OIB 80425205803, Svilarska bb, 48000 Koprivnica zastupanog po punomoćniku Zlatko Kolaček</item>
    </izvorni_sadrzaj>
    <derivirana_varijabla naziv="DomainObject.Predmet.ProtuStrankaListFormatedWithAdressOIB_1">
      <item>MALAC jednostavno društvo s ograničenom odgovornošću za ugostiteljstvo i usluge, OIB 80425205803, Svilarska bb, 48000 Koprivnica zastupanog po punomoćniku Zlatko Kolaček</item>
    </derivirana_varijabla>
  </DomainObject.Predmet.ProtuStrankaListFormatedWithAdressOIB>
  <DomainObject.Predmet.ProtuStrankaListNazivFormated>
    <izvorni_sadrzaj>
      <item>MALAC jednostavno društvo s ograničenom odgovornošću za ugostiteljstvo i usluge</item>
    </izvorni_sadrzaj>
    <derivirana_varijabla naziv="DomainObject.Predmet.ProtuStrankaListNazivFormated_1">
      <item>MALAC jednostavno društvo s ograničenom odgovornošću za ugostiteljstvo i usluge</item>
    </derivirana_varijabla>
  </DomainObject.Predmet.ProtuStrankaListNazivFormated>
  <DomainObject.Predmet.ProtuStrankaListNazivFormatedOIB>
    <izvorni_sadrzaj>
      <item>MALAC jednostavno društvo s ograničenom odgovornošću za ugostiteljstvo i usluge, OIB 80425205803</item>
    </izvorni_sadrzaj>
    <derivirana_varijabla naziv="DomainObject.Predmet.ProtuStrankaListNazivFormatedOIB_1">
      <item>MALAC jednostavno društvo s ograničenom odgovornošću za ugostiteljstvo i usluge, OIB 80425205803</item>
    </derivirana_varijabla>
  </DomainObject.Predmet.ProtuStrankaListNazivFormatedOIB>
  <DomainObject.Predmet.OstaliListFormated>
    <izvorni_sadrzaj>
      <item>E-oglasna ploča</item>
      <item>Sudski registar</item>
      <item>Zlatko Kolaček punomoćnik sudionika u postupku MALAC jednostavno društvo s ograničenom odgovornošću za ugostiteljstvo i usluge</item>
    </izvorni_sadrzaj>
    <derivirana_varijabla naziv="DomainObject.Predmet.OstaliListFormated_1">
      <item>E-oglasna ploča</item>
      <item>Sudski registar</item>
      <item>Zlatko Kolaček punomoćnik sudionika u postupku MALAC jednostavno društvo s ograničenom odgovornošću za ugostiteljstvo i usluge</item>
    </derivirana_varijabla>
  </DomainObject.Predmet.OstaliListFormated>
  <DomainObject.Predmet.OstaliListFormatedOIB>
    <izvorni_sadrzaj>
      <item>E-oglasna ploča</item>
      <item>Sudski registar</item>
      <item>Zlatko Kolaček, OIB 80599937450 punomoćnik sudionika u postupku MALAC jednostavno društvo s ograničenom odgovornošću za ugostiteljstvo i usluge</item>
    </izvorni_sadrzaj>
    <derivirana_varijabla naziv="DomainObject.Predmet.OstaliListFormatedOIB_1">
      <item>E-oglasna ploča</item>
      <item>Sudski registar</item>
      <item>Zlatko Kolaček, OIB 80599937450 punomoćnik sudionika u postupku MALAC jednostavno društvo s ograničenom odgovornošću za ugostiteljstvo i usluge</item>
    </derivirana_varijabla>
  </DomainObject.Predmet.OstaliListFormatedOIB>
  <DomainObject.Predmet.OstaliListFormatedWithAdress>
    <izvorni_sadrzaj>
      <item>E-oglasna ploča</item>
      <item>Sudski registar</item>
      <item>Zlatko Kolaček, Ivana Gregurića 15, 43000 Bjelovar punomoćnik sudionika u postupku MALAC jednostavno društvo s ograničenom odgovornošću za ugostiteljstvo i usluge</item>
    </izvorni_sadrzaj>
    <derivirana_varijabla naziv="DomainObject.Predmet.OstaliListFormatedWithAdress_1">
      <item>E-oglasna ploča</item>
      <item>Sudski registar</item>
      <item>Zlatko Kolaček, Ivana Gregurića 15, 43000 Bjelovar punomoćnik sudionika u postupku MALAC jednostavno društvo s ograničenom odgovornošću za ugostiteljstvo i usluge</item>
    </derivirana_varijabla>
  </DomainObject.Predmet.OstaliListFormatedWithAdress>
  <DomainObject.Predmet.OstaliListFormatedWithAdressOIB>
    <izvorni_sadrzaj>
      <item>E-oglasna ploča</item>
      <item>Sudski registar</item>
      <item>Zlatko Kolaček, OIB 80599937450, Ivana Gregurića 15, 43000 Bjelovar punomoćnik sudionika u postupku MALAC jednostavno društvo s ograničenom odgovornošću za ugostiteljstvo i usluge</item>
    </izvorni_sadrzaj>
    <derivirana_varijabla naziv="DomainObject.Predmet.OstaliListFormatedWithAdressOIB_1">
      <item>E-oglasna ploča</item>
      <item>Sudski registar</item>
      <item>Zlatko Kolaček, OIB 80599937450, Ivana Gregurića 15, 43000 Bjelovar punomoćnik sudionika u postupku MALAC jednostavno društvo s ograničenom odgovornošću za ugostiteljstvo i usluge</item>
    </derivirana_varijabla>
  </DomainObject.Predmet.OstaliListFormatedWithAdressOIB>
  <DomainObject.Predmet.OstaliListNazivFormated>
    <izvorni_sadrzaj>
      <item>E-oglasna ploča</item>
      <item>Sudski registar</item>
      <item>Zlatko Kolaček</item>
    </izvorni_sadrzaj>
    <derivirana_varijabla naziv="DomainObject.Predmet.OstaliListNazivFormated_1">
      <item>E-oglasna ploča</item>
      <item>Sudski registar</item>
      <item>Zlatko Kolaček</item>
    </derivirana_varijabla>
  </DomainObject.Predmet.OstaliListNazivFormated>
  <DomainObject.Predmet.OstaliListNazivFormatedOIB>
    <izvorni_sadrzaj>
      <item>E-oglasna ploča</item>
      <item>Sudski registar</item>
      <item>Zlatko Kolaček, OIB 80599937450</item>
    </izvorni_sadrzaj>
    <derivirana_varijabla naziv="DomainObject.Predmet.OstaliListNazivFormatedOIB_1">
      <item>E-oglasna ploča</item>
      <item>Sudski registar</item>
      <item>Zlatko Kolaček, OIB 80599937450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St-262/2016-4</izvorni_sadrzaj>
    <derivirana_varijabla naziv="DomainObject.PoslovniBrojDokumenta_1">St-262/2016-4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MALAC jednostavno društvo s ograničenom odgovornošću za ugostiteljstvo i usluge</izvorni_sadrzaj>
    <derivirana_varijabla naziv="DomainObject.Predmet.ProtustrankaIDrugi_1">MALAC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MALAC jednostavno društvo s ograničenom odgovornošću za ugostiteljstvo i usluge, OIB 80425205803, Svilarska bb, 48000 Koprivnica</izvorni_sadrzaj>
    <derivirana_varijabla naziv="DomainObject.Predmet.ProtustrankaIDrugiAdressOIB_1">MALAC jednostavno društvo s ograničenom odgovornošću za ugostiteljstvo i usluge, OIB 80425205803, Svilarska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MALAC jednostavno društvo s ograničenom odgovornošću za ugostiteljstvo i usluge</item>
      <item>E-oglasna ploča</item>
      <item>Sudski registar</item>
      <item>Zlatko Kolaček</item>
    </izvorni_sadrzaj>
    <derivirana_varijabla naziv="DomainObject.Predmet.SudioniciListNaziv_1">
      <item>Financijska agencija</item>
      <item>MALAC jednostavno društvo s ograničenom odgovornošću za ugostiteljstvo i usluge</item>
      <item>E-oglasna ploča</item>
      <item>Sudski registar</item>
      <item>Zlatko Kolaček</item>
    </derivirana_varijabla>
  </DomainObject.Predmet.SudioniciListNaziv>
  <DomainObject.Predmet.SudioniciListAdressOIB>
    <izvorni_sadrzaj>
      <item>Financijska agencija, OIB 85821130368, A. Cesarca 2,42000 Varaždin</item>
      <item>MALAC jednostavno društvo s ograničenom odgovornošću za ugostiteljstvo i usluge, OIB 80425205803, Svilarska bb,48000 Koprivnica</item>
      <item>E-oglasna ploča</item>
      <item>Sudski registar</item>
      <item>Zlatko Kolaček, OIB 80599937450, Ivana Gregurića 15,43000 Bjelovar</item>
    </izvorni_sadrzaj>
    <derivirana_varijabla naziv="DomainObject.Predmet.SudioniciListAdressOIB_1">
      <item>Financijska agencija, OIB 85821130368, A. Cesarca 2,42000 Varaždin</item>
      <item>MALAC jednostavno društvo s ograničenom odgovornošću za ugostiteljstvo i usluge, OIB 80425205803, Svilarska bb,48000 Koprivnica</item>
      <item>E-oglasna ploča</item>
      <item>Sudski registar</item>
      <item>Zlatko Kolaček, OIB 80599937450, Ivana Gregurića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CF0B4-73F0-4A3A-8E0D-23E2A8758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2003</properties:Characters>
  <properties:Lines>53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2016-03-11T10:57:00Z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