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f04a4d0" w14:paraId="f04a4d0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88379E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674502">
              <w:rPr>
                <w:rFonts w:cs="Times New Roman" w:eastAsia="Times New Roman"/>
                <w:lang w:eastAsia="hr-HR"/>
              </w:rPr>
              <w:t>280</w:t>
            </w:r>
            <w:r w:rsidR="0088379E">
              <w:rPr>
                <w:rFonts w:cs="Times New Roman" w:eastAsia="Times New Roman"/>
                <w:lang w:eastAsia="hr-HR"/>
              </w:rPr>
              <w:t>/18-</w:t>
            </w:r>
            <w:r w:rsidR="00A86ED7">
              <w:rPr>
                <w:rFonts w:cs="Times New Roman" w:eastAsia="Times New Roman"/>
                <w:lang w:eastAsia="hr-HR"/>
              </w:rPr>
              <w:t>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674502">
        <w:rPr>
          <w:rFonts w:cs="Times New Roman" w:eastAsia="SimSun"/>
          <w:kern w:val="2"/>
          <w:lang w:bidi="hi-IN" w:eastAsia="zh-CN"/>
        </w:rPr>
        <w:t xml:space="preserve"> MARATON d.o.o., Donji Kraljevec, Kolodvorska 54, OIB: 09010678579</w:t>
      </w:r>
      <w:r w:rsidR="0088379E">
        <w:rPr>
          <w:rFonts w:cs="Times New Roman" w:eastAsia="SimSun"/>
          <w:kern w:val="2"/>
          <w:lang w:bidi="hi-IN" w:eastAsia="zh-CN"/>
        </w:rPr>
        <w:t xml:space="preserve">, </w:t>
      </w:r>
      <w:r w:rsidR="00A86ED7">
        <w:rPr>
          <w:rFonts w:cs="Times New Roman" w:eastAsia="SimSun"/>
          <w:kern w:val="2"/>
          <w:lang w:bidi="hi-IN" w:eastAsia="zh-CN"/>
        </w:rPr>
        <w:t>1. listopada</w:t>
      </w:r>
      <w:r w:rsidR="0088379E">
        <w:rPr>
          <w:rFonts w:cs="Times New Roman" w:eastAsia="SimSun"/>
          <w:kern w:val="2"/>
          <w:lang w:bidi="hi-IN" w:eastAsia="zh-CN"/>
        </w:rPr>
        <w:t xml:space="preserve"> </w:t>
      </w:r>
      <w:r w:rsidR="00EF7BA6">
        <w:rPr>
          <w:rFonts w:cs="Times New Roman"/>
        </w:rPr>
        <w:t>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A86ED7" w:rsidP="00F171BE" w:rsidR="00F171BE">
      <w:pPr>
        <w:spacing w:after="0"/>
        <w:jc w:val="center"/>
      </w:pPr>
      <w:r>
        <w:t>6. prosinca</w:t>
      </w:r>
      <w:r w:rsidR="00553DA8">
        <w:t xml:space="preserve"> </w:t>
      </w:r>
      <w:r w:rsidR="00A410D7">
        <w:t>2018</w:t>
      </w:r>
      <w:r w:rsidR="001A67FA">
        <w:t xml:space="preserve">. u </w:t>
      </w:r>
      <w:r>
        <w:t>09,1</w:t>
      </w:r>
      <w:r w:rsidR="00E044B8">
        <w:t>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674502">
        <w:t>ica</w:t>
      </w:r>
      <w:r w:rsidR="005F6CF9">
        <w:t xml:space="preserve"> </w:t>
      </w:r>
      <w:r w:rsidR="000A7AEF" w:rsidRPr="00B2631E">
        <w:t xml:space="preserve">dužnika, </w:t>
      </w:r>
      <w:r w:rsidR="00674502">
        <w:t>Zdenka Tisaj, Donji Kraljevec, Kolodvorska 54,</w:t>
      </w:r>
    </w:p>
    <w:p w:rsidRDefault="00674502" w:rsidP="008B3EE5" w:rsidR="00674502">
      <w:pPr>
        <w:numPr>
          <w:ilvl w:val="0"/>
          <w:numId w:val="4"/>
        </w:numPr>
        <w:spacing w:after="0"/>
        <w:jc w:val="both"/>
      </w:pPr>
      <w:r>
        <w:t>prokurista dužnika Josip Tisaj, Donji Kraljevec, Kolodvorska 54,</w:t>
      </w:r>
    </w:p>
    <w:p w:rsidRDefault="000A7AEF" w:rsidP="000A7AEF" w:rsidR="00674502" w:rsidRPr="00674502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553DA8" w:rsidRPr="00674502">
        <w:rPr>
          <w:rFonts w:cs="Times New Roman" w:eastAsia="SimSun"/>
          <w:kern w:val="2"/>
          <w:lang w:bidi="hi-IN" w:eastAsia="zh-CN"/>
        </w:rPr>
        <w:t xml:space="preserve"> </w:t>
      </w:r>
      <w:r w:rsidR="00674502">
        <w:rPr>
          <w:rFonts w:cs="Times New Roman" w:eastAsia="SimSun"/>
          <w:kern w:val="2"/>
          <w:lang w:bidi="hi-IN" w:eastAsia="zh-CN"/>
        </w:rPr>
        <w:t xml:space="preserve">MARATON d.o.o., Donji Kraljevec, Kolodvorska 54,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674502" w:rsidP="00674502" w:rsidR="008B3EE5">
      <w:pPr>
        <w:numPr>
          <w:ilvl w:val="0"/>
          <w:numId w:val="1"/>
        </w:numPr>
        <w:spacing w:after="0"/>
        <w:jc w:val="both"/>
      </w:pPr>
      <w:r>
        <w:t>Nalaže se direktorici</w:t>
      </w:r>
      <w:r w:rsidR="00D46852">
        <w:t xml:space="preserve"> </w:t>
      </w:r>
      <w:r w:rsidR="008B3EE5" w:rsidRPr="00412CB1">
        <w:t>dužnika</w:t>
      </w:r>
      <w:r>
        <w:t xml:space="preserve"> Zdenki Tisaj, Donji Kraljevec, Kolodvorska 54, OIB: 30989392187</w:t>
      </w:r>
      <w:r w:rsidR="00553DA8">
        <w:t>,</w:t>
      </w:r>
      <w:r w:rsidR="00D46852">
        <w:t xml:space="preserve"> </w:t>
      </w:r>
      <w:r w:rsidR="008B3EE5" w:rsidRPr="00412CB1">
        <w:t xml:space="preserve">da na zakazano ročište kod ovoga suda, </w:t>
      </w:r>
      <w:r w:rsidR="00A86ED7">
        <w:t>6. prosinca</w:t>
      </w:r>
      <w:r w:rsidR="00A410D7">
        <w:t xml:space="preserve"> 2018</w:t>
      </w:r>
      <w:r w:rsidR="001A67FA">
        <w:t xml:space="preserve">. u </w:t>
      </w:r>
      <w:r w:rsidR="00A86ED7">
        <w:t>09,10</w:t>
      </w:r>
      <w:r w:rsidR="008B3EE5" w:rsidRPr="00412CB1">
        <w:t xml:space="preserve"> sati, dostavi </w:t>
      </w:r>
      <w:r w:rsidR="00A410D7">
        <w:t>popis obveza i</w:t>
      </w:r>
      <w:r w:rsidR="008B3EE5" w:rsidRPr="00412CB1">
        <w:t xml:space="preserve"> imovine za dužnika</w:t>
      </w:r>
      <w:r w:rsidRPr="00674502">
        <w:rPr>
          <w:rFonts w:cs="Times New Roman" w:eastAsia="SimSun"/>
          <w:kern w:val="2"/>
          <w:lang w:bidi="hi-IN" w:eastAsia="zh-CN"/>
        </w:rPr>
        <w:t xml:space="preserve"> MARATON d.o.o., Donji Kraljevec, Kolodvorska 54, OIB: 09010678579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</w:t>
      </w:r>
      <w:r w:rsidR="00A410D7">
        <w:lastRenderedPageBreak/>
        <w:t>ima kakvih prava koja čine imovinu dužnika, te koje su obveze dužnika 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A86ED7">
        <w:rPr>
          <w:rFonts w:cs="Times New Roman"/>
        </w:rPr>
        <w:t>1. listopada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84B40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84B40" w:rsidP="00284B40" w:rsidR="00284B40">
      <w:pPr>
        <w:spacing w:after="0"/>
        <w:ind w:left="720"/>
        <w:jc w:val="both"/>
        <w:rPr>
          <w:rFonts w:cs="Times New Roman"/>
        </w:rPr>
      </w:pPr>
      <w:r>
        <w:rPr>
          <w:rFonts w:cs="Times New Roman"/>
        </w:rPr>
        <w:t>E-Oglasna ploča suda kao dostava za:</w:t>
      </w:r>
    </w:p>
    <w:p w:rsidRDefault="00284B40" w:rsidP="00284B40" w:rsidR="00284B40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284B40" w:rsidP="00284B40" w:rsidR="00284B40" w:rsidRPr="007021F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284B40" w:rsidP="00284B40" w:rsidR="00284B40" w:rsidRPr="00674502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Direktor</w:t>
      </w:r>
      <w:r w:rsidR="00674502">
        <w:t>ica</w:t>
      </w:r>
      <w:r>
        <w:t xml:space="preserve"> dužnika, </w:t>
      </w:r>
      <w:r w:rsidR="00674502">
        <w:t>Zdenka Tisaj, Donji Kraljevec, Kolodvorska 54,</w:t>
      </w:r>
    </w:p>
    <w:p w:rsidRDefault="00674502" w:rsidP="00284B40" w:rsidR="00674502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Prokurista dužnika, Josip Tisaj, Donji Kraljevec, Kolodvorska 54,</w:t>
      </w:r>
    </w:p>
    <w:p w:rsidRDefault="00284B40" w:rsidP="00284B40" w:rsidR="00284B40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 w:rsidR="00674502">
        <w:rPr>
          <w:rFonts w:cs="Times New Roman" w:eastAsia="SimSun"/>
          <w:kern w:val="2"/>
          <w:lang w:bidi="hi-IN" w:eastAsia="zh-CN"/>
        </w:rPr>
        <w:t xml:space="preserve">MARATON d.o.o., Donji Kraljevec, Kolodvorska 54, </w:t>
      </w:r>
    </w:p>
    <w:p w:rsidRDefault="00284B40" w:rsidP="00B2631E" w:rsidR="00284B40">
      <w:pPr>
        <w:jc w:val="both"/>
        <w:rPr>
          <w:rFonts w:cs="Times New Roman"/>
        </w:rPr>
      </w:pP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DC6" w:rsidP="00F171BE" w:rsidR="00482DC6">
      <w:pPr>
        <w:spacing w:after="0"/>
      </w:pPr>
      <w:r>
        <w:separator/>
      </w:r>
    </w:p>
  </w:endnote>
  <w:endnote w:id="0" w:type="continuationSeparator">
    <w:p w:rsidRDefault="00482DC6" w:rsidP="00F171BE" w:rsidR="00482DC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DC6" w:rsidP="00F171BE" w:rsidR="00482DC6">
      <w:pPr>
        <w:spacing w:after="0"/>
      </w:pPr>
      <w:r>
        <w:separator/>
      </w:r>
    </w:p>
  </w:footnote>
  <w:footnote w:id="0" w:type="continuationSeparator">
    <w:p w:rsidRDefault="00482DC6" w:rsidP="00F171BE" w:rsidR="00482DC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7CD">
          <w:rPr>
            <w:noProof/>
          </w:rPr>
          <w:t>2</w:t>
        </w:r>
        <w:r>
          <w:fldChar w:fldCharType="end"/>
        </w:r>
      </w:p>
    </w:sdtContent>
  </w:sdt>
  <w:p w:rsidRDefault="00674502" w:rsidR="00E834D1">
    <w:pPr>
      <w:pStyle w:val="Zaglavlje"/>
    </w:pPr>
    <w:r>
      <w:tab/>
    </w:r>
    <w:r>
      <w:tab/>
      <w:t>Poslovni broj: 5 St-280</w:t>
    </w:r>
    <w:r w:rsidR="0088379E">
      <w:t>/18-</w:t>
    </w:r>
    <w:r w:rsidR="00A86ED7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57E68"/>
    <w:rsid w:val="000A7AEF"/>
    <w:rsid w:val="0014143B"/>
    <w:rsid w:val="0019623F"/>
    <w:rsid w:val="001A67FA"/>
    <w:rsid w:val="002144E0"/>
    <w:rsid w:val="00284B40"/>
    <w:rsid w:val="002B3101"/>
    <w:rsid w:val="00317696"/>
    <w:rsid w:val="00320B9A"/>
    <w:rsid w:val="003D3B9A"/>
    <w:rsid w:val="00416073"/>
    <w:rsid w:val="004225CC"/>
    <w:rsid w:val="004748AB"/>
    <w:rsid w:val="00482DC6"/>
    <w:rsid w:val="00487EFF"/>
    <w:rsid w:val="00543FAF"/>
    <w:rsid w:val="00553DA8"/>
    <w:rsid w:val="005F6CF9"/>
    <w:rsid w:val="00674502"/>
    <w:rsid w:val="007021F7"/>
    <w:rsid w:val="00720F20"/>
    <w:rsid w:val="007C5F15"/>
    <w:rsid w:val="007D35A9"/>
    <w:rsid w:val="007F6D58"/>
    <w:rsid w:val="00826138"/>
    <w:rsid w:val="00834B30"/>
    <w:rsid w:val="00870EEF"/>
    <w:rsid w:val="0088379E"/>
    <w:rsid w:val="0089298A"/>
    <w:rsid w:val="008B3EE5"/>
    <w:rsid w:val="008D6F03"/>
    <w:rsid w:val="009155F5"/>
    <w:rsid w:val="0093430B"/>
    <w:rsid w:val="00945000"/>
    <w:rsid w:val="00954519"/>
    <w:rsid w:val="00973E4B"/>
    <w:rsid w:val="00994058"/>
    <w:rsid w:val="009A68B5"/>
    <w:rsid w:val="00A410D7"/>
    <w:rsid w:val="00A6646C"/>
    <w:rsid w:val="00A86ED7"/>
    <w:rsid w:val="00AC2EE9"/>
    <w:rsid w:val="00B2631E"/>
    <w:rsid w:val="00C4789A"/>
    <w:rsid w:val="00C6123A"/>
    <w:rsid w:val="00CB17CD"/>
    <w:rsid w:val="00D24D5E"/>
    <w:rsid w:val="00D46852"/>
    <w:rsid w:val="00E044B8"/>
    <w:rsid w:val="00E57452"/>
    <w:rsid w:val="00E834D1"/>
    <w:rsid w:val="00EB4526"/>
    <w:rsid w:val="00EF7BA6"/>
    <w:rsid w:val="00F0157A"/>
    <w:rsid w:val="00F171BE"/>
    <w:rsid w:val="00F46532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1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7C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17CD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17C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17C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1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7C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B17CD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B17C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B17C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8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St-280/2018</izvorni_sadrzaj>
    <derivirana_varijabla naziv="DomainObject.Predmet.OznakaBroj_1">St-280/2018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MARATON d.o.o. za trgovinu, ugostiteljstvo i građevinarstvo zastupanog po punomoćniku Josip Tisaj; Zdenka Tisaj</izvorni_sadrzaj>
    <derivirana_varijabla naziv="DomainObject.Predmet.ProtustrankaFormated_1">  MARATON d.o.o. za trgovinu, ugostiteljstvo i građevinarstvo zastupanog po punomoćniku Josip Tisaj; Zdenka Tisaj</derivirana_varijabla>
  </DomainObject.Predmet.ProtustrankaFormated>
  <DomainObject.Predmet.ProtustrankaFormatedOIB>
    <izvorni_sadrzaj>  MARATON d.o.o. za trgovinu, ugostiteljstvo i građevinarstvo, OIB 09010678579 zastupanog po punomoćniku Josip Tisaj; Zdenka Tisaj</izvorni_sadrzaj>
    <derivirana_varijabla naziv="DomainObject.Predmet.ProtustrankaFormatedOIB_1">  MARATON d.o.o. za trgovinu, ugostiteljstvo i građevinarstvo, OIB 09010678579 zastupanog po punomoćniku Josip Tisaj; Zdenka Tisaj</derivirana_varijabla>
  </DomainObject.Predmet.ProtustrankaFormatedOIB>
  <DomainObject.Predmet.ProtustrankaFormatedWithAdress>
    <izvorni_sadrzaj> MARATON d.o.o. za trgovinu, ugostiteljstvo i građevinarstvo, Kolodvorska 54, 40320 Donji Kraljevec zastupanog po punomoćniku Josip Tisaj; Zdenka Tisaj</izvorni_sadrzaj>
    <derivirana_varijabla naziv="DomainObject.Predmet.ProtustrankaFormatedWithAdress_1"> MARATON d.o.o. za trgovinu, ugostiteljstvo i građevinarstvo, Kolodvorska 54, 40320 Donji Kraljevec zastupanog po punomoćniku Josip Tisaj; Zdenka Tisaj</derivirana_varijabla>
  </DomainObject.Predmet.ProtustrankaFormatedWithAdress>
  <DomainObject.Predmet.ProtustrankaFormatedWithAdressOIB>
    <izvorni_sadrzaj> MARATON d.o.o. za trgovinu, ugostiteljstvo i građevinarstvo, OIB 09010678579, Kolodvorska 54, 40320 Donji Kraljevec zastupanog po punomoćniku Josip Tisaj; Zdenka Tisaj</izvorni_sadrzaj>
    <derivirana_varijabla naziv="DomainObject.Predmet.ProtustrankaFormatedWithAdressOIB_1"> MARATON d.o.o. za trgovinu, ugostiteljstvo i građevinarstvo, OIB 09010678579, Kolodvorska 54, 40320 Donji Kraljevec zastupanog po punomoćniku Josip Tisaj; Zdenka Tisaj</derivirana_varijabla>
  </DomainObject.Predmet.ProtustrankaFormatedWithAdressOIB>
  <DomainObject.Predmet.ProtustrankaWithAdress>
    <izvorni_sadrzaj>MARATON d.o.o. za trgovinu, ugostiteljstvo i građevinarstvo Kolodvorska 54, 40320 Donji Kraljevec</izvorni_sadrzaj>
    <derivirana_varijabla naziv="DomainObject.Predmet.ProtustrankaWithAdress_1">MARATON d.o.o. za trgovinu, ugostiteljstvo i građevinarstvo Kolodvorska 54, 40320 Donji Kraljevec</derivirana_varijabla>
  </DomainObject.Predmet.ProtustrankaWithAdress>
  <DomainObject.Predmet.ProtustrankaWithAdressOIB>
    <izvorni_sadrzaj>MARATON d.o.o. za trgovinu, ugostiteljstvo i građevinarstvo, OIB 09010678579, Kolodvorska 54, 40320 Donji Kraljevec</izvorni_sadrzaj>
    <derivirana_varijabla naziv="DomainObject.Predmet.ProtustrankaWithAdressOIB_1">MARATON d.o.o. za trgovinu, ugostiteljstvo i građevinarstvo, OIB 09010678579, Kolodvorska 54, 40320 Donji Kraljevec</derivirana_varijabla>
  </DomainObject.Predmet.ProtustrankaWithAdressOIB>
  <DomainObject.Predmet.ProtustrankaNazivFormated>
    <izvorni_sadrzaj>MARATON d.o.o. za trgovinu, ugostiteljstvo i građevinarstvo</izvorni_sadrzaj>
    <derivirana_varijabla naziv="DomainObject.Predmet.ProtustrankaNazivFormated_1">MARATON d.o.o. za trgovinu, ugostiteljstvo i građevinarstvo</derivirana_varijabla>
  </DomainObject.Predmet.ProtustrankaNazivFormated>
  <DomainObject.Predmet.ProtustrankaNazivFormatedOIB>
    <izvorni_sadrzaj>MARATON d.o.o. za trgovinu, ugostiteljstvo i građevinarstvo, OIB 09010678579</izvorni_sadrzaj>
    <derivirana_varijabla naziv="DomainObject.Predmet.ProtustrankaNazivFormatedOIB_1">MARATON d.o.o. za trgovinu, ugostiteljstvo i građevinarstvo, OIB 09010678579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63966.82</izvorni_sadrzaj>
    <derivirana_varijabla naziv="DomainObject.Predmet.TrenutnaVrijednost_1">63966.82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MARATON d.o.o. za trgovinu, ugostiteljstvo i građevinarstvo zastupanog po punomoćniku Josip Tisaj; Zdenka Tisaj</item>
    </izvorni_sadrzaj>
    <derivirana_varijabla naziv="DomainObject.Predmet.ProtuStrankaListFormated_1">
      <item>MARATON d.o.o. za trgovinu, ugostiteljstvo i građevinarstvo zastupanog po punomoćniku Josip Tisaj; Zdenka Tisaj</item>
    </derivirana_varijabla>
  </DomainObject.Predmet.ProtuStrankaListFormated>
  <DomainObject.Predmet.ProtuStrankaListFormatedOIB>
    <izvorni_sadrzaj>
      <item>MARATON d.o.o. za trgovinu, ugostiteljstvo i građevinarstvo, OIB 09010678579 zastupanog po punomoćniku Josip Tisaj; Zdenka Tisaj</item>
    </izvorni_sadrzaj>
    <derivirana_varijabla naziv="DomainObject.Predmet.ProtuStrankaListFormatedOIB_1">
      <item>MARATON d.o.o. za trgovinu, ugostiteljstvo i građevinarstvo, OIB 09010678579 zastupanog po punomoćniku Josip Tisaj; Zdenka Tisaj</item>
    </derivirana_varijabla>
  </DomainObject.Predmet.ProtuStrankaListFormatedOIB>
  <DomainObject.Predmet.ProtuStrankaListFormatedWithAdress>
    <izvorni_sadrzaj>
      <item>MARATON d.o.o. za trgovinu, ugostiteljstvo i građevinarstvo, Kolodvorska 54, 40320 Donji Kraljevec zastupanog po punomoćniku Josip Tisaj; Zdenka Tisaj</item>
    </izvorni_sadrzaj>
    <derivirana_varijabla naziv="DomainObject.Predmet.ProtuStrankaListFormatedWithAdress_1">
      <item>MARATON d.o.o. za trgovinu, ugostiteljstvo i građevinarstvo, Kolodvorska 54, 40320 Donji Kraljevec zastupanog po punomoćniku Josip Tisaj; Zdenka Tisaj</item>
    </derivirana_varijabla>
  </DomainObject.Predmet.ProtuStrankaListFormatedWithAdress>
  <DomainObject.Predmet.ProtuStrankaListFormatedWithAdressOIB>
    <izvorni_sadrzaj>
      <item>MARATON d.o.o. za trgovinu, ugostiteljstvo i građevinarstvo, OIB 09010678579, Kolodvorska 54, 40320 Donji Kraljevec zastupanog po punomoćniku Josip Tisaj; Zdenka Tisaj</item>
    </izvorni_sadrzaj>
    <derivirana_varijabla naziv="DomainObject.Predmet.ProtuStrankaListFormatedWithAdressOIB_1">
      <item>MARATON d.o.o. za trgovinu, ugostiteljstvo i građevinarstvo, OIB 09010678579, Kolodvorska 54, 40320 Donji Kraljevec zastupanog po punomoćniku Josip Tisaj; Zdenka Tisaj</item>
    </derivirana_varijabla>
  </DomainObject.Predmet.ProtuStrankaListFormatedWithAdressOIB>
  <DomainObject.Predmet.ProtuStrankaListNazivFormated>
    <izvorni_sadrzaj>
      <item>MARATON d.o.o. za trgovinu, ugostiteljstvo i građevinarstvo</item>
    </izvorni_sadrzaj>
    <derivirana_varijabla naziv="DomainObject.Predmet.ProtuStrankaListNazivFormated_1">
      <item>MARATON d.o.o. za trgovinu, ugostiteljstvo i građevinarstvo</item>
    </derivirana_varijabla>
  </DomainObject.Predmet.ProtuStrankaListNazivFormated>
  <DomainObject.Predmet.ProtuStrankaListNazivFormatedOIB>
    <izvorni_sadrzaj>
      <item>MARATON d.o.o. za trgovinu, ugostiteljstvo i građevinarstvo, OIB 09010678579</item>
    </izvorni_sadrzaj>
    <derivirana_varijabla naziv="DomainObject.Predmet.ProtuStrankaListNazivFormatedOIB_1">
      <item>MARATON d.o.o. za trgovinu, ugostiteljstvo i građevinarstvo, OIB 09010678579</item>
    </derivirana_varijabla>
  </DomainObject.Predmet.ProtuStrankaListNazivFormatedOIB>
  <DomainObject.Predmet.OstaliListFormated>
    <izvorni_sadrzaj>
      <item>Zdenka Tisaj punomoćnica sudionika u postupku MARATON d.o.o. za trgovinu, ugostiteljstvo i građevinarstvo</item>
      <item>Josip Tisaj punomoćnik sudionika u postupku MARATON d.o.o. za trgovinu, ugostiteljstvo i građevinarstvo</item>
      <item>Sudski registar</item>
    </izvorni_sadrzaj>
    <derivirana_varijabla naziv="DomainObject.Predmet.OstaliListFormated_1">
      <item>Zdenka Tisaj punomoćnica sudionika u postupku MARATON d.o.o. za trgovinu, ugostiteljstvo i građevinarstvo</item>
      <item>Josip Tisaj punomoćnik sudionika u postupku MARATON d.o.o. za trgovinu, ugostiteljstvo i građevinarstvo</item>
      <item>Sudski registar</item>
    </derivirana_varijabla>
  </DomainObject.Predmet.OstaliListFormated>
  <DomainObject.Predmet.OstaliListFormatedOIB>
    <izvorni_sadrzaj>
      <item>Zdenka Tisaj, OIB 30989392187 punomoćnica sudionika u postupku MARATON d.o.o. za trgovinu, ugostiteljstvo i građevinarstvo</item>
      <item>Josip Tisaj, OIB 71773680524 punomoćnik sudionika u postupku MARATON d.o.o. za trgovinu, ugostiteljstvo i građevinarstvo</item>
      <item>Sudski registar</item>
    </izvorni_sadrzaj>
    <derivirana_varijabla naziv="DomainObject.Predmet.OstaliListFormatedOIB_1">
      <item>Zdenka Tisaj, OIB 30989392187 punomoćnica sudionika u postupku MARATON d.o.o. za trgovinu, ugostiteljstvo i građevinarstvo</item>
      <item>Josip Tisaj, OIB 71773680524 punomoćnik sudionika u postupku MARATON d.o.o. za trgovinu, ugostiteljstvo i građevinarstvo</item>
      <item>Sudski registar</item>
    </derivirana_varijabla>
  </DomainObject.Predmet.OstaliListFormatedOIB>
  <DomainObject.Predmet.OstaliListFormatedWithAdress>
    <izvorni_sadrzaj>
      <item>Zdenka Tisaj, Kolodvorska 54, 40320 Donji Kraljevec punomoćnica sudionika u postupku MARATON d.o.o. za trgovinu, ugostiteljstvo i građevinarstvo</item>
      <item>Josip Tisaj, Kolodvorska 54, 40320 Donji Kraljevec punomoćnik sudionika u postupku MARATON d.o.o. za trgovinu, ugostiteljstvo i građevinarstvo</item>
      <item>Sudski registar</item>
    </izvorni_sadrzaj>
    <derivirana_varijabla naziv="DomainObject.Predmet.OstaliListFormatedWithAdress_1">
      <item>Zdenka Tisaj, Kolodvorska 54, 40320 Donji Kraljevec punomoćnica sudionika u postupku MARATON d.o.o. za trgovinu, ugostiteljstvo i građevinarstvo</item>
      <item>Josip Tisaj, Kolodvorska 54, 40320 Donji Kraljevec punomoćnik sudionika u postupku MARATON d.o.o. za trgovinu, ugostiteljstvo i građevinarstvo</item>
      <item>Sudski registar</item>
    </derivirana_varijabla>
  </DomainObject.Predmet.OstaliListFormatedWithAdress>
  <DomainObject.Predmet.OstaliListFormatedWithAdressOIB>
    <izvorni_sadrzaj>
      <item>Zdenka Tisaj, OIB 30989392187, Kolodvorska 54, 40320 Donji Kraljevec punomoćnica sudionika u postupku MARATON d.o.o. za trgovinu, ugostiteljstvo i građevinarstvo</item>
      <item>Josip Tisaj, OIB 71773680524, Kolodvorska 54, 40320 Donji Kraljevec punomoćnik sudionika u postupku MARATON d.o.o. za trgovinu, ugostiteljstvo i građevinarstvo</item>
      <item>Sudski registar</item>
    </izvorni_sadrzaj>
    <derivirana_varijabla naziv="DomainObject.Predmet.OstaliListFormatedWithAdressOIB_1">
      <item>Zdenka Tisaj, OIB 30989392187, Kolodvorska 54, 40320 Donji Kraljevec punomoćnica sudionika u postupku MARATON d.o.o. za trgovinu, ugostiteljstvo i građevinarstvo</item>
      <item>Josip Tisaj, OIB 71773680524, Kolodvorska 54, 40320 Donji Kraljevec punomoćnik sudionika u postupku MARATON d.o.o. za trgovinu, ugostiteljstvo i građevinarstvo</item>
      <item>Sudski registar</item>
    </derivirana_varijabla>
  </DomainObject.Predmet.OstaliListFormatedWithAdressOIB>
  <DomainObject.Predmet.OstaliListNazivFormated>
    <izvorni_sadrzaj>
      <item>Zdenka Tisaj</item>
      <item>Josip Tisaj</item>
      <item>Sudski registar</item>
    </izvorni_sadrzaj>
    <derivirana_varijabla naziv="DomainObject.Predmet.OstaliListNazivFormated_1">
      <item>Zdenka Tisaj</item>
      <item>Josip Tisaj</item>
      <item>Sudski registar</item>
    </derivirana_varijabla>
  </DomainObject.Predmet.OstaliListNazivFormated>
  <DomainObject.Predmet.OstaliListNazivFormatedOIB>
    <izvorni_sadrzaj>
      <item>Zdenka Tisaj, OIB 30989392187</item>
      <item>Josip Tisaj, OIB 71773680524</item>
      <item>Sudski registar</item>
    </izvorni_sadrzaj>
    <derivirana_varijabla naziv="DomainObject.Predmet.OstaliListNazivFormatedOIB_1">
      <item>Zdenka Tisaj, OIB 30989392187</item>
      <item>Josip Tisaj, OIB 71773680524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MARATON d.o.o. za trgovinu, ugostiteljstvo i građevinarstvo</izvorni_sadrzaj>
    <derivirana_varijabla naziv="DomainObject.Predmet.ProtustrankaIDrugi_1">MARATON d.o.o. za trgovinu, ugostiteljstvo i građevinarstvo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MARATON d.o.o. za trgovinu, ugostiteljstvo i građevinarstvo, OIB 09010678579, Kolodvorska 54, 40320 Donji Kraljevec</izvorni_sadrzaj>
    <derivirana_varijabla naziv="DomainObject.Predmet.ProtustrankaIDrugiAdressOIB_1">MARATON d.o.o. za trgovinu, ugostiteljstvo i građevinarstvo, OIB 09010678579, Kolodvorska 54,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MARATON d.o.o. za trgovinu, ugostiteljstvo i građevinarstvo</item>
      <item>Zdenka Tisaj</item>
      <item>Josip Tisaj</item>
      <item>Sudski registar</item>
    </izvorni_sadrzaj>
    <derivirana_varijabla naziv="DomainObject.Predmet.SudioniciListNaziv_1">
      <item>Financijska agencija</item>
      <item>MARATON d.o.o. za trgovinu, ugostiteljstvo i građevinarstvo</item>
      <item>Zdenka Tisaj</item>
      <item>Josip Tisaj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MARATON d.o.o. za trgovinu, ugostiteljstvo i građevinarstvo, OIB 09010678579, Kolodvorska 54,40320 Donji Kraljevec</item>
      <item>Zdenka Tisaj, OIB 30989392187, Kolodvorska 54,40320 Donji Kraljevec</item>
      <item>Josip Tisaj, OIB 71773680524, Kolodvorska 54,40320 Donji Kraljevec</item>
      <item>Sudski registar</item>
    </izvorni_sadrzaj>
    <derivirana_varijabla naziv="DomainObject.Predmet.SudioniciListAdressOIB_1">
      <item>Financijska agencija, OIB 85821130368, Ulica grada Vukovara 70,10000 Zagreb</item>
      <item>MARATON d.o.o. za trgovinu, ugostiteljstvo i građevinarstvo, OIB 09010678579, Kolodvorska 54,40320 Donji Kraljevec</item>
      <item>Zdenka Tisaj, OIB 30989392187, Kolodvorska 54,40320 Donji Kraljevec</item>
      <item>Josip Tisaj, OIB 71773680524, Kolodvorska 54,40320 Donji Kraljevec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09010678579</item>
      <item>, OIB 30989392187</item>
      <item>, OIB 71773680524</item>
      <item>, OIB null</item>
    </izvorni_sadrzaj>
    <derivirana_varijabla naziv="DomainObject.Predmet.SudioniciListNazivOIB_1">
      <item>, OIB 85821130368</item>
      <item>, OIB 09010678579</item>
      <item>, OIB 30989392187</item>
      <item>, OIB 71773680524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2113</properties:Characters>
  <properties:Lines>79</properties:Lines>
  <properties:Paragraphs>30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2018-10-01T11:04:00Z</cp:lastPrinted>
  <dcterms:modified xmlns:xsi="http://www.w3.org/2001/XMLSchema-instance" xsi:type="dcterms:W3CDTF">2018-10-01T11:05:00Z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(ST-280-18-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