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5ed" w14:paraId="1a7e5ed" w:rsidRDefault="00451A43" w:rsidP="005D7BF8" w:rsidR="00451A4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A43" w:rsidP="005D7BF8" w:rsidR="00451A4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451A43" w:rsidP="005D7BF8" w:rsidR="00451A4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451A43" w:rsidP="005D7BF8" w:rsidR="00451A43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51A43" w:rsidR="00451A43"/>
    <w:p w:rsidRDefault="00CF2097" w:rsidP="00CF2097" w:rsidR="00CF2097" w:rsidRPr="00C030A5">
      <w:pPr>
        <w:jc w:val="center"/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D15462" w:rsidRPr="00D15462">
        <w:rPr>
          <w:b/>
        </w:rPr>
        <w:t>DATATIERS društvo s ograničenom odgovornošću za telekomunikacije i informatiku</w:t>
      </w:r>
      <w:r w:rsidR="00D15462">
        <w:rPr>
          <w:b/>
        </w:rPr>
        <w:t xml:space="preserve">, Rijeka, Creska 23, OIB </w:t>
      </w:r>
      <w:r w:rsidR="00D15462" w:rsidRPr="00D15462">
        <w:rPr>
          <w:b/>
        </w:rPr>
        <w:t>82425166492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06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D5399D">
        <w:t>6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451A43" w:rsidR="00451A43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A14619" w:rsidP="001A5F3A" w:rsidR="00A14619">
      <w:pPr>
        <w:ind w:firstLine="708" w:left="1416"/>
        <w:jc w:val="right"/>
      </w:pPr>
    </w:p>
    <w:p w:rsidRDefault="00A14619" w:rsidP="00A14619" w:rsidR="00C52C7B">
      <w:pPr>
        <w:ind w:firstLine="708" w:left="1416"/>
        <w:jc w:val="right"/>
      </w:pPr>
      <w:r>
        <w:t xml:space="preserve"> </w:t>
      </w:r>
      <w:r w:rsidR="00BA0A07">
        <w:t xml:space="preserve"> </w:t>
      </w:r>
      <w:r w:rsidR="00C52C7B" w:rsidRPr="00737DD5">
        <w:t xml:space="preserve"> </w:t>
      </w:r>
      <w:r w:rsidR="00C52C7B">
        <w:t xml:space="preserve"> 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sectPr w:rsidR="00CF209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A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D15462">
      <w:t>229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1A43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51A4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51A4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DATATIERS društvo s ograničenom odgovornošću za telekomunikacije i informatiku</izvorni_sadrzaj>
    <derivirana_varijabla naziv="DomainObject.Predmet.ProtustrankaFormated_1">  DATATIERS društvo s ograničenom odgovornošću za telekomunikacije i informatiku</derivirana_varijabla>
  </DomainObject.Predmet.ProtustrankaFormated>
  <DomainObject.Predmet.ProtustrankaFormatedOIB>
    <izvorni_sadrzaj>  DATATIERS društvo s ograničenom odgovornošću za telekomunikacije i informatiku, OIB 82425166492</izvorni_sadrzaj>
    <derivirana_varijabla naziv="DomainObject.Predmet.ProtustrankaFormatedOIB_1">  DATATIERS društvo s ograničenom odgovornošću za telekomunikacije i informatiku, OIB 82425166492</derivirana_varijabla>
  </DomainObject.Predmet.ProtustrankaFormatedOIB>
  <DomainObject.Predmet.ProtustrankaFormatedWithAdress>
    <izvorni_sadrzaj> DATATIERS društvo s ograničenom odgovornošću za telekomunikacije i informatiku, Creska 23, 51000 Rijeka</izvorni_sadrzaj>
    <derivirana_varijabla naziv="DomainObject.Predmet.ProtustrankaFormatedWithAdress_1"> DATATIERS društvo s ograničenom odgovornošću za telekomunikacije i informatiku, Creska 23, 51000 Rijeka</derivirana_varijabla>
  </DomainObject.Predmet.ProtustrankaFormatedWithAdress>
  <DomainObject.Predmet.ProtustrankaFormatedWithAdressOIB>
    <izvorni_sadrzaj> DATATIERS društvo s ograničenom odgovornošću za telekomunikacije i informatiku, OIB 82425166492, Creska 23, 51000 Rijeka</izvorni_sadrzaj>
    <derivirana_varijabla naziv="DomainObject.Predmet.ProtustrankaFormatedWithAdressOIB_1"> DATATIERS društvo s ograničenom odgovornošću za telekomunikacije i informatiku, OIB 82425166492, Creska 23, 51000 Rijeka</derivirana_varijabla>
  </DomainObject.Predmet.ProtustrankaFormatedWithAdressOIB>
  <DomainObject.Predmet.ProtustrankaWithAdress>
    <izvorni_sadrzaj>DATATIERS društvo s ograničenom odgovornošću za telekomunikacije i informatiku Creska 23, 51000 Rijeka</izvorni_sadrzaj>
    <derivirana_varijabla naziv="DomainObject.Predmet.ProtustrankaWithAdress_1">DATATIERS društvo s ograničenom odgovornošću za telekomunikacije i informatiku Creska 23, 51000 Rijeka</derivirana_varijabla>
  </DomainObject.Predmet.ProtustrankaWithAdress>
  <DomainObject.Predmet.ProtustrankaWithAdressOIB>
    <izvorni_sadrzaj>DATATIERS društvo s ograničenom odgovornošću za telekomunikacije i informatiku, OIB 82425166492, Creska 23, 51000 Rijeka</izvorni_sadrzaj>
    <derivirana_varijabla naziv="DomainObject.Predmet.ProtustrankaWithAdressOIB_1">DATATIERS društvo s ograničenom odgovornošću za telekomunikacije i informatiku, OIB 82425166492, Creska 23, 51000 Rijeka</derivirana_varijabla>
  </DomainObject.Predmet.ProtustrankaWithAdressOIB>
  <DomainObject.Predmet.ProtustrankaNazivFormated>
    <izvorni_sadrzaj>DATATIERS društvo s ograničenom odgovornošću za telekomunikacije i informatiku</izvorni_sadrzaj>
    <derivirana_varijabla naziv="DomainObject.Predmet.ProtustrankaNazivFormated_1">DATATIERS društvo s ograničenom odgovornošću za telekomunikacije i informatiku</derivirana_varijabla>
  </DomainObject.Predmet.ProtustrankaNazivFormated>
  <DomainObject.Predmet.ProtustrankaNazivFormatedOIB>
    <izvorni_sadrzaj>DATATIERS društvo s ograničenom odgovornošću za telekomunikacije i informatiku, OIB 82425166492</izvorni_sadrzaj>
    <derivirana_varijabla naziv="DomainObject.Predmet.ProtustrankaNazivFormatedOIB_1">DATATIERS društvo s ograničenom odgovornošću za telekomunikacije i informatiku, OIB 82425166492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DATATIERS društvo s ograničenom odgovornošću za telekomunikacije i informatiku</item>
    </izvorni_sadrzaj>
    <derivirana_varijabla naziv="DomainObject.Predmet.ProtuStrankaListFormated_1">
      <item>DATATIERS društvo s ograničenom odgovornošću za telekomunikacije i informatiku</item>
    </derivirana_varijabla>
  </DomainObject.Predmet.ProtuStrankaListFormated>
  <DomainObject.Predmet.ProtuStrankaListFormatedOIB>
    <izvorni_sadrzaj>
      <item>DATATIERS društvo s ograničenom odgovornošću za telekomunikacije i informatiku, OIB 82425166492</item>
    </izvorni_sadrzaj>
    <derivirana_varijabla naziv="DomainObject.Predmet.ProtuStrankaListFormatedOIB_1">
      <item>DATATIERS društvo s ograničenom odgovornošću za telekomunikacije i informatiku, OIB 82425166492</item>
    </derivirana_varijabla>
  </DomainObject.Predmet.ProtuStrankaListFormatedOIB>
  <DomainObject.Predmet.ProtuStrankaListFormatedWithAdress>
    <izvorni_sadrzaj>
      <item>DATATIERS društvo s ograničenom odgovornošću za telekomunikacije i informatiku, Creska 23, 51000 Rijeka</item>
    </izvorni_sadrzaj>
    <derivirana_varijabla naziv="DomainObject.Predmet.ProtuStrankaListFormatedWithAdress_1">
      <item>DATATIERS društvo s ograničenom odgovornošću za telekomunikacije i informatiku, Creska 23, 51000 Rijeka</item>
    </derivirana_varijabla>
  </DomainObject.Predmet.ProtuStrankaListFormatedWithAdress>
  <DomainObject.Predmet.ProtuStrankaListFormatedWithAdressOIB>
    <izvorni_sadrzaj>
      <item>DATATIERS društvo s ograničenom odgovornošću za telekomunikacije i informatiku, OIB 82425166492, Creska 23, 51000 Rijeka</item>
    </izvorni_sadrzaj>
    <derivirana_varijabla naziv="DomainObject.Predmet.ProtuStrankaListFormatedWithAdressOIB_1">
      <item>DATATIERS društvo s ograničenom odgovornošću za telekomunikacije i informatiku, OIB 82425166492, Creska 23, 51000 Rijeka</item>
    </derivirana_varijabla>
  </DomainObject.Predmet.ProtuStrankaListFormatedWithAdressOIB>
  <DomainObject.Predmet.ProtuStrankaListNazivFormated>
    <izvorni_sadrzaj>
      <item>DATATIERS društvo s ograničenom odgovornošću za telekomunikacije i informatiku</item>
    </izvorni_sadrzaj>
    <derivirana_varijabla naziv="DomainObject.Predmet.ProtuStrankaListNazivFormated_1">
      <item>DATATIERS društvo s ograničenom odgovornošću za telekomunikacije i informatiku</item>
    </derivirana_varijabla>
  </DomainObject.Predmet.ProtuStrankaListNazivFormated>
  <DomainObject.Predmet.ProtuStrankaListNazivFormatedOIB>
    <izvorni_sadrzaj>
      <item>DATATIERS društvo s ograničenom odgovornošću za telekomunikacije i informatiku, OIB 82425166492</item>
    </izvorni_sadrzaj>
    <derivirana_varijabla naziv="DomainObject.Predmet.ProtuStrankaListNazivFormatedOIB_1">
      <item>DATATIERS društvo s ograničenom odgovornošću za telekomunikacije i informatiku, OIB 82425166492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DATATIERS društvo s ograničenom odgovornošću za telekomunikacije i informatiku</izvorni_sadrzaj>
    <derivirana_varijabla naziv="DomainObject.Predmet.ProtustrankaIDrugi_1">DATATIERS društvo s ograničenom odgovornošću za telekomunikacije i informatiku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DATATIERS društvo s ograničenom odgovornošću za telekomunikacije i informatiku, OIB 82425166492, Creska 23, 51000 Rijeka</izvorni_sadrzaj>
    <derivirana_varijabla naziv="DomainObject.Predmet.ProtustrankaIDrugiAdressOIB_1">DATATIERS društvo s ograničenom odgovornošću za telekomunikacije i informatiku, OIB 82425166492,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DATATIERS društvo s ograničenom odgovornošću za telekomunikacije i informatiku</item>
    </izvorni_sadrzaj>
    <derivirana_varijabla naziv="DomainObject.Predmet.SudioniciListNaziv_1">
      <item>FINA  Rijeka</item>
      <item>DATATIERS društvo s ograničenom odgovornošću za telekomunikacije i informatiku</item>
    </derivirana_varijabla>
  </DomainObject.Predmet.SudioniciListNaziv>
  <DomainObject.Predmet.SudioniciListAdressOIB>
    <izvorni_sadrzaj>
      <item>FINA  Rijeka, OIB 85821130368, Frana Kurelca 8,51000 Rijeka</item>
      <item>DATATIERS društvo s ograničenom odgovornošću za telekomunikacije i informatiku, OIB 82425166492, Creska 23,51000 Rijeka</item>
    </izvorni_sadrzaj>
    <derivirana_varijabla naziv="DomainObject.Predmet.SudioniciListAdressOIB_1">
      <item>FINA  Rijeka, OIB 85821130368, Frana Kurelca 8,51000 Rijeka</item>
      <item>DATATIERS društvo s ograničenom odgovornošću za telekomunikacije i informatiku, OIB 82425166492,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82425166492</item>
    </izvorni_sadrzaj>
    <derivirana_varijabla naziv="DomainObject.Predmet.SudioniciListNazivOIB_1">
      <item>, OIB 85821130368</item>
      <item>, OIB 82425166492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70A49-C69F-4039-A976-F0B900CA7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808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2017-10-06T09:48:00Z</dcterms:created>
  <dc:creator>dcmelik</dc:creator>
  <cp:lastModifiedBy>Jasna Radulović</cp:lastModifiedBy>
  <cp:lastPrinted>2017-10-06T09:48:00Z</cp:lastPrinted>
  <dcterms:modified xmlns:xsi="http://www.w3.org/2001/XMLSchema-instance" xsi:type="dcterms:W3CDTF">2017-10-09T07:44:00Z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