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3845" w14:paraId="f263845" w:rsidRDefault="00BD7AA2" w:rsidP="00047A8F" w:rsidR="00047A8F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9441BF">
        <w:t>2</w:t>
      </w:r>
      <w:r w:rsidR="00070644">
        <w:t>321</w:t>
      </w:r>
      <w:r w:rsidR="002A10EB">
        <w:t>/1</w:t>
      </w:r>
      <w:r w:rsidR="000F65C8">
        <w:t>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>Trgovački sud u Osijeku, po sucu Dubravki Kuveždić, u stečajnom predmetu povodom za</w:t>
      </w:r>
      <w:r w:rsidR="009441BF">
        <w:t>htjeva FINANCIJSKE AGENCIJE RC RIJEKA</w:t>
      </w:r>
      <w:r w:rsidR="00464B1D">
        <w:t xml:space="preserve"> Podružnica </w:t>
      </w:r>
      <w:r w:rsidR="009441BF">
        <w:t>PULA, Giardini 5,</w:t>
      </w:r>
      <w:r w:rsidR="00464B1D">
        <w:t xml:space="preserve"> OIB 85821130368 za pokretanje skraćenog stečajnog postupka nad dužnikom</w:t>
      </w:r>
      <w:r w:rsidR="009441BF">
        <w:t xml:space="preserve"> </w:t>
      </w:r>
      <w:r w:rsidR="00070644">
        <w:t xml:space="preserve">KLAS 2015 </w:t>
      </w:r>
      <w:r w:rsidR="00C86E8A">
        <w:t xml:space="preserve"> </w:t>
      </w:r>
      <w:r w:rsidR="009441BF">
        <w:t>d</w:t>
      </w:r>
      <w:r w:rsidR="00F638F3">
        <w:t xml:space="preserve">ruštvo s ograničenom odgovornošću za </w:t>
      </w:r>
      <w:r w:rsidR="00070644">
        <w:t xml:space="preserve">proizvodnju i trgovinu Umag, Žrtava fašizma 7 A, OIB 74692212855, MBS 130049417, </w:t>
      </w:r>
      <w:r w:rsidR="00464B1D">
        <w:t>temeljem članka 430. Stečajnog zakona („Narodne novine“ 71/15, dalje SZ-a), dana</w:t>
      </w:r>
      <w:r w:rsidR="00F638F3">
        <w:t xml:space="preserve"> 14. listopada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070644">
        <w:t>KLAS 2015  društvo s ograničenom odgovornošću za proizvodnju i trgovinu Umag, Žrtava fašizma 7 A, OIB 74692212855, MBS 130049417</w:t>
      </w:r>
      <w:r w:rsidR="00A27B71">
        <w:t>,</w:t>
      </w:r>
      <w:r w:rsidR="00C86E8A">
        <w:t xml:space="preserve"> iznosi </w:t>
      </w:r>
      <w:r w:rsidR="00070644">
        <w:t>13.531,13</w:t>
      </w:r>
      <w:r w:rsidR="00C86E8A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9E5173">
        <w:t>2</w:t>
      </w:r>
      <w:r w:rsidR="00070644">
        <w:t>321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9E5173">
        <w:t xml:space="preserve">14. listopada 2016. 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644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1BF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173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597E"/>
    <w:rsid w:val="00B67389"/>
    <w:rsid w:val="00B823E5"/>
    <w:rsid w:val="00B82540"/>
    <w:rsid w:val="00B86000"/>
    <w:rsid w:val="00B8606E"/>
    <w:rsid w:val="00B95B20"/>
    <w:rsid w:val="00BC2F61"/>
    <w:rsid w:val="00BD2691"/>
    <w:rsid w:val="00BD7AA2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86E8A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38F3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St-2321/2016</izvorni_sadrzaj>
    <derivirana_varijabla naziv="DomainObject.Predmet.OznakaBroj_1">St-2321/2016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 2015 d.o.o. UMAG</izvorni_sadrzaj>
    <derivirana_varijabla naziv="DomainObject.Predmet.ProtustrankaFormated_1">  KLAS 2015 d.o.o. UMAG</derivirana_varijabla>
  </DomainObject.Predmet.ProtustrankaFormated>
  <DomainObject.Predmet.ProtustrankaFormatedOIB>
    <izvorni_sadrzaj>  KLAS 2015 d.o.o. UMAG, OIB 74692212855</izvorni_sadrzaj>
    <derivirana_varijabla naziv="DomainObject.Predmet.ProtustrankaFormatedOIB_1">  KLAS 2015 d.o.o. UMAG, OIB 74692212855</derivirana_varijabla>
  </DomainObject.Predmet.ProtustrankaFormatedOIB>
  <DomainObject.Predmet.ProtustrankaFormatedWithAdress>
    <izvorni_sadrzaj> KLAS 2015 d.o.o. UMAG, Žrtava fašizma 7 A, 52470 Umag</izvorni_sadrzaj>
    <derivirana_varijabla naziv="DomainObject.Predmet.ProtustrankaFormatedWithAdress_1"> KLAS 2015 d.o.o. UMAG, Žrtava fašizma 7 A, 52470 Umag</derivirana_varijabla>
  </DomainObject.Predmet.ProtustrankaFormatedWithAdress>
  <DomainObject.Predmet.ProtustrankaFormatedWithAdressOIB>
    <izvorni_sadrzaj> KLAS 2015 d.o.o. UMAG, OIB 74692212855, Žrtava fašizma 7 A, 52470 Umag</izvorni_sadrzaj>
    <derivirana_varijabla naziv="DomainObject.Predmet.ProtustrankaFormatedWithAdressOIB_1"> KLAS 2015 d.o.o. UMAG, OIB 74692212855, Žrtava fašizma 7 A, 52470 Umag</derivirana_varijabla>
  </DomainObject.Predmet.ProtustrankaFormatedWithAdressOIB>
  <DomainObject.Predmet.ProtustrankaWithAdress>
    <izvorni_sadrzaj>KLAS 2015 d.o.o. UMAG Žrtava fašizma 7 A, 52470 Umag</izvorni_sadrzaj>
    <derivirana_varijabla naziv="DomainObject.Predmet.ProtustrankaWithAdress_1">KLAS 2015 d.o.o. UMAG Žrtava fašizma 7 A, 52470 Umag</derivirana_varijabla>
  </DomainObject.Predmet.ProtustrankaWithAdress>
  <DomainObject.Predmet.ProtustrankaWithAdressOIB>
    <izvorni_sadrzaj>KLAS 2015 d.o.o. UMAG, OIB 74692212855, Žrtava fašizma 7 A, 52470 Umag</izvorni_sadrzaj>
    <derivirana_varijabla naziv="DomainObject.Predmet.ProtustrankaWithAdressOIB_1">KLAS 2015 d.o.o. UMAG, OIB 74692212855, Žrtava fašizma 7 A, 52470 Umag</derivirana_varijabla>
  </DomainObject.Predmet.ProtustrankaWithAdressOIB>
  <DomainObject.Predmet.ProtustrankaNazivFormated>
    <izvorni_sadrzaj>KLAS 2015 d.o.o. UMAG</izvorni_sadrzaj>
    <derivirana_varijabla naziv="DomainObject.Predmet.ProtustrankaNazivFormated_1">KLAS 2015 d.o.o. UMAG</derivirana_varijabla>
  </DomainObject.Predmet.ProtustrankaNazivFormated>
  <DomainObject.Predmet.ProtustrankaNazivFormatedOIB>
    <izvorni_sadrzaj>KLAS 2015 d.o.o. UMAG, OIB 74692212855</izvorni_sadrzaj>
    <derivirana_varijabla naziv="DomainObject.Predmet.ProtustrankaNazivFormatedOIB_1">KLAS 2015 d.o.o. UMAG, OIB 74692212855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KLAS 2015 d.o.o. UMAG</item>
    </izvorni_sadrzaj>
    <derivirana_varijabla naziv="DomainObject.Predmet.ProtuStrankaListFormated_1">
      <item>KLAS 2015 d.o.o. UMAG</item>
    </derivirana_varijabla>
  </DomainObject.Predmet.ProtuStrankaListFormated>
  <DomainObject.Predmet.ProtuStrankaListFormatedOIB>
    <izvorni_sadrzaj>
      <item>KLAS 2015 d.o.o. UMAG, OIB 74692212855</item>
    </izvorni_sadrzaj>
    <derivirana_varijabla naziv="DomainObject.Predmet.ProtuStrankaListFormatedOIB_1">
      <item>KLAS 2015 d.o.o. UMAG, OIB 74692212855</item>
    </derivirana_varijabla>
  </DomainObject.Predmet.ProtuStrankaListFormatedOIB>
  <DomainObject.Predmet.ProtuStrankaListFormatedWithAdress>
    <izvorni_sadrzaj>
      <item>KLAS 2015 d.o.o. UMAG, Žrtava fašizma 7 A, 52470 Umag</item>
    </izvorni_sadrzaj>
    <derivirana_varijabla naziv="DomainObject.Predmet.ProtuStrankaListFormatedWithAdress_1">
      <item>KLAS 2015 d.o.o. UMAG, Žrtava fašizma 7 A, 52470 Umag</item>
    </derivirana_varijabla>
  </DomainObject.Predmet.ProtuStrankaListFormatedWithAdress>
  <DomainObject.Predmet.ProtuStrankaListFormatedWithAdressOIB>
    <izvorni_sadrzaj>
      <item>KLAS 2015 d.o.o. UMAG, OIB 74692212855, Žrtava fašizma 7 A, 52470 Umag</item>
    </izvorni_sadrzaj>
    <derivirana_varijabla naziv="DomainObject.Predmet.ProtuStrankaListFormatedWithAdressOIB_1">
      <item>KLAS 2015 d.o.o. UMAG, OIB 74692212855, Žrtava fašizma 7 A, 52470 Umag</item>
    </derivirana_varijabla>
  </DomainObject.Predmet.ProtuStrankaListFormatedWithAdressOIB>
  <DomainObject.Predmet.ProtuStrankaListNazivFormated>
    <izvorni_sadrzaj>
      <item>KLAS 2015 d.o.o. UMAG</item>
    </izvorni_sadrzaj>
    <derivirana_varijabla naziv="DomainObject.Predmet.ProtuStrankaListNazivFormated_1">
      <item>KLAS 2015 d.o.o. UMAG</item>
    </derivirana_varijabla>
  </DomainObject.Predmet.ProtuStrankaListNazivFormated>
  <DomainObject.Predmet.ProtuStrankaListNazivFormatedOIB>
    <izvorni_sadrzaj>
      <item>KLAS 2015 d.o.o. UMAG, OIB 74692212855</item>
    </izvorni_sadrzaj>
    <derivirana_varijabla naziv="DomainObject.Predmet.ProtuStrankaListNazivFormatedOIB_1">
      <item>KLAS 2015 d.o.o. UMAG, OIB 74692212855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KLAS 2015 d.o.o. UMAG</izvorni_sadrzaj>
    <derivirana_varijabla naziv="DomainObject.Predmet.ProtustrankaIDrugi_1">KLAS 2015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KLAS 2015 d.o.o. UMAG, OIB 74692212855, Žrtava fašizma 7 A, 52470 Umag</izvorni_sadrzaj>
    <derivirana_varijabla naziv="DomainObject.Predmet.ProtustrankaIDrugiAdressOIB_1">KLAS 2015 d.o.o. UMAG, OIB 74692212855, Žrtava fašizma 7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KLAS 2015 d.o.o. UMAG</item>
      <item>FINANCIJSKA AGENCIJA, RC RIJEKA, PODRUŽNICA PULA, PULA</item>
    </izvorni_sadrzaj>
    <derivirana_varijabla naziv="DomainObject.Predmet.SudioniciListNaziv_1">
      <item>KLAS 2015 d.o.o. UMAG</item>
      <item>FINANCIJSKA AGENCIJA, RC RIJEKA, PODRUŽNICA PULA, PULA</item>
    </derivirana_varijabla>
  </DomainObject.Predmet.SudioniciListNaziv>
  <DomainObject.Predmet.SudioniciListAdressOIB>
    <izvorni_sadrzaj>
      <item>KLAS 2015 d.o.o. UMAG, OIB 74692212855, Žrtava fašizma 7 A,52470 Umag</item>
      <item>FINANCIJSKA AGENCIJA, RC RIJEKA, PODRUŽNICA PULA, PULA, OIB 85821130368, Giardini 5,52100 Pula</item>
    </izvorni_sadrzaj>
    <derivirana_varijabla naziv="DomainObject.Predmet.SudioniciListAdressOIB_1">
      <item>KLAS 2015 d.o.o. UMAG, OIB 74692212855, Žrtava fašizma 7 A,52470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74692212855</item>
      <item>, OIB 85821130368</item>
    </izvorni_sadrzaj>
    <derivirana_varijabla naziv="DomainObject.Predmet.SudioniciListNazivOIB_1">
      <item>, OIB 74692212855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C0A0B8-09E8-4AEF-9A59-10C3ED4F0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1834</properties:Characters>
  <properties:Lines>45</properties:Lines>
  <properties:Paragraphs>13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2016-10-13T06:41:00Z</dcterms:created>
  <dc:creator>Korisnik</dc:creator>
  <cp:lastModifiedBy>Darija Miličević</cp:lastModifiedBy>
  <cp:lastPrinted>2016-10-14T06:11:00Z</cp:lastPrinted>
  <dcterms:modified xmlns:xsi="http://www.w3.org/2001/XMLSchema-instance" xsi:type="dcterms:W3CDTF">2016-10-14T06:11:00Z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