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41D2D" w:rsidR="002D479C" w:rsidRPr="002A37B5">
        <w:trPr>
          <w:gridAfter w:val="1"/>
          <w:wAfter w:type="dxa" w:w="284"/>
        </w:trPr>
        <w:tc>
          <w:tcPr>
            <w:tcW w:type="dxa" w:w="2943"/>
          </w:tcPr>
          <w:p w:rsidRDefault="002D479C" w:rsidP="00C41D2D" w:rsidR="002D479C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41D2D" w:rsidR="002D479C" w:rsidRPr="002A37B5">
        <w:tc>
          <w:tcPr>
            <w:tcW w:type="dxa" w:w="3227"/>
            <w:gridSpan w:val="2"/>
          </w:tcPr>
          <w:p w:rsidRDefault="002D479C" w:rsidP="00C41D2D" w:rsidR="002D479C" w:rsidRPr="002A37B5">
            <w:pPr>
              <w:jc w:val="center"/>
            </w:pPr>
            <w:r w:rsidRPr="002A37B5">
              <w:t>Republika Hrvatska</w:t>
            </w:r>
          </w:p>
          <w:p w:rsidRDefault="002D479C" w:rsidP="00C41D2D" w:rsidR="002D479C" w:rsidRPr="002A37B5">
            <w:pPr>
              <w:jc w:val="center"/>
            </w:pPr>
            <w:r w:rsidRPr="002A37B5">
              <w:t>Trgovački sud u Zadru</w:t>
            </w:r>
          </w:p>
          <w:p w:rsidRDefault="002D479C" w:rsidP="00C41D2D" w:rsidR="002D479C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6a4f588" w14:paraId="6a4f588" w:rsidRDefault="00F774EC" w:rsidP="002D479C" w:rsidR="009D7230">
      <w:pPr>
        <w15:collapsed w:val="false"/>
      </w:pPr>
      <w:r w:rsidRPr="00010784">
        <w:t xml:space="preserve">       </w:t>
      </w:r>
      <w:r w:rsidR="002D479C">
        <w:t xml:space="preserve">                    </w:t>
      </w:r>
      <w:r w:rsidRPr="00010784">
        <w:t xml:space="preserve">           </w:t>
      </w:r>
    </w:p>
    <w:p w:rsidRDefault="00F774EC" w:rsidP="00F774EC" w:rsidR="00F774EC" w:rsidRPr="002D479C">
      <w:pPr>
        <w:jc w:val="center"/>
      </w:pPr>
      <w:r w:rsidRPr="002D479C">
        <w:t xml:space="preserve">R E P U B L I K A  H R V A T S K A </w:t>
      </w:r>
    </w:p>
    <w:p w:rsidRDefault="00F774EC" w:rsidP="00F774EC" w:rsidR="00F774EC" w:rsidRPr="002D479C">
      <w:pPr>
        <w:jc w:val="both"/>
      </w:pPr>
    </w:p>
    <w:p w:rsidRDefault="00F774EC" w:rsidP="00F774EC" w:rsidR="00F774EC" w:rsidRPr="002D479C">
      <w:pPr>
        <w:jc w:val="center"/>
      </w:pPr>
      <w:r w:rsidRPr="002D479C">
        <w:t xml:space="preserve"> Z A K LJ U Č A K </w:t>
      </w:r>
    </w:p>
    <w:p w:rsidRDefault="00F774EC" w:rsidP="00F774EC" w:rsidR="00F774EC" w:rsidRPr="002D479C">
      <w:pPr>
        <w:jc w:val="both"/>
      </w:pPr>
    </w:p>
    <w:p w:rsidRDefault="002D479C" w:rsidP="002D479C" w:rsidR="002D479C" w:rsidRPr="002D479C">
      <w:pPr>
        <w:ind w:firstLine="708"/>
        <w:jc w:val="both"/>
      </w:pPr>
      <w:r w:rsidRPr="002D479C">
        <w:t xml:space="preserve">Trgovački sud u Zadru, po sutkinji Ani Markač, </w:t>
      </w:r>
      <w:r w:rsidR="00AD20F3">
        <w:t xml:space="preserve">u </w:t>
      </w:r>
      <w:r w:rsidRPr="002D479C">
        <w:t>stečajno</w:t>
      </w:r>
      <w:r w:rsidR="00AD20F3">
        <w:t>m</w:t>
      </w:r>
      <w:r w:rsidRPr="002D479C">
        <w:t xml:space="preserve"> postupk</w:t>
      </w:r>
      <w:r w:rsidR="00AD20F3">
        <w:t>u</w:t>
      </w:r>
      <w:r w:rsidRPr="002D479C">
        <w:t xml:space="preserve"> nad dužnikom VATERPOLSKI KLUB "ŠIBENIK"</w:t>
      </w:r>
      <w:r>
        <w:t xml:space="preserve"> u stečaju</w:t>
      </w:r>
      <w:r w:rsidRPr="002D479C">
        <w:t xml:space="preserve">, Šibenik, Prilaz tvornici 39, OIB:05348254043, </w:t>
      </w:r>
      <w:r>
        <w:t xml:space="preserve">kojeg zastupa stečajna upraviteljica </w:t>
      </w:r>
      <w:r w:rsidRPr="00E408DC">
        <w:rPr>
          <w:bCs/>
        </w:rPr>
        <w:t xml:space="preserve">Radojka Danek </w:t>
      </w:r>
      <w:r w:rsidRPr="00E408DC">
        <w:t xml:space="preserve">iz Šibenika, P. Preradovića 6, </w:t>
      </w:r>
      <w:r w:rsidRPr="002D479C">
        <w:t xml:space="preserve">dana </w:t>
      </w:r>
      <w:r>
        <w:t xml:space="preserve">14. studenog </w:t>
      </w:r>
      <w:r w:rsidRPr="002D479C">
        <w:t>2018.,</w:t>
      </w:r>
    </w:p>
    <w:p w:rsidRDefault="00F774EC" w:rsidP="00754D24" w:rsidR="00F774EC" w:rsidRPr="002D479C">
      <w:pPr>
        <w:jc w:val="both"/>
      </w:pPr>
    </w:p>
    <w:p w:rsidRDefault="00F774EC" w:rsidP="00F774EC" w:rsidR="00F774EC" w:rsidRPr="002D479C">
      <w:pPr>
        <w:jc w:val="center"/>
        <w:rPr>
          <w:bCs/>
        </w:rPr>
      </w:pPr>
      <w:r w:rsidRPr="002D479C">
        <w:rPr>
          <w:bCs/>
        </w:rPr>
        <w:t xml:space="preserve">z a k </w:t>
      </w:r>
      <w:proofErr w:type="spellStart"/>
      <w:r w:rsidRPr="002D479C">
        <w:rPr>
          <w:bCs/>
        </w:rPr>
        <w:t>lj</w:t>
      </w:r>
      <w:proofErr w:type="spellEnd"/>
      <w:r w:rsidRPr="002D479C">
        <w:rPr>
          <w:bCs/>
        </w:rPr>
        <w:t xml:space="preserve"> u č i o   j e</w:t>
      </w:r>
    </w:p>
    <w:p w:rsidRDefault="00F774EC" w:rsidP="00F774EC" w:rsidR="00F774EC" w:rsidRPr="00010784"/>
    <w:p w:rsidRDefault="006557D8" w:rsidP="00473716" w:rsidR="009E4004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>stečajn</w:t>
      </w:r>
      <w:r w:rsidR="002D479C">
        <w:t xml:space="preserve">oj upraviteljici </w:t>
      </w:r>
      <w:r w:rsidR="002D479C" w:rsidRPr="00E408DC">
        <w:rPr>
          <w:bCs/>
        </w:rPr>
        <w:t xml:space="preserve">Radojka Danek </w:t>
      </w:r>
      <w:r w:rsidR="002D479C" w:rsidRPr="00E408DC">
        <w:t>iz Šibenika</w:t>
      </w:r>
      <w:r w:rsidR="00AD20F3">
        <w:t>,</w:t>
      </w:r>
      <w:r w:rsidR="002D479C">
        <w:t xml:space="preserve"> da u roku 8</w:t>
      </w:r>
      <w:r w:rsidR="009E4004">
        <w:t xml:space="preserve"> (</w:t>
      </w:r>
      <w:r w:rsidR="002D479C">
        <w:t xml:space="preserve">osam) dana </w:t>
      </w:r>
      <w:r w:rsidR="009E4004">
        <w:t xml:space="preserve"> od dana zaprimanja prijepisa ovog zaključka u spis dostavi broj žiro računa stečajnog dužnika, a sve radi prijenosa novčanog iznosa koji je zaplijenjen od strane Financijske agencije na ime predujma za namirenje troškova stečajnog postupka</w:t>
      </w:r>
      <w:r w:rsidR="002D479C">
        <w:t>, te iznosa uplaćenog od strane vjerovnika također na ime predujma za namirenje troškova stečajnog postupka</w:t>
      </w:r>
      <w:r w:rsidR="009E4004">
        <w:t xml:space="preserve">.  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2D479C">
        <w:t>14</w:t>
      </w:r>
      <w:r w:rsidR="00AA0E0A">
        <w:t xml:space="preserve">. </w:t>
      </w:r>
      <w:r w:rsidR="002D479C">
        <w:t>studenog</w:t>
      </w:r>
      <w:r w:rsidR="00AA0E0A">
        <w:t xml:space="preserve"> </w:t>
      </w:r>
      <w:r>
        <w:t>201</w:t>
      </w:r>
      <w:r w:rsidR="002D479C">
        <w:t>8</w:t>
      </w:r>
      <w:r>
        <w:t>.</w:t>
      </w:r>
    </w:p>
    <w:p w:rsidRDefault="00DF1A70" w:rsidP="00F774EC" w:rsidR="00DF1A70"/>
    <w:p w:rsidRDefault="00725381" w:rsidP="00725381" w:rsidR="00725381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25381" w:rsidP="00725381" w:rsidR="00725381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2D479C">
      <w:t>219/2017-29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2D479C"/>
    <w:rsid w:val="00473716"/>
    <w:rsid w:val="004C53AF"/>
    <w:rsid w:val="00546686"/>
    <w:rsid w:val="005766DA"/>
    <w:rsid w:val="005843A9"/>
    <w:rsid w:val="00586706"/>
    <w:rsid w:val="006557D8"/>
    <w:rsid w:val="00657DAD"/>
    <w:rsid w:val="00725381"/>
    <w:rsid w:val="00754D24"/>
    <w:rsid w:val="00761A3D"/>
    <w:rsid w:val="00903320"/>
    <w:rsid w:val="009C5187"/>
    <w:rsid w:val="009D7230"/>
    <w:rsid w:val="009E4004"/>
    <w:rsid w:val="00AA0E0A"/>
    <w:rsid w:val="00AD20F3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D479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47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7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D479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47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7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859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St-219/2017-22</izvorni_sadrzaj>
    <derivirana_varijabla naziv="DomainObject.PredzadnjaOdlukaIzPredmeta.Oznaka_1">St-219/2017-22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546F4-BB38-41CC-9DFE-A4B4262F5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882</properties:Characters>
  <properties:Lines>32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2018-11-14T07:43:00Z</dcterms:created>
  <dc:creator>Tina Grgas</dc:creator>
  <cp:lastModifiedBy>Merlina Klišmanić</cp:lastModifiedBy>
  <cp:lastPrinted>2018-11-14T07:44:00Z</cp:lastPrinted>
  <dcterms:modified xmlns:xsi="http://www.w3.org/2001/XMLSchema-instance" xsi:type="dcterms:W3CDTF">2018-11-14T12:09:00Z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(Zaključak St-219-17 dostava broja žiro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