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3e8a" w14:paraId="3243e8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C725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St-588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5C725F" w:rsidRPr="005C725F">
        <w:t>BENC UGOSTITELJSTVO j.d.o.o. za usluge</w:t>
      </w:r>
      <w:r w:rsidR="005C725F">
        <w:t xml:space="preserve"> OIB:</w:t>
      </w:r>
      <w:r w:rsidR="005C725F" w:rsidRPr="005C725F">
        <w:t xml:space="preserve"> 25480109925</w:t>
      </w:r>
      <w:r w:rsidR="005C725F">
        <w:t xml:space="preserve"> MBS:</w:t>
      </w:r>
      <w:r w:rsidR="005C725F" w:rsidRPr="005C725F">
        <w:t xml:space="preserve"> 080888064</w:t>
      </w:r>
      <w:r w:rsidR="005C725F">
        <w:t xml:space="preserve"> iz Zagreba, Jakovljanska 19  </w:t>
      </w:r>
      <w:r w:rsidR="007C052C">
        <w:t xml:space="preserve">dana </w:t>
      </w:r>
      <w:r w:rsidR="005C725F">
        <w:t>21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5C725F" w:rsidRPr="005C725F">
        <w:t xml:space="preserve">BENC UGOSTITELJSTVO j.d.o.o. za usluge OIB: 25480109925 MBS: 080888064 iz Zagreba, Jakovljanska 19 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5C725F" w:rsidRPr="005C725F">
        <w:t xml:space="preserve">BENC UGOSTITELJSTVO j.d.o.o. za usluge OIB: 25480109925 MBS: 080888064 iz Zagreba, Jakovljanska 19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5C725F">
        <w:t>, 21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ECE" w:rsidP="00DF43CB" w:rsidR="00283ECE">
      <w:pPr>
        <w:spacing w:lineRule="auto" w:line="240" w:after="0"/>
      </w:pPr>
      <w:r>
        <w:separator/>
      </w:r>
    </w:p>
  </w:endnote>
  <w:endnote w:id="0" w:type="continuationSeparator">
    <w:p w:rsidRDefault="00283ECE" w:rsidP="00DF43CB" w:rsidR="00283E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ECE" w:rsidP="00DF43CB" w:rsidR="00283ECE">
      <w:pPr>
        <w:spacing w:lineRule="auto" w:line="240" w:after="0"/>
      </w:pPr>
      <w:r>
        <w:separator/>
      </w:r>
    </w:p>
  </w:footnote>
  <w:footnote w:id="0" w:type="continuationSeparator">
    <w:p w:rsidRDefault="00283ECE" w:rsidP="00DF43CB" w:rsidR="00283E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4D9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C725F">
          <w:t>70.St-588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3631D"/>
    <w:rsid w:val="00254CEC"/>
    <w:rsid w:val="00283ECE"/>
    <w:rsid w:val="002F4E4F"/>
    <w:rsid w:val="003054CA"/>
    <w:rsid w:val="00345C9C"/>
    <w:rsid w:val="003A1FB9"/>
    <w:rsid w:val="0045323B"/>
    <w:rsid w:val="004A58E7"/>
    <w:rsid w:val="00561B14"/>
    <w:rsid w:val="005C725F"/>
    <w:rsid w:val="0062520A"/>
    <w:rsid w:val="006E1039"/>
    <w:rsid w:val="006E4E2E"/>
    <w:rsid w:val="007C052C"/>
    <w:rsid w:val="007E4D9B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E4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D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E4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 UGOSTITELJSTVO j.d.o.o. za usluge zastupanog po punomoćniku IVOR BENC</izvorni_sadrzaj>
    <derivirana_varijabla naziv="DomainObject.Predmet.ProtustrankaFormated_1">  BENC UGOSTITELJSTVO j.d.o.o. za usluge zastupanog po punomoćniku IVOR BENC</derivirana_varijabla>
  </DomainObject.Predmet.ProtustrankaFormated>
  <DomainObject.Predmet.ProtustrankaFormatedOIB>
    <izvorni_sadrzaj>  BENC UGOSTITELJSTVO j.d.o.o. za usluge, OIB 25480109925 zastupanog po punomoćniku IVOR BENC</izvorni_sadrzaj>
    <derivirana_varijabla naziv="DomainObject.Predmet.ProtustrankaFormatedOIB_1">  BENC UGOSTITELJSTVO j.d.o.o. za usluge, OIB 25480109925 zastupanog po punomoćniku IVOR BENC</derivirana_varijabla>
  </DomainObject.Predmet.ProtustrankaFormatedOIB>
  <DomainObject.Predmet.ProtustrankaFormatedWithAdress>
    <izvorni_sadrzaj> BENC UGOSTITELJSTVO j.d.o.o. za usluge, Jakovljanska 19, 10000 Zagreb zastupanog po punomoćniku IVOR BENC</izvorni_sadrzaj>
    <derivirana_varijabla naziv="DomainObject.Predmet.ProtustrankaFormatedWithAdress_1"> BENC UGOSTITELJSTVO j.d.o.o. za usluge, Jakovljanska 19, 10000 Zagreb zastupanog po punomoćniku IVOR BENC</derivirana_varijabla>
  </DomainObject.Predmet.ProtustrankaFormatedWithAdress>
  <DomainObject.Predmet.ProtustrankaFormatedWithAdressOIB>
    <izvorni_sadrzaj> BENC UGOSTITELJSTVO j.d.o.o. za usluge, OIB 25480109925, Jakovljanska 19, 10000 Zagreb zastupanog po punomoćniku IVOR BENC</izvorni_sadrzaj>
    <derivirana_varijabla naziv="DomainObject.Predmet.ProtustrankaFormatedWithAdressOIB_1"> BENC UGOSTITELJSTVO j.d.o.o. za usluge, OIB 25480109925, Jakovljanska 19, 10000 Zagreb zastupanog po punomoćniku IVOR BENC</derivirana_varijabla>
  </DomainObject.Predmet.ProtustrankaFormatedWithAdressOIB>
  <DomainObject.Predmet.ProtustrankaWithAdress>
    <izvorni_sadrzaj>BENC UGOSTITELJSTVO j.d.o.o. za usluge Jakovljanska 19, 10000 Zagreb</izvorni_sadrzaj>
    <derivirana_varijabla naziv="DomainObject.Predmet.ProtustrankaWithAdress_1">BENC UGOSTITELJSTVO j.d.o.o. za usluge Jakovljanska 19, 10000 Zagreb</derivirana_varijabla>
  </DomainObject.Predmet.ProtustrankaWithAdress>
  <DomainObject.Predmet.ProtustrankaWithAdressOIB>
    <izvorni_sadrzaj>BENC UGOSTITELJSTVO j.d.o.o. za usluge, OIB 25480109925, Jakovljanska 19, 10000 Zagreb</izvorni_sadrzaj>
    <derivirana_varijabla naziv="DomainObject.Predmet.ProtustrankaWithAdressOIB_1">BENC UGOSTITELJSTVO j.d.o.o. za usluge, OIB 25480109925, Jakovljanska 19, 10000 Zagreb</derivirana_varijabla>
  </DomainObject.Predmet.ProtustrankaWithAdressOIB>
  <DomainObject.Predmet.ProtustrankaNazivFormated>
    <izvorni_sadrzaj>BENC UGOSTITELJSTVO j.d.o.o. za usluge</izvorni_sadrzaj>
    <derivirana_varijabla naziv="DomainObject.Predmet.ProtustrankaNazivFormated_1">BENC UGOSTITELJSTVO j.d.o.o. za usluge</derivirana_varijabla>
  </DomainObject.Predmet.ProtustrankaNazivFormated>
  <DomainObject.Predmet.ProtustrankaNazivFormatedOIB>
    <izvorni_sadrzaj>BENC UGOSTITELJSTVO j.d.o.o. za usluge, OIB 25480109925</izvorni_sadrzaj>
    <derivirana_varijabla naziv="DomainObject.Predmet.ProtustrankaNazivFormatedOIB_1">BENC UGOSTITELJSTVO j.d.o.o. za usluge, OIB 25480109925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 UGOSTITELJSTVO j.d.o.o. za usluge zastupanog po punomoćniku IVOR BENC</item>
    </izvorni_sadrzaj>
    <derivirana_varijabla naziv="DomainObject.Predmet.ProtuStrankaListFormated_1">
      <item>BENC UGOSTITELJSTVO j.d.o.o. za usluge zastupanog po punomoćniku IVOR BENC</item>
    </derivirana_varijabla>
  </DomainObject.Predmet.ProtuStrankaListFormated>
  <DomainObject.Predmet.ProtuStrankaListFormatedOIB>
    <izvorni_sadrzaj>
      <item>BENC UGOSTITELJSTVO j.d.o.o. za usluge, OIB 25480109925 zastupanog po punomoćniku IVOR BENC</item>
    </izvorni_sadrzaj>
    <derivirana_varijabla naziv="DomainObject.Predmet.ProtuStrankaListFormatedOIB_1">
      <item>BENC UGOSTITELJSTVO j.d.o.o. za usluge, OIB 25480109925 zastupanog po punomoćniku IVOR BENC</item>
    </derivirana_varijabla>
  </DomainObject.Predmet.ProtuStrankaListFormatedOIB>
  <DomainObject.Predmet.ProtuStrankaListFormatedWithAdress>
    <izvorni_sadrzaj>
      <item>BENC UGOSTITELJSTVO j.d.o.o. za usluge, Jakovljanska 19, 10000 Zagreb zastupanog po punomoćniku IVOR BENC</item>
    </izvorni_sadrzaj>
    <derivirana_varijabla naziv="DomainObject.Predmet.ProtuStrankaListFormatedWithAdress_1">
      <item>BENC UGOSTITELJSTVO j.d.o.o. za usluge, Jakovljanska 19, 10000 Zagreb zastupanog po punomoćniku IVOR BENC</item>
    </derivirana_varijabla>
  </DomainObject.Predmet.ProtuStrankaListFormatedWithAdress>
  <DomainObject.Predmet.ProtuStrankaListFormatedWithAdressOIB>
    <izvorni_sadrzaj>
      <item>BENC UGOSTITELJSTVO j.d.o.o. za usluge, OIB 25480109925, Jakovljanska 19, 10000 Zagreb zastupanog po punomoćniku IVOR BENC</item>
    </izvorni_sadrzaj>
    <derivirana_varijabla naziv="DomainObject.Predmet.ProtuStrankaListFormatedWithAdressOIB_1">
      <item>BENC UGOSTITELJSTVO j.d.o.o. za usluge, OIB 25480109925, Jakovljanska 19, 10000 Zagreb zastupanog po punomoćniku IVOR BENC</item>
    </derivirana_varijabla>
  </DomainObject.Predmet.ProtuStrankaListFormatedWithAdressOIB>
  <DomainObject.Predmet.ProtuStrankaListNazivFormated>
    <izvorni_sadrzaj>
      <item>BENC UGOSTITELJSTVO j.d.o.o. za usluge</item>
    </izvorni_sadrzaj>
    <derivirana_varijabla naziv="DomainObject.Predmet.ProtuStrankaListNazivFormated_1">
      <item>BENC UGOSTITELJSTVO j.d.o.o. za usluge</item>
    </derivirana_varijabla>
  </DomainObject.Predmet.ProtuStrankaListNazivFormated>
  <DomainObject.Predmet.ProtuStrankaListNazivFormatedOIB>
    <izvorni_sadrzaj>
      <item>BENC UGOSTITELJSTVO j.d.o.o. za usluge, OIB 25480109925</item>
    </izvorni_sadrzaj>
    <derivirana_varijabla naziv="DomainObject.Predmet.ProtuStrankaListNazivFormatedOIB_1">
      <item>BENC UGOSTITELJSTVO j.d.o.o. za usluge, OIB 25480109925</item>
    </derivirana_varijabla>
  </DomainObject.Predmet.ProtuStrankaListNazivFormatedOIB>
  <DomainObject.Predmet.OstaliListFormated>
    <izvorni_sadrzaj>
      <item>IVOR BENC punomoćnik sudionika u postupku BENC UGOSTITELJSTVO j.d.o.o. za usluge</item>
    </izvorni_sadrzaj>
    <derivirana_varijabla naziv="DomainObject.Predmet.OstaliListFormated_1">
      <item>IVOR BENC punomoćnik sudionika u postupku BENC UGOSTITELJSTVO j.d.o.o. za usluge</item>
    </derivirana_varijabla>
  </DomainObject.Predmet.OstaliListFormated>
  <DomainObject.Predmet.OstaliListFormatedOIB>
    <izvorni_sadrzaj>
      <item>IVOR BENC, OIB 26201453714 punomoćnik sudionika u postupku BENC UGOSTITELJSTVO j.d.o.o. za usluge</item>
    </izvorni_sadrzaj>
    <derivirana_varijabla naziv="DomainObject.Predmet.OstaliListFormatedOIB_1">
      <item>IVOR BENC, OIB 26201453714 punomoćnik sudionika u postupku BENC UGOSTITELJSTVO j.d.o.o. za usluge</item>
    </derivirana_varijabla>
  </DomainObject.Predmet.OstaliListFormatedOIB>
  <DomainObject.Predmet.OstaliListFormatedWithAdress>
    <izvorni_sadrzaj>
      <item>IVOR BENC, JAKOVLJANSKA 19, 10000 Zagreb punomoćnik sudionika u postupku BENC UGOSTITELJSTVO j.d.o.o. za usluge</item>
    </izvorni_sadrzaj>
    <derivirana_varijabla naziv="DomainObject.Predmet.OstaliListFormatedWithAdress_1">
      <item>IVOR BENC, JAKOVLJANSKA 19, 10000 Zagreb punomoćnik sudionika u postupku BENC UGOSTITELJSTVO j.d.o.o. za usluge</item>
    </derivirana_varijabla>
  </DomainObject.Predmet.OstaliListFormatedWithAdress>
  <DomainObject.Predmet.OstaliListFormatedWithAdressOIB>
    <izvorni_sadrzaj>
      <item>IVOR BENC, OIB 26201453714, JAKOVLJANSKA 19, 10000 Zagreb punomoćnik sudionika u postupku BENC UGOSTITELJSTVO j.d.o.o. za usluge</item>
    </izvorni_sadrzaj>
    <derivirana_varijabla naziv="DomainObject.Predmet.OstaliListFormatedWithAdressOIB_1">
      <item>IVOR BENC, OIB 26201453714, JAKOVLJANSKA 19, 10000 Zagreb punomoćnik sudionika u postupku BENC UGOSTITELJSTVO j.d.o.o. za usluge</item>
    </derivirana_varijabla>
  </DomainObject.Predmet.OstaliListFormatedWithAdressOIB>
  <DomainObject.Predmet.OstaliListNazivFormated>
    <izvorni_sadrzaj>
      <item>IVOR BENC</item>
    </izvorni_sadrzaj>
    <derivirana_varijabla naziv="DomainObject.Predmet.OstaliListNazivFormated_1">
      <item>IVOR BENC</item>
    </derivirana_varijabla>
  </DomainObject.Predmet.OstaliListNazivFormated>
  <DomainObject.Predmet.OstaliListNazivFormatedOIB>
    <izvorni_sadrzaj>
      <item>IVOR BENC, OIB 26201453714</item>
    </izvorni_sadrzaj>
    <derivirana_varijabla naziv="DomainObject.Predmet.OstaliListNazivFormatedOIB_1">
      <item>IVOR BENC, OIB 26201453714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 UGOSTITELJSTVO j.d.o.o. za usluge</izvorni_sadrzaj>
    <derivirana_varijabla naziv="DomainObject.Predmet.ProtustrankaIDrugi_1">BENC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BENC UGOSTITELJSTVO j.d.o.o. za usluge, OIB 25480109925, Jakovljanska 19, 10000 Zagreb</izvorni_sadrzaj>
    <derivirana_varijabla naziv="DomainObject.Predmet.ProtustrankaIDrugiAdressOIB_1">BENC UGOSTITELJSTVO j.d.o.o. za usluge, OIB 25480109925, Jakovljanska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BENC UGOSTITELJSTVO j.d.o.o. za usluge</item>
      <item>IVOR BENC</item>
    </izvorni_sadrzaj>
    <derivirana_varijabla naziv="DomainObject.Predmet.SudioniciListNaziv_1">
      <item>FINA Regionalni centar Zagreb</item>
      <item>BENC UGOSTITELJSTVO j.d.o.o. za usluge</item>
      <item>IVOR BENC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BENC UGOSTITELJSTVO j.d.o.o. za usluge, OIB 25480109925, Jakovljanska 19,10000 Zagreb</item>
      <item>IVOR BENC, OIB 26201453714, JAKOVLJANSKA 19,10000 Zagreb</item>
    </izvorni_sadrzaj>
    <derivirana_varijabla naziv="DomainObject.Predmet.SudioniciListAdressOIB_1">
      <item>FINA Regionalni centar Zagreb, OIB 85821130368, Trg svibanjskih žrtava 1995. br. 1,10000 Zagreb</item>
      <item>BENC UGOSTITELJSTVO j.d.o.o. za usluge, OIB 25480109925, Jakovljanska 19,10000 Zagreb</item>
      <item>IVOR BENC, OIB 26201453714, JAKOVLJANSKA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25480109925</item>
      <item>, OIB 26201453714</item>
    </izvorni_sadrzaj>
    <derivirana_varijabla naziv="DomainObject.Predmet.SudioniciListNazivOIB_1">
      <item>, OIB 85821130368</item>
      <item>, OIB 25480109925</item>
      <item>, OIB 26201453714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1782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2016-01-22T10:45:00Z</dcterms:created>
  <dc:creator>Maja Jurovicki</dc:creator>
  <cp:lastModifiedBy>Višnja Svečak</cp:lastModifiedBy>
  <cp:lastPrinted>2016-01-21T06:50:00Z</cp:lastPrinted>
  <dcterms:modified xmlns:xsi="http://www.w3.org/2001/XMLSchema-instance" xsi:type="dcterms:W3CDTF">2016-01-22T10:53:00Z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