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D1AD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815E56">
                    <w:rPr>
                      <w:sz w:val="22"/>
                      <w:szCs w:val="22"/>
                    </w:rPr>
                    <w:t>1177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815E56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f258f0" w14:paraId="6f258f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815E56">
        <w:t>OD A DO Ž j.d.o.o. OIB: 23873006169, MBS: 080833764, Zagreb, Bolnička cesta 34b</w:t>
      </w:r>
      <w:r w:rsidR="001B64D3">
        <w:t xml:space="preserve">, </w:t>
      </w:r>
      <w:r w:rsidR="00EC5114">
        <w:t>2</w:t>
      </w:r>
      <w:r w:rsidR="000B4CEE">
        <w:t>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600C93">
        <w:t>OD A DO Ž j.d.o.o. OIB: 23873006169, MBS: 080833764, Zagreb, Bolnička cesta 34b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0B4CEE" w:rsidP="00361EDF" w:rsidR="00361EDF">
      <w:pPr>
        <w:pStyle w:val="Tijeloteksta"/>
        <w:jc w:val="center"/>
        <w:rPr>
          <w:b/>
        </w:rPr>
      </w:pPr>
      <w:r>
        <w:rPr>
          <w:b/>
        </w:rPr>
        <w:t>5. srpnja 2018. u 9,45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0B4CEE" w:rsidP="00361EDF" w:rsidR="00361EDF">
      <w:pPr>
        <w:pStyle w:val="Tijeloteksta"/>
        <w:numPr>
          <w:ilvl w:val="0"/>
          <w:numId w:val="6"/>
        </w:numPr>
        <w:rPr>
          <w:b/>
        </w:rPr>
      </w:pPr>
      <w:r>
        <w:t>U ovom postupku imenuje se privremena stečajna upraviteljica Nada Gagro, OIB: 04212100945, Vinkovci, Glagoljaška 52</w:t>
      </w:r>
      <w:r w:rsidR="00361EDF"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>dopustiti uvid u knjige i svu poslovnu dokumentaciju dužnika, pružiti joj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600C93" w:rsidP="00361EDF" w:rsidR="00600C93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6861B2">
        <w:t>1</w:t>
      </w:r>
      <w:r w:rsidR="000B4CEE">
        <w:t>7</w:t>
      </w:r>
      <w:r w:rsidR="00B85A84">
        <w:t>. studenog</w:t>
      </w:r>
      <w:r>
        <w:t xml:space="preserve"> 2016. na propisanom obrascu prijedlog za otvaranje stečajnog postupka nad dužnikom </w:t>
      </w:r>
      <w:r w:rsidR="006861B2">
        <w:t>OD A DO Ž j.d.o.o. OIB: 23873006169, MBS: 080833764, Zagreb, Bolnička cesta 34b</w:t>
      </w:r>
      <w:r w:rsidR="00740A88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6861B2">
        <w:t>11</w:t>
      </w:r>
      <w:r w:rsidR="000B4CEE">
        <w:t>.</w:t>
      </w:r>
      <w:r w:rsidR="00B85A84">
        <w:t xml:space="preserve"> studenog</w:t>
      </w:r>
      <w:r w:rsidR="00BE5772">
        <w:t xml:space="preserve"> 201</w:t>
      </w:r>
      <w:r w:rsidR="00970B5E">
        <w:t>6</w:t>
      </w:r>
      <w:r>
        <w:t xml:space="preserve">. u Očevidniku redoslijeda osnova za plaćanje ima evidentirane neizvršene osnove za plaćanje u neprekinutom razdoblju od 120 dana u ukupnom iznosu od </w:t>
      </w:r>
      <w:r w:rsidR="006861B2">
        <w:t>186.730,67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 xml:space="preserve">Na temelju čl. 115. st. 2. citiranog Zakona imenovan je privremeni stečajni upravitelj </w:t>
      </w:r>
      <w:r w:rsidR="000B4CEE">
        <w:t xml:space="preserve"> </w:t>
      </w:r>
      <w:r>
        <w:t>automatski</w:t>
      </w:r>
      <w:r w:rsidR="000B4CEE">
        <w:t>m</w:t>
      </w:r>
      <w:r>
        <w:t xml:space="preserve"> odabir</w:t>
      </w:r>
      <w:r w:rsidR="000B4CEE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0B4CEE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</w:t>
      </w:r>
      <w:r w:rsidR="000B4CEE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0B4CEE">
        <w:t>5/7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4F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1B64D3">
      <w:t>7</w:t>
    </w:r>
    <w:r w:rsidR="00600C93">
      <w:t>7</w:t>
    </w:r>
    <w:r>
      <w:t>/2017-</w:t>
    </w:r>
    <w:r w:rsidR="00600C93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B4CEE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B64D3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00C93"/>
    <w:rsid w:val="00616E68"/>
    <w:rsid w:val="00630400"/>
    <w:rsid w:val="006320D2"/>
    <w:rsid w:val="006414F4"/>
    <w:rsid w:val="00662D9F"/>
    <w:rsid w:val="00667351"/>
    <w:rsid w:val="00681766"/>
    <w:rsid w:val="006861B2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15E56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B6BC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024F0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St-1177/2017</izvorni_sadrzaj>
    <derivirana_varijabla naziv="DomainObject.Predmet.OznakaBroj_1">St-1177/2017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OD A DO Ž j.d.o.o.</izvorni_sadrzaj>
    <derivirana_varijabla naziv="DomainObject.Predmet.ProtustrankaFormated_1">  OD A DO Ž j.d.o.o.</derivirana_varijabla>
  </DomainObject.Predmet.ProtustrankaFormated>
  <DomainObject.Predmet.ProtustrankaFormatedOIB>
    <izvorni_sadrzaj>  OD A DO Ž j.d.o.o., OIB 23873006169</izvorni_sadrzaj>
    <derivirana_varijabla naziv="DomainObject.Predmet.ProtustrankaFormatedOIB_1">  OD A DO Ž j.d.o.o., OIB 23873006169</derivirana_varijabla>
  </DomainObject.Predmet.ProtustrankaFormatedOIB>
  <DomainObject.Predmet.ProtustrankaFormatedWithAdress>
    <izvorni_sadrzaj> OD A DO Ž j.d.o.o., Bolnička cesta 34b, 10000 Zagreb</izvorni_sadrzaj>
    <derivirana_varijabla naziv="DomainObject.Predmet.ProtustrankaFormatedWithAdress_1"> OD A DO Ž j.d.o.o., Bolnička cesta 34b, 10000 Zagreb</derivirana_varijabla>
  </DomainObject.Predmet.ProtustrankaFormatedWithAdress>
  <DomainObject.Predmet.ProtustrankaFormatedWithAdressOIB>
    <izvorni_sadrzaj> OD A DO Ž j.d.o.o., OIB 23873006169, Bolnička cesta 34b, 10000 Zagreb</izvorni_sadrzaj>
    <derivirana_varijabla naziv="DomainObject.Predmet.ProtustrankaFormatedWithAdressOIB_1"> OD A DO Ž j.d.o.o., OIB 23873006169, Bolnička cesta 34b, 10000 Zagreb</derivirana_varijabla>
  </DomainObject.Predmet.ProtustrankaFormatedWithAdressOIB>
  <DomainObject.Predmet.ProtustrankaWithAdress>
    <izvorni_sadrzaj>OD A DO Ž j.d.o.o. Bolnička cesta 34b, 10000 Zagreb</izvorni_sadrzaj>
    <derivirana_varijabla naziv="DomainObject.Predmet.ProtustrankaWithAdress_1">OD A DO Ž j.d.o.o. Bolnička cesta 34b, 10000 Zagreb</derivirana_varijabla>
  </DomainObject.Predmet.ProtustrankaWithAdress>
  <DomainObject.Predmet.ProtustrankaWithAdressOIB>
    <izvorni_sadrzaj>OD A DO Ž j.d.o.o., OIB 23873006169, Bolnička cesta 34b, 10000 Zagreb</izvorni_sadrzaj>
    <derivirana_varijabla naziv="DomainObject.Predmet.ProtustrankaWithAdressOIB_1">OD A DO Ž j.d.o.o., OIB 23873006169, Bolnička cesta 34b, 10000 Zagreb</derivirana_varijabla>
  </DomainObject.Predmet.ProtustrankaWithAdressOIB>
  <DomainObject.Predmet.ProtustrankaNazivFormated>
    <izvorni_sadrzaj>OD A DO Ž j.d.o.o.</izvorni_sadrzaj>
    <derivirana_varijabla naziv="DomainObject.Predmet.ProtustrankaNazivFormated_1">OD A DO Ž j.d.o.o.</derivirana_varijabla>
  </DomainObject.Predmet.ProtustrankaNazivFormated>
  <DomainObject.Predmet.ProtustrankaNazivFormatedOIB>
    <izvorni_sadrzaj>OD A DO Ž j.d.o.o., OIB 23873006169</izvorni_sadrzaj>
    <derivirana_varijabla naziv="DomainObject.Predmet.ProtustrankaNazivFormatedOIB_1">OD A DO Ž j.d.o.o., OIB 23873006169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 A DO Ž j.d.o.o.</item>
    </izvorni_sadrzaj>
    <derivirana_varijabla naziv="DomainObject.Predmet.ProtuStrankaListFormated_1">
      <item>OD A DO Ž j.d.o.o.</item>
    </derivirana_varijabla>
  </DomainObject.Predmet.ProtuStrankaListFormated>
  <DomainObject.Predmet.ProtuStrankaListFormatedOIB>
    <izvorni_sadrzaj>
      <item>OD A DO Ž j.d.o.o., OIB 23873006169</item>
    </izvorni_sadrzaj>
    <derivirana_varijabla naziv="DomainObject.Predmet.ProtuStrankaListFormatedOIB_1">
      <item>OD A DO Ž j.d.o.o., OIB 23873006169</item>
    </derivirana_varijabla>
  </DomainObject.Predmet.ProtuStrankaListFormatedOIB>
  <DomainObject.Predmet.ProtuStrankaListFormatedWithAdress>
    <izvorni_sadrzaj>
      <item>OD A DO Ž j.d.o.o., Bolnička cesta 34b, 10000 Zagreb</item>
    </izvorni_sadrzaj>
    <derivirana_varijabla naziv="DomainObject.Predmet.ProtuStrankaListFormatedWithAdress_1">
      <item>OD A DO Ž j.d.o.o., Bolnička cesta 34b, 10000 Zagreb</item>
    </derivirana_varijabla>
  </DomainObject.Predmet.ProtuStrankaListFormatedWithAdress>
  <DomainObject.Predmet.ProtuStrankaListFormatedWithAdressOIB>
    <izvorni_sadrzaj>
      <item>OD A DO Ž j.d.o.o., OIB 23873006169, Bolnička cesta 34b, 10000 Zagreb</item>
    </izvorni_sadrzaj>
    <derivirana_varijabla naziv="DomainObject.Predmet.ProtuStrankaListFormatedWithAdressOIB_1">
      <item>OD A DO Ž j.d.o.o., OIB 23873006169, Bolnička cesta 34b, 10000 Zagreb</item>
    </derivirana_varijabla>
  </DomainObject.Predmet.ProtuStrankaListFormatedWithAdressOIB>
  <DomainObject.Predmet.ProtuStrankaListNazivFormated>
    <izvorni_sadrzaj>
      <item>OD A DO Ž j.d.o.o.</item>
    </izvorni_sadrzaj>
    <derivirana_varijabla naziv="DomainObject.Predmet.ProtuStrankaListNazivFormated_1">
      <item>OD A DO Ž j.d.o.o.</item>
    </derivirana_varijabla>
  </DomainObject.Predmet.ProtuStrankaListNazivFormated>
  <DomainObject.Predmet.ProtuStrankaListNazivFormatedOIB>
    <izvorni_sadrzaj>
      <item>OD A DO Ž j.d.o.o., OIB 23873006169</item>
    </izvorni_sadrzaj>
    <derivirana_varijabla naziv="DomainObject.Predmet.ProtuStrankaListNazivFormatedOIB_1">
      <item>OD A DO Ž j.d.o.o., OIB 23873006169</item>
    </derivirana_varijabla>
  </DomainObject.Predmet.ProtuStrankaListNazivFormatedOIB>
  <DomainObject.Predmet.OstaliListFormated>
    <izvorni_sadrzaj>
      <item>Alen Živadinović</item>
      <item>ŽDO GUO</item>
    </izvorni_sadrzaj>
    <derivirana_varijabla naziv="DomainObject.Predmet.OstaliListFormated_1">
      <item>Alen Živadinović</item>
      <item>ŽDO GUO</item>
    </derivirana_varijabla>
  </DomainObject.Predmet.OstaliListFormated>
  <DomainObject.Predmet.OstaliListFormatedOIB>
    <izvorni_sadrzaj>
      <item>Alen Živadinović, OIB 22313184510</item>
      <item>ŽDO GUO</item>
    </izvorni_sadrzaj>
    <derivirana_varijabla naziv="DomainObject.Predmet.OstaliListFormatedOIB_1">
      <item>Alen Živadinović, OIB 22313184510</item>
      <item>ŽDO GUO</item>
    </derivirana_varijabla>
  </DomainObject.Predmet.OstaliListFormatedOIB>
  <DomainObject.Predmet.OstaliListFormatedWithAdress>
    <izvorni_sadrzaj>
      <item>Alen Živadinović, Ulica Majke Terezije 8, 10000 Zagreb</item>
      <item>ŽDO GUO</item>
    </izvorni_sadrzaj>
    <derivirana_varijabla naziv="DomainObject.Predmet.OstaliListFormatedWithAdress_1">
      <item>Alen Živadinović, Ulica Majke Terezije 8, 10000 Zagreb</item>
      <item>ŽDO GUO</item>
    </derivirana_varijabla>
  </DomainObject.Predmet.OstaliListFormatedWithAdress>
  <DomainObject.Predmet.OstaliListFormatedWithAdressOIB>
    <izvorni_sadrzaj>
      <item>Alen Živadinović, OIB 22313184510, Ulica Majke Terezije 8, 10000 Zagreb</item>
      <item>ŽDO GUO</item>
    </izvorni_sadrzaj>
    <derivirana_varijabla naziv="DomainObject.Predmet.OstaliListFormatedWithAdressOIB_1">
      <item>Alen Živadinović, OIB 22313184510, Ulica Majke Terezije 8, 10000 Zagreb</item>
      <item>ŽDO GUO</item>
    </derivirana_varijabla>
  </DomainObject.Predmet.OstaliListFormatedWithAdressOIB>
  <DomainObject.Predmet.OstaliListNazivFormated>
    <izvorni_sadrzaj>
      <item>Alen Živadinović</item>
      <item>ŽDO GUO</item>
    </izvorni_sadrzaj>
    <derivirana_varijabla naziv="DomainObject.Predmet.OstaliListNazivFormated_1">
      <item>Alen Živadinović</item>
      <item>ŽDO GUO</item>
    </derivirana_varijabla>
  </DomainObject.Predmet.OstaliListNazivFormated>
  <DomainObject.Predmet.OstaliListNazivFormatedOIB>
    <izvorni_sadrzaj>
      <item>Alen Živadinović, OIB 22313184510</item>
      <item>ŽDO GUO</item>
    </izvorni_sadrzaj>
    <derivirana_varijabla naziv="DomainObject.Predmet.OstaliListNazivFormatedOIB_1">
      <item>Alen Živadinović, OIB 22313184510</item>
      <item>ŽDO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 A DO Ž j.d.o.o.</izvorni_sadrzaj>
    <derivirana_varijabla naziv="DomainObject.Predmet.ProtustrankaIDrugi_1">OD A DO Ž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 A DO Ž j.d.o.o., OIB 23873006169, Bolnička cesta 34b, 10000 Zagreb</izvorni_sadrzaj>
    <derivirana_varijabla naziv="DomainObject.Predmet.ProtustrankaIDrugiAdressOIB_1">OD A DO Ž j.d.o.o., OIB 23873006169, Bolnička cesta 34b,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A DO Ž j.d.o.o.</item>
      <item>FINA Regionalni centar Zagreb</item>
      <item>Alen Živadinović</item>
      <item>ŽDO GUO</item>
    </izvorni_sadrzaj>
    <derivirana_varijabla naziv="DomainObject.Predmet.SudioniciListNaziv_1">
      <item>OD A DO Ž j.d.o.o.</item>
      <item>FINA Regionalni centar Zagreb</item>
      <item>Alen Živadinović</item>
      <item>ŽDO GUO</item>
    </derivirana_varijabla>
  </DomainObject.Predmet.SudioniciListNaziv>
  <DomainObject.Predmet.SudioniciListAdressOIB>
    <izvorni_sadrzaj>
      <item>OD A DO Ž j.d.o.o., OIB 23873006169, Bolnička cesta 34b,10000 Zagreb</item>
      <item>FINA Regionalni centar Zagreb, OIB 85821130368, Trg svibanjskih žrtava 1995. 1,10000 Zagreb</item>
      <item>Alen Živadinović, OIB 22313184510, Ulica Majke Terezije 8,10000 Zagreb</item>
      <item>ŽDO GUO</item>
    </izvorni_sadrzaj>
    <derivirana_varijabla naziv="DomainObject.Predmet.SudioniciListAdressOIB_1">
      <item>OD A DO Ž j.d.o.o., OIB 23873006169, Bolnička cesta 34b,10000 Zagreb</item>
      <item>FINA Regionalni centar Zagreb, OIB 85821130368, Trg svibanjskih žrtava 1995. 1,10000 Zagreb</item>
      <item>Alen Živadinović, OIB 22313184510, Ulica Majke Terezije 8,10000 Zagreb</item>
      <item>ŽDO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23873006169</item>
      <item>, OIB 85821130368</item>
      <item>, OIB 22313184510</item>
      <item>, OIB null</item>
    </izvorni_sadrzaj>
    <derivirana_varijabla naziv="DomainObject.Predmet.SudioniciListNazivOIB_1">
      <item>, OIB 23873006169</item>
      <item>, OIB 85821130368</item>
      <item>, OIB 22313184510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2714</properties:Characters>
  <properties:Lines>98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2018-05-25T11:21:00Z</dcterms:created>
  <dc:creator>Snježana Andrijanić</dc:creator>
  <cp:lastModifiedBy>Snježana Andrijanić</cp:lastModifiedBy>
  <cp:lastPrinted>2018-05-28T08:49:00Z</cp:lastPrinted>
  <dcterms:modified xmlns:xsi="http://www.w3.org/2001/XMLSchema-instance" xsi:type="dcterms:W3CDTF">2018-05-28T12:20:00Z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St-1177-17 Gagro.docx)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