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a63a" w14:paraId="6c9a63a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7072E">
        <w:t>402</w:t>
      </w:r>
      <w:r w:rsidR="00BA2DCF">
        <w:t>/2018</w:t>
      </w:r>
      <w:r w:rsidR="00196DBA">
        <w:t>-</w:t>
      </w:r>
      <w:r w:rsidR="009F4728">
        <w:t>14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7072E">
        <w:t>KRIŽICE d.o.o., Kali, Trg Marnjiva 35, OIB: 29112746380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97072E">
        <w:t>Jadranki Lukin</w:t>
      </w:r>
      <w:r w:rsidR="005379B1" w:rsidRPr="00A56DCC">
        <w:t xml:space="preserve"> iz </w:t>
      </w:r>
      <w:r w:rsidR="0097072E">
        <w:t>Kali</w:t>
      </w:r>
      <w:r w:rsidR="00B11753">
        <w:t xml:space="preserve">, </w:t>
      </w:r>
      <w:r w:rsidR="00AD0873">
        <w:t>19</w:t>
      </w:r>
      <w:r w:rsidR="00984003">
        <w:t xml:space="preserve">. </w:t>
      </w:r>
      <w:r w:rsidR="00BC0FE1">
        <w:t xml:space="preserve"> </w:t>
      </w:r>
      <w:r w:rsidR="0097072E">
        <w:t>veljače</w:t>
      </w:r>
      <w:r>
        <w:t xml:space="preserve"> 201</w:t>
      </w:r>
      <w:r w:rsidR="0097072E">
        <w:t>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97072E">
        <w:t>6</w:t>
      </w:r>
      <w:r w:rsidR="00372EF1" w:rsidRPr="00202FB8">
        <w:t xml:space="preserve">. </w:t>
      </w:r>
      <w:r w:rsidR="0097072E">
        <w:t>ožujka</w:t>
      </w:r>
      <w:r w:rsidR="006A2139" w:rsidRPr="00202FB8">
        <w:t xml:space="preserve"> 201</w:t>
      </w:r>
      <w:r w:rsidR="00395A35">
        <w:t>9</w:t>
      </w:r>
      <w:r w:rsidR="00196DBA" w:rsidRPr="00202FB8">
        <w:t>. u</w:t>
      </w:r>
      <w:r w:rsidR="0097072E">
        <w:t xml:space="preserve"> 10,10</w:t>
      </w:r>
      <w:r w:rsidR="00372EF1" w:rsidRPr="00202FB8">
        <w:t xml:space="preserve"> </w:t>
      </w:r>
      <w:r w:rsidR="00372EF1">
        <w:t>sati</w:t>
      </w:r>
      <w:r w:rsidR="0097072E">
        <w:t xml:space="preserve"> kod</w:t>
      </w:r>
      <w:r w:rsidR="00372EF1">
        <w:t xml:space="preserve"> </w:t>
      </w:r>
      <w:r w:rsidR="0097072E">
        <w:t>Trgovačkog suda u Zadru, Dr. Franje Tuđmana 35, sudnica 26/I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97072E">
        <w:t>Jadranka Lukin</w:t>
      </w:r>
      <w:r w:rsidR="0097072E" w:rsidRPr="00A56DCC">
        <w:t xml:space="preserve"> iz </w:t>
      </w:r>
      <w:r w:rsidR="0097072E">
        <w:t>Kali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97072E">
        <w:t>KRIŽICE d.o.o., Kali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5379B1">
        <w:t>20</w:t>
      </w:r>
      <w:r>
        <w:t xml:space="preserve">. </w:t>
      </w:r>
      <w:r w:rsidR="00196DBA">
        <w:t>studenog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5379B1">
        <w:t>120</w:t>
      </w:r>
      <w:r w:rsidRPr="006A6907">
        <w:t xml:space="preserve"> dana u iznosu od </w:t>
      </w:r>
      <w:r w:rsidR="005379B1">
        <w:t>16.445,92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379B1">
        <w:t>troje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AD0873">
        <w:t>19</w:t>
      </w:r>
      <w:r w:rsidR="00984003">
        <w:t xml:space="preserve">. </w:t>
      </w:r>
      <w:r w:rsidR="0097072E">
        <w:t>veljače</w:t>
      </w:r>
      <w:r w:rsidR="00A576FE">
        <w:t xml:space="preserve"> 201</w:t>
      </w:r>
      <w:r w:rsidR="0097072E">
        <w:t>9</w:t>
      </w:r>
      <w:r w:rsidR="00A576FE">
        <w:t>.</w:t>
      </w:r>
    </w:p>
    <w:p w:rsidRDefault="00A576FE" w:rsidP="00A576FE" w:rsidR="00A576FE"/>
    <w:p w:rsidRDefault="00435DEA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9F4728">
        <w:t>Jadranki Lukin</w:t>
      </w:r>
      <w:r w:rsidR="005379B1" w:rsidRPr="00A56DCC">
        <w:t xml:space="preserve"> iz </w:t>
      </w:r>
      <w:r w:rsidR="009F4728">
        <w:t>Kali</w:t>
      </w:r>
      <w:r w:rsidR="005379B1" w:rsidRPr="00355932">
        <w:t xml:space="preserve">, </w:t>
      </w:r>
      <w:r w:rsidR="009F4728">
        <w:rPr>
          <w:rFonts w:eastAsiaTheme="minorHAnsi"/>
          <w:lang w:eastAsia="en-US"/>
        </w:rPr>
        <w:t>Trg Marnjiva 11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35DEA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9F4728">
      <w:t>402</w:t>
    </w:r>
    <w:r w:rsidR="006A4863">
      <w:t>/</w:t>
    </w:r>
    <w:r w:rsidR="007B450B">
      <w:t>20</w:t>
    </w:r>
    <w:r w:rsidR="00BA2DCF">
      <w:t>18</w:t>
    </w:r>
    <w:r w:rsidR="006A4863">
      <w:t>-</w:t>
    </w:r>
    <w:r w:rsidR="009F4728">
      <w:t>1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67B8D"/>
    <w:rsid w:val="00372EF1"/>
    <w:rsid w:val="00376C01"/>
    <w:rsid w:val="00383555"/>
    <w:rsid w:val="0038405B"/>
    <w:rsid w:val="00391020"/>
    <w:rsid w:val="00393B64"/>
    <w:rsid w:val="00395A35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5DEA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79B1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072E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4728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0873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32EF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1488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5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5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Vezani spis:
St-349/2018 - u rješavanju na dan osnivanja 
ovog predmeta</izvorni_sadrzaj>
    <derivirana_varijabla naziv="DomainObject.Predmet.Opis_1">Vezani spis:
St-349/2018 - u rješavanju na dan osnivanja 
ovog predmeta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KRIŽICE d.o.o. za proizvodnju, trgovinu i poslovne usluge</izvorni_sadrzaj>
    <derivirana_varijabla naziv="DomainObject.Predmet.StrankaFormated_1">  KRIŽICE d.o.o. za proizvodnju, trgovinu i poslovne usluge</derivirana_varijabla>
  </DomainObject.Predmet.StrankaFormated>
  <DomainObject.Predmet.StrankaFormatedOIB>
    <izvorni_sadrzaj>  KRIŽICE d.o.o. za proizvodnju, trgovinu i poslovne usluge, OIB 29112746380</izvorni_sadrzaj>
    <derivirana_varijabla naziv="DomainObject.Predmet.StrankaFormatedOIB_1">  KRIŽICE d.o.o. za proizvodnju, trgovinu i poslovne usluge, OIB 29112746380</derivirana_varijabla>
  </DomainObject.Predmet.StrankaFormatedOIB>
  <DomainObject.Predmet.StrankaFormatedWithAdress>
    <izvorni_sadrzaj> KRIŽICE d.o.o. za proizvodnju, trgovinu i poslovne usluge, Trg Marnjiva 35, 23273 Kali</izvorni_sadrzaj>
    <derivirana_varijabla naziv="DomainObject.Predmet.StrankaFormatedWithAdress_1"> KRIŽICE d.o.o. za proizvodnju, trgovinu i poslovne usluge, Trg Marnjiva 35, 23273 Kali</derivirana_varijabla>
  </DomainObject.Predmet.StrankaFormatedWithAdress>
  <DomainObject.Predmet.StrankaFormatedWithAdressOIB>
    <izvorni_sadrzaj> KRIŽICE d.o.o. za proizvodnju, trgovinu i poslovne usluge, OIB 29112746380, Trg Marnjiva 35, 23273 Kali</izvorni_sadrzaj>
    <derivirana_varijabla naziv="DomainObject.Predmet.StrankaFormatedWithAdressOIB_1"> KRIŽICE d.o.o. za proizvodnju, trgovinu i poslovne usluge, OIB 29112746380, Trg Marnjiva 35, 23273 Kali</derivirana_varijabla>
  </DomainObject.Predmet.StrankaFormatedWithAdressOIB>
  <DomainObject.Predmet.StrankaWithAdress>
    <izvorni_sadrzaj>KRIŽICE d.o.o. za proizvodnju, trgovinu i poslovne usluge Trg Marnjiva 35,23273 Kali</izvorni_sadrzaj>
    <derivirana_varijabla naziv="DomainObject.Predmet.StrankaWithAdress_1">KRIŽICE d.o.o. za proizvodnju, trgovinu i poslovne usluge Trg Marnjiva 35,23273 Kali</derivirana_varijabla>
  </DomainObject.Predmet.StrankaWithAdress>
  <DomainObject.Predmet.StrankaWithAdressOIB>
    <izvorni_sadrzaj>KRIŽICE d.o.o. za proizvodnju, trgovinu i poslovne usluge, OIB 29112746380, Trg Marnjiva 35,23273 Kali</izvorni_sadrzaj>
    <derivirana_varijabla naziv="DomainObject.Predmet.StrankaWithAdressOIB_1">KRIŽICE d.o.o. za proizvodnju, trgovinu i poslovne usluge, OIB 29112746380, Trg Marnjiva 35,23273 Kali</derivirana_varijabla>
  </DomainObject.Predmet.StrankaWithAdressOIB>
  <DomainObject.Predmet.StrankaNazivFormated>
    <izvorni_sadrzaj>KRIŽICE d.o.o. za proizvodnju, trgovinu i poslovne usluge</izvorni_sadrzaj>
    <derivirana_varijabla naziv="DomainObject.Predmet.StrankaNazivFormated_1">KRIŽICE d.o.o. za proizvodnju, trgovinu i poslovne usluge</derivirana_varijabla>
  </DomainObject.Predmet.StrankaNazivFormated>
  <DomainObject.Predmet.StrankaNazivFormatedOIB>
    <izvorni_sadrzaj>KRIŽICE d.o.o. za proizvodnju, trgovinu i poslovne usluge, OIB 29112746380</izvorni_sadrzaj>
    <derivirana_varijabla naziv="DomainObject.Predmet.StrankaNazivFormatedOIB_1">KRIŽICE d.o.o. za proizvodnju, trgovinu i poslovne usluge, OIB 29112746380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KRIŽICE d.o.o. za proizvodnju, trgovinu i poslovne usluge</item>
    </izvorni_sadrzaj>
    <derivirana_varijabla naziv="DomainObject.Predmet.StrankaListFormated_1">
      <item>KRIŽICE d.o.o. za proizvodnju, trgovinu i poslovne usluge</item>
    </derivirana_varijabla>
  </DomainObject.Predmet.StrankaListFormated>
  <DomainObject.Predmet.StrankaListFormatedOIB>
    <izvorni_sadrzaj>
      <item>KRIŽICE d.o.o. za proizvodnju, trgovinu i poslovne usluge, OIB 29112746380</item>
    </izvorni_sadrzaj>
    <derivirana_varijabla naziv="DomainObject.Predmet.StrankaListFormatedOIB_1">
      <item>KRIŽICE d.o.o. za proizvodnju, trgovinu i poslovne usluge, OIB 29112746380</item>
    </derivirana_varijabla>
  </DomainObject.Predmet.StrankaListFormatedOIB>
  <DomainObject.Predmet.StrankaListFormatedWithAdress>
    <izvorni_sadrzaj>
      <item>KRIŽICE d.o.o. za proizvodnju, trgovinu i poslovne usluge, Trg Marnjiva 35, 23273 Kali</item>
    </izvorni_sadrzaj>
    <derivirana_varijabla naziv="DomainObject.Predmet.StrankaListFormatedWithAdress_1">
      <item>KRIŽICE d.o.o. za proizvodnju, trgovinu i poslovne usluge, Trg Marnjiva 35, 23273 Kali</item>
    </derivirana_varijabla>
  </DomainObject.Predmet.StrankaListFormatedWithAdress>
  <DomainObject.Predmet.StrankaListFormatedWithAdressOIB>
    <izvorni_sadrzaj>
      <item>KRIŽICE d.o.o. za proizvodnju, trgovinu i poslovne usluge, OIB 29112746380, Trg Marnjiva 35, 23273 Kali</item>
    </izvorni_sadrzaj>
    <derivirana_varijabla naziv="DomainObject.Predmet.StrankaListFormatedWithAdressOIB_1">
      <item>KRIŽICE d.o.o. za proizvodnju, trgovinu i poslovne usluge, OIB 29112746380, Trg Marnjiva 35, 23273 Kali</item>
    </derivirana_varijabla>
  </DomainObject.Predmet.StrankaListFormatedWithAdressOIB>
  <DomainObject.Predmet.StrankaListNazivFormated>
    <izvorni_sadrzaj>
      <item>KRIŽICE d.o.o. za proizvodnju, trgovinu i poslovne usluge</item>
    </izvorni_sadrzaj>
    <derivirana_varijabla naziv="DomainObject.Predmet.StrankaListNazivFormated_1">
      <item>KRIŽICE d.o.o. za proizvodnju, trgovinu i poslovne usluge</item>
    </derivirana_varijabla>
  </DomainObject.Predmet.StrankaListNazivFormated>
  <DomainObject.Predmet.StrankaListNazivFormatedOIB>
    <izvorni_sadrzaj>
      <item>KRIŽICE d.o.o. za proizvodnju, trgovinu i poslovne usluge, OIB 29112746380</item>
    </izvorni_sadrzaj>
    <derivirana_varijabla naziv="DomainObject.Predmet.StrankaListNazivFormatedOIB_1">
      <item>KRIŽICE d.o.o. za proizvodnju, trgovinu i poslovne usluge, OIB 29112746380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KRIŽICE d.o.o. za proizvodnju, trgovinu i poslovne usluge</izvorni_sadrzaj>
    <derivirana_varijabla naziv="DomainObject.Predmet.StrankaIDrugi_1">KRIŽICE d.o.o.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KRIŽICE d.o.o. za proizvodnju, trgovinu i poslovne usluge, OIB 29112746380, Trg Marnjiva 35, 23273 Kali</izvorni_sadrzaj>
    <derivirana_varijabla naziv="DomainObject.Predmet.StrankaIDrugiAdressOIB_1">KRIŽICE d.o.o. za proizvodnju, trgovinu i poslovne usluge, OIB 29112746380, Trg Marnjiva 35, 23273 Kali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KRIŽICE d.o.o. za proizvodnju, trgovinu i poslovne usluge</item>
    </izvorni_sadrzaj>
    <derivirana_varijabla naziv="DomainObject.Predmet.SudioniciListNaziv_1">
      <item>KRIŽICE d.o.o. za proizvodnju, trgovinu i poslovne usluge</item>
    </derivirana_varijabla>
  </DomainObject.Predmet.SudioniciListNaziv>
  <DomainObject.Predmet.SudioniciListAdressOIB>
    <izvorni_sadrzaj>
      <item>KRIŽICE d.o.o. za proizvodnju, trgovinu i poslovne usluge, OIB 29112746380, Trg Marnjiva 35,23273 Kali</item>
    </izvorni_sadrzaj>
    <derivirana_varijabla naziv="DomainObject.Predmet.SudioniciListAdressOIB_1">
      <item>KRIŽICE d.o.o. za proizvodnju, trgovinu i poslovne usluge, OIB 29112746380, Trg Marnjiva 35,23273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29112746380</item>
    </izvorni_sadrzaj>
    <derivirana_varijabla naziv="DomainObject.Predmet.SudioniciListNazivOIB_1">
      <item>, OIB 29112746380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St-402/2018-7</izvorni_sadrzaj>
    <derivirana_varijabla naziv="DomainObject.PredzadnjaOdlukaIzPredmeta.Oznaka_1">St-402/2018-7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1CED9-C2D0-4EBD-B17A-0E0781720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2335</properties:Characters>
  <properties:Lines>73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2019-02-19T07:37:00Z</dcterms:created>
  <dc:creator>Administrator</dc:creator>
  <cp:lastModifiedBy>Ante Rubelj</cp:lastModifiedBy>
  <cp:lastPrinted>2019-02-19T13:43:00Z</cp:lastPrinted>
  <dcterms:modified xmlns:xsi="http://www.w3.org/2001/XMLSchema-instance" xsi:type="dcterms:W3CDTF">2019-02-19T13:43:00Z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(1St-402-18-13 -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