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e03a" w14:paraId="fcde03a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E21CE2">
        <w:rPr>
          <w:rFonts w:hAnsi="Times New Roman" w:ascii="Times New Roman"/>
          <w:szCs w:val="24"/>
        </w:rPr>
        <w:t>MEDICAL FITNESS j.d.o.o. za usluge, Dolec Podokićki (Grad Samobor), Dolec Podokićki 5, OIB: 39938308864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E21CE2">
        <w:rPr>
          <w:rFonts w:hAnsi="Times New Roman" w:ascii="Times New Roman"/>
          <w:szCs w:val="24"/>
          <w:lang w:val="hr-HR"/>
        </w:rPr>
        <w:t>1</w:t>
      </w:r>
      <w:r w:rsidR="00995579">
        <w:rPr>
          <w:rFonts w:hAnsi="Times New Roman" w:ascii="Times New Roman"/>
          <w:szCs w:val="24"/>
          <w:lang w:val="hr-HR"/>
        </w:rPr>
        <w:t xml:space="preserve">. </w:t>
      </w:r>
      <w:r w:rsidR="00E21CE2">
        <w:rPr>
          <w:rFonts w:hAnsi="Times New Roman" w:ascii="Times New Roman"/>
          <w:szCs w:val="24"/>
          <w:lang w:val="hr-HR"/>
        </w:rPr>
        <w:t>veljače</w:t>
      </w:r>
      <w:r w:rsidR="00995579">
        <w:rPr>
          <w:rFonts w:hAnsi="Times New Roman" w:ascii="Times New Roman"/>
          <w:szCs w:val="24"/>
          <w:lang w:val="hr-HR"/>
        </w:rPr>
        <w:t xml:space="preserve">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E21CE2">
        <w:rPr>
          <w:rFonts w:hAnsi="Times New Roman" w:ascii="Times New Roman"/>
          <w:szCs w:val="24"/>
        </w:rPr>
        <w:t>MEDICAL FITNESS j.d.o.o. za usluge, Dolec Podokićki (Grad Samobor), Dolec Podokićki 5, OIB: 39938308864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292FB4">
        <w:rPr>
          <w:rFonts w:hAnsi="Times New Roman" w:ascii="Times New Roman"/>
          <w:szCs w:val="24"/>
          <w:u w:val="single"/>
          <w:lang w:val="hr-HR"/>
        </w:rPr>
        <w:t>2</w:t>
      </w:r>
      <w:r w:rsidR="00E21CE2">
        <w:rPr>
          <w:rFonts w:hAnsi="Times New Roman" w:ascii="Times New Roman"/>
          <w:szCs w:val="24"/>
          <w:u w:val="single"/>
          <w:lang w:val="hr-HR"/>
        </w:rPr>
        <w:t>5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E21CE2">
        <w:rPr>
          <w:rFonts w:hAnsi="Times New Roman" w:ascii="Times New Roman"/>
          <w:b/>
          <w:i/>
          <w:szCs w:val="24"/>
          <w:lang w:val="hr-HR"/>
        </w:rPr>
        <w:t>173216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E21CE2">
        <w:rPr>
          <w:rFonts w:hAnsi="Times New Roman" w:ascii="Times New Roman"/>
          <w:szCs w:val="24"/>
          <w:lang w:val="hr-HR"/>
        </w:rPr>
        <w:t>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E21CE2">
        <w:rPr>
          <w:rFonts w:hAnsi="Times New Roman" w:ascii="Times New Roman"/>
          <w:szCs w:val="24"/>
          <w:lang w:val="hr-HR"/>
        </w:rPr>
        <w:t>veljače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D353D6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D353D6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D353D6">
        <w:rPr>
          <w:rFonts w:hAnsi="Times New Roman" w:ascii="Times New Roman"/>
          <w:szCs w:val="24"/>
          <w:lang w:val="hr-HR"/>
        </w:rPr>
        <w:t xml:space="preserve">,v.r. </w:t>
      </w:r>
    </w:p>
    <w:p w:rsidRDefault="00D353D6" w:rsidP="00641162" w:rsidR="00D353D6">
      <w:pPr>
        <w:jc w:val="both"/>
        <w:rPr>
          <w:rFonts w:hAnsi="Times New Roman" w:ascii="Times New Roman"/>
          <w:szCs w:val="24"/>
          <w:lang w:val="hr-HR"/>
        </w:rPr>
      </w:pPr>
    </w:p>
    <w:p w:rsidRDefault="00D353D6" w:rsidP="00D353D6" w:rsidR="00D353D6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353D6" w:rsidP="00D353D6" w:rsidR="00D353D6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D353D6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E66CE" w:rsidP="00EC0E18" w:rsidR="00EC0E18" w:rsidRPr="00D353D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53D6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D353D6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D353D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53D6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D353D6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D353D6">
        <w:rPr>
          <w:rFonts w:hAnsi="Times New Roman" w:ascii="Times New Roman"/>
          <w:color w:val="FFFFFF"/>
          <w:szCs w:val="24"/>
          <w:lang w:val="hr-HR"/>
        </w:rPr>
        <w:t>Oglasna ploča ovog suda</w:t>
      </w:r>
      <w:r w:rsidR="00014B11" w:rsidRPr="00D353D6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325DDC" w:rsidP="005122CA" w:rsidR="00325DDC" w:rsidRPr="00D353D6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D353D6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E21CE2">
      <w:rPr>
        <w:rFonts w:hAnsi="Times New Roman" w:ascii="Times New Roman"/>
        <w:szCs w:val="24"/>
        <w:lang w:val="hr-HR"/>
      </w:rPr>
      <w:t>1732/16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E21CE2">
      <w:rPr>
        <w:rFonts w:hAnsi="Times New Roman" w:ascii="Times New Roman"/>
        <w:szCs w:val="24"/>
        <w:lang w:val="hr-HR"/>
      </w:rPr>
      <w:t>1732/16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14B11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2FB4"/>
    <w:rsid w:val="00293E2C"/>
    <w:rsid w:val="002940FB"/>
    <w:rsid w:val="00295AA0"/>
    <w:rsid w:val="00295C0D"/>
    <w:rsid w:val="002A12CC"/>
    <w:rsid w:val="002A7AD5"/>
    <w:rsid w:val="002B2E3C"/>
    <w:rsid w:val="002B4A74"/>
    <w:rsid w:val="002B740A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1B6B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B18AE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53D6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1CE2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E7B67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5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3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3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3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3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5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3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3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3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3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132.</izvorni_sadrzaj>
    <derivirana_varijabla naziv="DomainObject.Primjedba_1">poziv po 132.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MEDICAL FITNESS jednostavno društvo s ograničenom odgovornošću za usluge zastupanog po punomoćniku Tihomir Šolčić</izvorni_sadrzaj>
    <derivirana_varijabla naziv="DomainObject.Predmet.ProtustrankaFormated_1">  MEDICAL FITNESS jednostavno društvo s ograničenom odgovornošću za usluge zastupanog po punomoćniku Tihomir Šolčić</derivirana_varijabla>
  </DomainObject.Predmet.ProtustrankaFormated>
  <DomainObject.Predmet.ProtustrankaFormatedOIB>
    <izvorni_sadrzaj>  MEDICAL FITNESS jednostavno društvo s ograničenom odgovornošću za usluge, OIB 39938308864 zastupanog po punomoćniku Tihomir Šolčić</izvorni_sadrzaj>
    <derivirana_varijabla naziv="DomainObject.Predmet.ProtustrankaFormatedOIB_1">  MEDICAL FITNESS jednostavno društvo s ograničenom odgovornošću za usluge, OIB 39938308864 zastupanog po punomoćniku Tihomir Šolčić</derivirana_varijabla>
  </DomainObject.Predmet.ProtustrankaFormatedOIB>
  <DomainObject.Predmet.ProtustrankaFormatedWithAdress>
    <izvorni_sadrzaj> MEDICAL FITNESS jednostavno društvo s ograničenom odgovornošću za usluge, Dolec Podokićki 5, 10435 Dolec Podokićki zastupanog po punomoćniku Tihomir Šolčić</izvorni_sadrzaj>
    <derivirana_varijabla naziv="DomainObject.Predmet.ProtustrankaFormatedWithAdress_1"> MEDICAL FITNESS jednostavno društvo s ograničenom odgovornošću za usluge, Dolec Podokićki 5, 10435 Dolec Podokićki zastupanog po punomoćniku Tihomir Šolčić</derivirana_varijabla>
  </DomainObject.Predmet.ProtustrankaFormatedWithAdress>
  <DomainObject.Predmet.ProtustrankaFormatedWithAdressOIB>
    <izvorni_sadrzaj> MEDICAL FITNESS jednostavno društvo s ograničenom odgovornošću za usluge, OIB 39938308864, Dolec Podokićki 5, 10435 Dolec Podokićki zastupanog po punomoćniku Tihomir Šolčić</izvorni_sadrzaj>
    <derivirana_varijabla naziv="DomainObject.Predmet.ProtustrankaFormatedWithAdressOIB_1"> MEDICAL FITNESS jednostavno društvo s ograničenom odgovornošću za usluge, OIB 39938308864, Dolec Podokićki 5, 10435 Dolec Podokićki zastupanog po punomoćniku Tihomir Šolčić</derivirana_varijabla>
  </DomainObject.Predmet.ProtustrankaFormatedWithAdressOIB>
  <DomainObject.Predmet.ProtustrankaWithAdress>
    <izvorni_sadrzaj>MEDICAL FITNESS jednostavno društvo s ograničenom odgovornošću za usluge Dolec Podokićki 5, 10435 Dolec Podokićki</izvorni_sadrzaj>
    <derivirana_varijabla naziv="DomainObject.Predmet.ProtustrankaWithAdress_1">MEDICAL FITNESS jednostavno društvo s ograničenom odgovornošću za usluge Dolec Podokićki 5, 10435 Dolec Podokićki</derivirana_varijabla>
  </DomainObject.Predmet.ProtustrankaWithAdress>
  <DomainObject.Predmet.ProtustrankaWithAdressOIB>
    <izvorni_sadrzaj>MEDICAL FITNESS jednostavno društvo s ograničenom odgovornošću za usluge, OIB 39938308864, Dolec Podokićki 5, 10435 Dolec Podokićki</izvorni_sadrzaj>
    <derivirana_varijabla naziv="DomainObject.Predmet.ProtustrankaWithAdressOIB_1">MEDICAL FITNESS jednostavno društvo s ograničenom odgovornošću za usluge, OIB 39938308864, Dolec Podokićki 5, 10435 Dolec Podokićki</derivirana_varijabla>
  </DomainObject.Predmet.ProtustrankaWithAdressOIB>
  <DomainObject.Predmet.ProtustrankaNazivFormated>
    <izvorni_sadrzaj>MEDICAL FITNESS jednostavno društvo s ograničenom odgovornošću za usluge</izvorni_sadrzaj>
    <derivirana_varijabla naziv="DomainObject.Predmet.ProtustrankaNazivFormated_1">MEDICAL FITNESS jednostavno društvo s ograničenom odgovornošću za usluge</derivirana_varijabla>
  </DomainObject.Predmet.ProtustrankaNazivFormated>
  <DomainObject.Predmet.ProtustrankaNazivFormatedOIB>
    <izvorni_sadrzaj>MEDICAL FITNESS jednostavno društvo s ograničenom odgovornošću za usluge, OIB 39938308864</izvorni_sadrzaj>
    <derivirana_varijabla naziv="DomainObject.Predmet.ProtustrankaNazivFormatedOIB_1">MEDICAL FITNESS jednostavno društvo s ograničenom odgovornošću za usluge, OIB 39938308864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Šolčić</izvorni_sadrzaj>
    <derivirana_varijabla naziv="DomainObject.Predmet.StrankaFormated_1">  FINA Regionalni centar Zagreb; Tihomir Šolčić</derivirana_varijabla>
  </DomainObject.Predmet.StrankaFormated>
  <DomainObject.Predmet.StrankaFormatedOIB>
    <izvorni_sadrzaj>  FINA Regionalni centar Zagreb, OIB 85821130368; Tihomir Šolčić, OIB 81124945796</izvorni_sadrzaj>
    <derivirana_varijabla naziv="DomainObject.Predmet.StrankaFormatedOIB_1">  FINA Regionalni centar Zagreb, OIB 85821130368; Tihomir Šolčić, OIB 81124945796</derivirana_varijabla>
  </DomainObject.Predmet.StrankaFormatedOIB>
  <DomainObject.Predmet.StrankaFormatedWithAdress>
    <izvorni_sadrzaj> FINA Regionalni centar Zagreb, Trg svibanjskih žrtava 1995. br. 1, 10000 Zagreb; Tihomir Šolčić, Dolec Podokićki 5, 10435 Dolec Podokićki</izvorni_sadrzaj>
    <derivirana_varijabla naziv="DomainObject.Predmet.StrankaFormatedWithAdress_1"> FINA Regionalni centar Zagreb, Trg svibanjskih žrtava 1995. br. 1, 10000 Zagreb; Tihomir Šolčić, Dolec Podokićki 5, 10435 Dolec Podokićki</derivirana_varijabla>
  </DomainObject.Predmet.StrankaFormatedWithAdress>
  <DomainObject.Predmet.StrankaFormatedWithAdressOIB>
    <izvorni_sadrzaj> FINA Regionalni centar Zagreb, OIB 85821130368, Trg svibanjskih žrtava 1995. br. 1, 10000 Zagreb; Tihomir Šolčić, OIB 81124945796, Dolec Podokićki 5, 10435 Dolec Podokićki</izvorni_sadrzaj>
    <derivirana_varijabla naziv="DomainObject.Predmet.StrankaFormatedWithAdressOIB_1"> FINA Regionalni centar Zagreb, OIB 85821130368, Trg svibanjskih žrtava 1995. br. 1, 10000 Zagreb; Tihomir Šolčić, OIB 81124945796, Dolec Podokićki 5, 10435 Dolec Podokićki</derivirana_varijabla>
  </DomainObject.Predmet.StrankaFormatedWithAdressOIB>
  <DomainObject.Predmet.StrankaWithAdress>
    <izvorni_sadrzaj>FINA Regionalni centar Zagreb Trg svibanjskih žrtava 1995. br. 1,10000 Zagreb,Tihomir Šolčić Dolec Podokićki 5,10435 Dolec Podokićki</izvorni_sadrzaj>
    <derivirana_varijabla naziv="DomainObject.Predmet.StrankaWithAdress_1">FINA Regionalni centar Zagreb Trg svibanjskih žrtava 1995. br. 1,10000 Zagreb,Tihomir Šolčić Dolec Podokićki 5,10435 Dolec Podokićki</derivirana_varijabla>
  </DomainObject.Predmet.StrankaWithAdress>
  <DomainObject.Predmet.StrankaWithAdressOIB>
    <izvorni_sadrzaj>FINA Regionalni centar Zagreb, OIB 85821130368, Trg svibanjskih žrtava 1995. br. 1,10000 Zagreb,Tihomir Šolčić, OIB 81124945796, Dolec Podokićki 5,10435 Dolec Podokićki</izvorni_sadrzaj>
    <derivirana_varijabla naziv="DomainObject.Predmet.StrankaWithAdressOIB_1">FINA Regionalni centar Zagreb, OIB 85821130368, Trg svibanjskih žrtava 1995. br. 1,10000 Zagreb,Tihomir Šolčić, OIB 81124945796, Dolec Podokićki 5,10435 Dolec Podokićki</derivirana_varijabla>
  </DomainObject.Predmet.StrankaWithAdressOIB>
  <DomainObject.Predmet.StrankaNazivFormated>
    <izvorni_sadrzaj>FINA Regionalni centar Zagreb,Tihomir Šolčić</izvorni_sadrzaj>
    <derivirana_varijabla naziv="DomainObject.Predmet.StrankaNazivFormated_1">FINA Regionalni centar Zagreb,Tihomir Šolčić</derivirana_varijabla>
  </DomainObject.Predmet.StrankaNazivFormated>
  <DomainObject.Predmet.StrankaNazivFormatedOIB>
    <izvorni_sadrzaj>FINA Regionalni centar Zagreb, OIB 85821130368,Tihomir Šolčić, OIB 81124945796</izvorni_sadrzaj>
    <derivirana_varijabla naziv="DomainObject.Predmet.StrankaNazivFormatedOIB_1">FINA Regionalni centar Zagreb, OIB 85821130368,Tihomir Šolčić, OIB 81124945796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Tihomir Šolčić</item>
    </izvorni_sadrzaj>
    <derivirana_varijabla naziv="DomainObject.Predmet.StrankaListFormated_1">
      <item>FINA Regionalni centar Zagreb</item>
      <item>Tihomir Šolčić</item>
    </derivirana_varijabla>
  </DomainObject.Predmet.StrankaListFormated>
  <DomainObject.Predmet.StrankaListFormatedOIB>
    <izvorni_sadrzaj>
      <item>FINA Regionalni centar Zagreb, OIB 85821130368</item>
      <item>Tihomir Šolčić, OIB 81124945796</item>
    </izvorni_sadrzaj>
    <derivirana_varijabla naziv="DomainObject.Predmet.StrankaListFormatedOIB_1">
      <item>FINA Regionalni centar Zagreb, OIB 85821130368</item>
      <item>Tihomir Šolčić, OIB 81124945796</item>
    </derivirana_varijabla>
  </DomainObject.Predmet.StrankaListFormatedOIB>
  <DomainObject.Predmet.StrankaListFormatedWithAdress>
    <izvorni_sadrzaj>
      <item>FINA Regionalni centar Zagreb, Trg svibanjskih žrtava 1995. br. 1, 10000 Zagreb</item>
      <item>Tihomir Šolčić, Dolec Podokićki 5, 10435 Dolec Podokićki</item>
    </izvorni_sadrzaj>
    <derivirana_varijabla naziv="DomainObject.Predmet.StrankaListFormatedWithAdress_1">
      <item>FINA Regionalni centar Zagreb, Trg svibanjskih žrtava 1995. br. 1, 10000 Zagreb</item>
      <item>Tihomir Šolčić, Dolec Podokićki 5, 10435 Dolec Podokićki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Tihomir Šolčić, OIB 81124945796, Dolec Podokićki 5, 10435 Dolec Podokićki</item>
    </izvorni_sadrzaj>
    <derivirana_varijabla naziv="DomainObject.Predmet.StrankaListFormatedWithAdressOIB_1">
      <item>FINA Regionalni centar Zagreb, OIB 85821130368, Trg svibanjskih žrtava 1995. br. 1, 10000 Zagreb</item>
      <item>Tihomir Šolčić, OIB 81124945796, Dolec Podokićki 5, 10435 Dolec Podokićki</item>
    </derivirana_varijabla>
  </DomainObject.Predmet.StrankaListFormatedWithAdressOIB>
  <DomainObject.Predmet.StrankaListNazivFormated>
    <izvorni_sadrzaj>
      <item>FINA Regionalni centar Zagreb</item>
      <item>Tihomir Šolčić</item>
    </izvorni_sadrzaj>
    <derivirana_varijabla naziv="DomainObject.Predmet.StrankaListNazivFormated_1">
      <item>FINA Regionalni centar Zagreb</item>
      <item>Tihomir Šolčić</item>
    </derivirana_varijabla>
  </DomainObject.Predmet.StrankaListNazivFormated>
  <DomainObject.Predmet.StrankaListNazivFormatedOIB>
    <izvorni_sadrzaj>
      <item>FINA Regionalni centar Zagreb, OIB 85821130368</item>
      <item>Tihomir Šolčić, OIB 81124945796</item>
    </izvorni_sadrzaj>
    <derivirana_varijabla naziv="DomainObject.Predmet.StrankaListNazivFormatedOIB_1">
      <item>FINA Regionalni centar Zagreb, OIB 85821130368</item>
      <item>Tihomir Šolčić, OIB 81124945796</item>
    </derivirana_varijabla>
  </DomainObject.Predmet.StrankaListNazivFormatedOIB>
  <DomainObject.Predmet.ProtuStrankaListFormated>
    <izvorni_sadrzaj>
      <item>MEDICAL FITNESS jednostavno društvo s ograničenom odgovornošću za usluge zastupanog po punomoćniku Tihomir Šolčić</item>
    </izvorni_sadrzaj>
    <derivirana_varijabla naziv="DomainObject.Predmet.ProtuStrankaListFormated_1">
      <item>MEDICAL FITNESS jednostavno društvo s ograničenom odgovornošću za usluge zastupanog po punomoćniku Tihomir Šolčić</item>
    </derivirana_varijabla>
  </DomainObject.Predmet.ProtuStrankaListFormated>
  <DomainObject.Predmet.ProtuStrankaListFormatedOIB>
    <izvorni_sadrzaj>
      <item>MEDICAL FITNESS jednostavno društvo s ograničenom odgovornošću za usluge, OIB 39938308864 zastupanog po punomoćniku Tihomir Šolčić</item>
    </izvorni_sadrzaj>
    <derivirana_varijabla naziv="DomainObject.Predmet.ProtuStrankaListFormatedOIB_1">
      <item>MEDICAL FITNESS jednostavno društvo s ograničenom odgovornošću za usluge, OIB 39938308864 zastupanog po punomoćniku Tihomir Šolčić</item>
    </derivirana_varijabla>
  </DomainObject.Predmet.ProtuStrankaListFormatedOIB>
  <DomainObject.Predmet.ProtuStrankaListFormatedWithAdress>
    <izvorni_sadrzaj>
      <item>MEDICAL FITNESS jednostavno društvo s ograničenom odgovornošću za usluge, Dolec Podokićki 5, 10435 Dolec Podokićki zastupanog po punomoćniku Tihomir Šolčić</item>
    </izvorni_sadrzaj>
    <derivirana_varijabla naziv="DomainObject.Predmet.ProtuStrankaListFormatedWithAdress_1">
      <item>MEDICAL FITNESS jednostavno društvo s ograničenom odgovornošću za usluge, Dolec Podokićki 5, 10435 Dolec Podokićki zastupanog po punomoćniku Tihomir Šolčić</item>
    </derivirana_varijabla>
  </DomainObject.Predmet.ProtuStrankaListFormatedWithAdress>
  <DomainObject.Predmet.ProtuStrankaListFormatedWithAdressOIB>
    <izvorni_sadrzaj>
      <item>MEDICAL FITNESS jednostavno društvo s ograničenom odgovornošću za usluge, OIB 39938308864, Dolec Podokićki 5, 10435 Dolec Podokićki zastupanog po punomoćniku Tihomir Šolčić</item>
    </izvorni_sadrzaj>
    <derivirana_varijabla naziv="DomainObject.Predmet.ProtuStrankaListFormatedWithAdressOIB_1">
      <item>MEDICAL FITNESS jednostavno društvo s ograničenom odgovornošću za usluge, OIB 39938308864, Dolec Podokićki 5, 10435 Dolec Podokićki zastupanog po punomoćniku Tihomir Šolčić</item>
    </derivirana_varijabla>
  </DomainObject.Predmet.ProtuStrankaListFormatedWithAdressOIB>
  <DomainObject.Predmet.ProtuStrankaListNazivFormated>
    <izvorni_sadrzaj>
      <item>MEDICAL FITNESS jednostavno društvo s ograničenom odgovornošću za usluge</item>
    </izvorni_sadrzaj>
    <derivirana_varijabla naziv="DomainObject.Predmet.ProtuStrankaListNazivFormated_1">
      <item>MEDICAL FITNESS jednostavno društvo s ograničenom odgovornošću za usluge</item>
    </derivirana_varijabla>
  </DomainObject.Predmet.ProtuStrankaListNazivFormated>
  <DomainObject.Predmet.ProtuStrankaListNazivFormatedOIB>
    <izvorni_sadrzaj>
      <item>MEDICAL FITNESS jednostavno društvo s ograničenom odgovornošću za usluge, OIB 39938308864</item>
    </izvorni_sadrzaj>
    <derivirana_varijabla naziv="DomainObject.Predmet.ProtuStrankaListNazivFormatedOIB_1">
      <item>MEDICAL FITNESS jednostavno društvo s ograničenom odgovornošću za usluge, OIB 39938308864</item>
    </derivirana_varijabla>
  </DomainObject.Predmet.ProtuStrankaListNazivFormatedOIB>
  <DomainObject.Predmet.OstaliListFormated>
    <izvorni_sadrzaj>
      <item>Tihomir Šolčić punomoćnik sudionika u postupku MEDICAL FITNESS jednostavno društvo s ograničenom odgovornošću za usluge</item>
    </izvorni_sadrzaj>
    <derivirana_varijabla naziv="DomainObject.Predmet.OstaliListFormated_1">
      <item>Tihomir Šolčić punomoćnik sudionika u postupku MEDICAL FITNESS jednostavno društvo s ograničenom odgovornošću za usluge</item>
    </derivirana_varijabla>
  </DomainObject.Predmet.OstaliListFormated>
  <DomainObject.Predmet.OstaliListFormatedOIB>
    <izvorni_sadrzaj>
      <item>Tihomir Šolčić, OIB 81124945796 punomoćnik sudionika u postupku MEDICAL FITNESS jednostavno društvo s ograničenom odgovornošću za usluge</item>
    </izvorni_sadrzaj>
    <derivirana_varijabla naziv="DomainObject.Predmet.OstaliListFormatedOIB_1">
      <item>Tihomir Šolčić, OIB 81124945796 punomoćnik sudionika u postupku MEDICAL FITNESS jednostavno društvo s ograničenom odgovornošću za usluge</item>
    </derivirana_varijabla>
  </DomainObject.Predmet.OstaliListFormatedOIB>
  <DomainObject.Predmet.OstaliListFormatedWithAdress>
    <izvorni_sadrzaj>
      <item>Tihomir Šolčić, Dolec Podokićki 5, 10435 Dolec Podokićki punomoćnik sudionika u postupku MEDICAL FITNESS jednostavno društvo s ograničenom odgovornošću za usluge</item>
    </izvorni_sadrzaj>
    <derivirana_varijabla naziv="DomainObject.Predmet.OstaliListFormatedWithAdress_1">
      <item>Tihomir Šolčić, Dolec Podokićki 5, 10435 Dolec Podokićki punomoćnik sudionika u postupku MEDICAL FITNESS jednostavno društvo s ograničenom odgovornošću za usluge</item>
    </derivirana_varijabla>
  </DomainObject.Predmet.OstaliListFormatedWithAdress>
  <DomainObject.Predmet.OstaliListFormatedWithAdressOIB>
    <izvorni_sadrzaj>
      <item>Tihomir Šolčić, OIB 81124945796, Dolec Podokićki 5, 10435 Dolec Podokićki punomoćnik sudionika u postupku MEDICAL FITNESS jednostavno društvo s ograničenom odgovornošću za usluge</item>
    </izvorni_sadrzaj>
    <derivirana_varijabla naziv="DomainObject.Predmet.OstaliListFormatedWithAdressOIB_1">
      <item>Tihomir Šolčić, OIB 81124945796, Dolec Podokićki 5, 10435 Dolec Podokićki punomoćnik sudionika u postupku MEDICAL FITNESS jednostavno društvo s ograničenom odgovornošću za usluge</item>
    </derivirana_varijabla>
  </DomainObject.Predmet.OstaliListFormatedWithAdressOIB>
  <DomainObject.Predmet.OstaliListNazivFormated>
    <izvorni_sadrzaj>
      <item>Tihomir Šolčić</item>
    </izvorni_sadrzaj>
    <derivirana_varijabla naziv="DomainObject.Predmet.OstaliListNazivFormated_1">
      <item>Tihomir Šolčić</item>
    </derivirana_varijabla>
  </DomainObject.Predmet.OstaliListNazivFormated>
  <DomainObject.Predmet.OstaliListNazivFormatedOIB>
    <izvorni_sadrzaj>
      <item>Tihomir Šolčić, OIB 81124945796</item>
    </izvorni_sadrzaj>
    <derivirana_varijabla naziv="DomainObject.Predmet.OstaliListNazivFormatedOIB_1">
      <item>Tihomir Šolčić, OIB 81124945796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MEDICAL FITNESS jednostavno društvo s ograničenom odgovornošću za usluge</izvorni_sadrzaj>
    <derivirana_varijabla naziv="DomainObject.Predmet.ProtustrankaIDrugi_1">MEDICAL FITNESS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MEDICAL FITNESS jednostavno društvo s ograničenom odgovornošću za usluge, OIB 39938308864, Dolec Podokićki 5, 10435 Dolec Podokićki</izvorni_sadrzaj>
    <derivirana_varijabla naziv="DomainObject.Predmet.ProtustrankaIDrugiAdressOIB_1">MEDICAL FITNESS jednostavno društvo s ograničenom odgovornošću za usluge, OIB 39938308864, Dolec Podokićki 5, 10435 Dolec Podokićki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MEDICAL FITNESS jednostavno društvo s ograničenom odgovornošću za usluge</item>
      <item>Tihomir Šolčić</item>
      <item>Tihomir Šolčić</item>
    </izvorni_sadrzaj>
    <derivirana_varijabla naziv="DomainObject.Predmet.SudioniciListNaziv_1">
      <item>FINA Regionalni centar Zagreb</item>
      <item>MEDICAL FITNESS jednostavno društvo s ograničenom odgovornošću za usluge</item>
      <item>Tihomir Šolčić</item>
      <item>Tihomir Šolčić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  <item>Tihomir Šolčić, OIB 81124945796, Dolec Podokićki 5,10435 Dolec Podokićki</item>
    </izvorni_sadrzaj>
    <derivirana_varijabla naziv="DomainObject.Predmet.SudioniciListAdressOIB_1"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  <item>Tihomir Šolčić, OIB 81124945796, Dolec Podokićki 5,10435 Dolec Podokićki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39938308864</item>
      <item>, OIB 81124945796</item>
      <item>, OIB 81124945796</item>
    </izvorni_sadrzaj>
    <derivirana_varijabla naziv="DomainObject.Predmet.SudioniciListNazivOIB_1">
      <item>, OIB 85821130368</item>
      <item>, OIB 39938308864</item>
      <item>, OIB 81124945796</item>
      <item>, OIB 81124945796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2945</properties:Characters>
  <properties:Lines>82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2017-02-01T11:36:00Z</dcterms:created>
  <dc:creator>rsticn</dc:creator>
  <cp:lastModifiedBy>Monika Grbac</cp:lastModifiedBy>
  <cp:lastPrinted>2015-07-22T08:48:00Z</cp:lastPrinted>
  <dcterms:modified xmlns:xsi="http://www.w3.org/2001/XMLSchema-instance" xsi:type="dcterms:W3CDTF">2017-02-01T11:40:00Z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