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f914" w14:paraId="cd5f914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F6B37">
        <w:t>10/2019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F6B37">
        <w:t>AGROTURIZAM DEGENIJA j.</w:t>
      </w:r>
      <w:r w:rsidR="003F6B37" w:rsidRPr="005D3532">
        <w:t xml:space="preserve">d.o.o., </w:t>
      </w:r>
      <w:r w:rsidR="003F6B37">
        <w:t>Gračac</w:t>
      </w:r>
      <w:r w:rsidR="003F6B37" w:rsidRPr="005D3532">
        <w:t xml:space="preserve">, </w:t>
      </w:r>
      <w:r w:rsidR="003F6B37">
        <w:t>Zagrebačka</w:t>
      </w:r>
      <w:r w:rsidR="00694C30">
        <w:t xml:space="preserve"> </w:t>
      </w:r>
      <w:r w:rsidR="003F6B37">
        <w:t>2</w:t>
      </w:r>
      <w:r w:rsidR="003F6B37" w:rsidRPr="005D3532">
        <w:t xml:space="preserve">, OIB: </w:t>
      </w:r>
      <w:r w:rsidR="003F6B37">
        <w:t>34311149779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3F6B37">
        <w:t>Ivani Dobiš iz Gračaca</w:t>
      </w:r>
      <w:r>
        <w:t xml:space="preserve">,  </w:t>
      </w:r>
      <w:r w:rsidR="00694C30">
        <w:t>15</w:t>
      </w:r>
      <w:r w:rsidR="00B7471E">
        <w:t xml:space="preserve">. </w:t>
      </w:r>
      <w:r w:rsidR="003F6B37">
        <w:t>siječnja</w:t>
      </w:r>
      <w:r w:rsidR="00405443">
        <w:t xml:space="preserve"> 2019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7518D1">
        <w:rPr>
          <w:b/>
        </w:rPr>
        <w:t>27</w:t>
      </w:r>
      <w:r w:rsidRPr="00E5435F">
        <w:rPr>
          <w:b/>
        </w:rPr>
        <w:t xml:space="preserve">. </w:t>
      </w:r>
      <w:r w:rsidR="007518D1">
        <w:rPr>
          <w:b/>
        </w:rPr>
        <w:t>veljače</w:t>
      </w:r>
      <w:r>
        <w:rPr>
          <w:b/>
        </w:rPr>
        <w:t xml:space="preserve"> 2019</w:t>
      </w:r>
      <w:r w:rsidR="007518D1">
        <w:rPr>
          <w:b/>
        </w:rPr>
        <w:t>. u 8</w:t>
      </w:r>
      <w:r w:rsidRPr="00E5435F">
        <w:rPr>
          <w:b/>
        </w:rPr>
        <w:t>,</w:t>
      </w:r>
      <w:r w:rsidR="007518D1">
        <w:rPr>
          <w:b/>
        </w:rPr>
        <w:t>35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7518D1">
        <w:t>Ivana Dobiš iz Gračaca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7518D1">
        <w:t>AGROTURIZAM DEGENIJA j.</w:t>
      </w:r>
      <w:r w:rsidR="007518D1" w:rsidRPr="005D3532">
        <w:t xml:space="preserve">d.o.o., </w:t>
      </w:r>
      <w:r w:rsidR="007518D1">
        <w:t>Gračac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7518D1">
        <w:t>327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7518D1">
        <w:t>9</w:t>
      </w:r>
      <w:r w:rsidR="00C6393F">
        <w:t xml:space="preserve"> od </w:t>
      </w:r>
      <w:r w:rsidR="00E71B9F">
        <w:t>1</w:t>
      </w:r>
      <w:r w:rsidR="007518D1">
        <w:t>3</w:t>
      </w:r>
      <w:r w:rsidR="00C6393F">
        <w:t xml:space="preserve">. </w:t>
      </w:r>
      <w:r w:rsidR="007518D1">
        <w:t>prosinca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694C30">
        <w:t>15</w:t>
      </w:r>
      <w:r w:rsidR="00B7471E">
        <w:t xml:space="preserve">. </w:t>
      </w:r>
      <w:r w:rsidR="007518D1">
        <w:t>siječnja 2019</w:t>
      </w:r>
      <w:r w:rsidR="00B7471E">
        <w:t>.</w:t>
      </w:r>
    </w:p>
    <w:p w:rsidRDefault="00A576FE" w:rsidP="00A576FE" w:rsidR="00A576FE"/>
    <w:p w:rsidRDefault="005251D3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7518D1">
        <w:t>Ivani Dobiš iz Gračaca</w:t>
      </w:r>
      <w:r w:rsidR="007518D1" w:rsidRPr="005D3532">
        <w:t xml:space="preserve">, </w:t>
      </w:r>
      <w:r w:rsidR="007518D1">
        <w:t>Zagrebačka ul. 2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05443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3F6B37">
      <w:t>10</w:t>
    </w:r>
    <w:r w:rsidR="00F91A0A">
      <w:t>/201</w:t>
    </w:r>
    <w:r w:rsidR="003F6B37">
      <w:t>9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B37"/>
    <w:rsid w:val="003F6C53"/>
    <w:rsid w:val="00400B33"/>
    <w:rsid w:val="00403CD9"/>
    <w:rsid w:val="0040544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251D3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94C30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518D1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C575A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St-10/2019-3</izvorni_sadrzaj>
    <derivirana_varijabla naziv="DomainObject.Oznaka_1">St-10/2019-3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DEGENIJA j.d.o.o. za eko proizvodnju</izvorni_sadrzaj>
    <derivirana_varijabla naziv="DomainObject.Predmet.ProtustrankaFormated_1">  AGROTURIZAM DEGENIJA j.d.o.o. za eko proizvodnju</derivirana_varijabla>
  </DomainObject.Predmet.ProtustrankaFormated>
  <DomainObject.Predmet.ProtustrankaFormatedOIB>
    <izvorni_sadrzaj>  AGROTURIZAM DEGENIJA j.d.o.o. za eko proizvodnju, OIB 34311149779</izvorni_sadrzaj>
    <derivirana_varijabla naziv="DomainObject.Predmet.ProtustrankaFormatedOIB_1">  AGROTURIZAM DEGENIJA j.d.o.o. za eko proizvodnju, OIB 34311149779</derivirana_varijabla>
  </DomainObject.Predmet.ProtustrankaFormatedOIB>
  <DomainObject.Predmet.ProtustrankaFormatedWithAdress>
    <izvorni_sadrzaj> AGROTURIZAM DEGENIJA j.d.o.o. za eko proizvodnju, Zagrebačka 2, 23440 Gračac</izvorni_sadrzaj>
    <derivirana_varijabla naziv="DomainObject.Predmet.ProtustrankaFormatedWithAdress_1"> AGROTURIZAM DEGENIJA j.d.o.o. za eko proizvodnju, Zagrebačka 2, 23440 Gračac</derivirana_varijabla>
  </DomainObject.Predmet.ProtustrankaFormatedWithAdress>
  <DomainObject.Predmet.ProtustrankaFormatedWithAdressOIB>
    <izvorni_sadrzaj> AGROTURIZAM DEGENIJA j.d.o.o. za eko proizvodnju, OIB 34311149779, Zagrebačka 2, 23440 Gračac</izvorni_sadrzaj>
    <derivirana_varijabla naziv="DomainObject.Predmet.ProtustrankaFormatedWithAdressOIB_1"> AGROTURIZAM DEGENIJA j.d.o.o. za eko proizvodnju, OIB 34311149779, Zagrebačka 2, 23440 Gračac</derivirana_varijabla>
  </DomainObject.Predmet.ProtustrankaFormatedWithAdressOIB>
  <DomainObject.Predmet.ProtustrankaWithAdress>
    <izvorni_sadrzaj>AGROTURIZAM DEGENIJA j.d.o.o. za eko proizvodnju Zagrebačka 2, 23440 Gračac</izvorni_sadrzaj>
    <derivirana_varijabla naziv="DomainObject.Predmet.ProtustrankaWithAdress_1">AGROTURIZAM DEGENIJA j.d.o.o. za eko proizvodnju Zagrebačka 2, 23440 Gračac</derivirana_varijabla>
  </DomainObject.Predmet.ProtustrankaWithAdress>
  <DomainObject.Predmet.ProtustrankaWithAdressOIB>
    <izvorni_sadrzaj>AGROTURIZAM DEGENIJA j.d.o.o. za eko proizvodnju, OIB 34311149779, Zagrebačka 2, 23440 Gračac</izvorni_sadrzaj>
    <derivirana_varijabla naziv="DomainObject.Predmet.ProtustrankaWithAdressOIB_1">AGROTURIZAM DEGENIJA j.d.o.o. za eko proizvodnju, OIB 34311149779, Zagrebačka 2, 23440 Gračac</derivirana_varijabla>
  </DomainObject.Predmet.ProtustrankaWithAdressOIB>
  <DomainObject.Predmet.ProtustrankaNazivFormated>
    <izvorni_sadrzaj>AGROTURIZAM DEGENIJA j.d.o.o. za eko proizvodnju</izvorni_sadrzaj>
    <derivirana_varijabla naziv="DomainObject.Predmet.ProtustrankaNazivFormated_1">AGROTURIZAM DEGENIJA j.d.o.o. za eko proizvodnju</derivirana_varijabla>
  </DomainObject.Predmet.ProtustrankaNazivFormated>
  <DomainObject.Predmet.ProtustrankaNazivFormatedOIB>
    <izvorni_sadrzaj>AGROTURIZAM DEGENIJA j.d.o.o. za eko proizvodnju, OIB 34311149779</izvorni_sadrzaj>
    <derivirana_varijabla naziv="DomainObject.Predmet.ProtustrankaNazivFormatedOIB_1">AGROTURIZAM DEGENIJA j.d.o.o. za eko proizvodnju, OIB 34311149779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DEGENIJA j.d.o.o. za eko proizvodnju</item>
    </izvorni_sadrzaj>
    <derivirana_varijabla naziv="DomainObject.Predmet.ProtuStrankaListFormated_1">
      <item>AGROTURIZAM DEGENIJA j.d.o.o. za eko proizvodnju</item>
    </derivirana_varijabla>
  </DomainObject.Predmet.ProtuStrankaListFormated>
  <DomainObject.Predmet.ProtuStrankaListFormatedOIB>
    <izvorni_sadrzaj>
      <item>AGROTURIZAM DEGENIJA j.d.o.o. za eko proizvodnju, OIB 34311149779</item>
    </izvorni_sadrzaj>
    <derivirana_varijabla naziv="DomainObject.Predmet.ProtuStrankaListFormatedOIB_1">
      <item>AGROTURIZAM DEGENIJA j.d.o.o. za eko proizvodnju, OIB 34311149779</item>
    </derivirana_varijabla>
  </DomainObject.Predmet.ProtuStrankaListFormatedOIB>
  <DomainObject.Predmet.ProtuStrankaListFormatedWithAdress>
    <izvorni_sadrzaj>
      <item>AGROTURIZAM DEGENIJA j.d.o.o. za eko proizvodnju, Zagrebačka 2, 23440 Gračac</item>
    </izvorni_sadrzaj>
    <derivirana_varijabla naziv="DomainObject.Predmet.ProtuStrankaListFormatedWithAdress_1">
      <item>AGROTURIZAM DEGENIJA j.d.o.o. za eko proizvodnju, Zagrebačka 2, 23440 Gračac</item>
    </derivirana_varijabla>
  </DomainObject.Predmet.ProtuStrankaListFormatedWithAdress>
  <DomainObject.Predmet.ProtuStrankaListFormatedWithAdressOIB>
    <izvorni_sadrzaj>
      <item>AGROTURIZAM DEGENIJA j.d.o.o. za eko proizvodnju, OIB 34311149779, Zagrebačka 2, 23440 Gračac</item>
    </izvorni_sadrzaj>
    <derivirana_varijabla naziv="DomainObject.Predmet.ProtuStrankaListFormatedWithAdressOIB_1">
      <item>AGROTURIZAM DEGENIJA j.d.o.o. za eko proizvodnju, OIB 34311149779, Zagrebačka 2, 23440 Gračac</item>
    </derivirana_varijabla>
  </DomainObject.Predmet.ProtuStrankaListFormatedWithAdressOIB>
  <DomainObject.Predmet.ProtuStrankaListNazivFormated>
    <izvorni_sadrzaj>
      <item>AGROTURIZAM DEGENIJA j.d.o.o. za eko proizvodnju</item>
    </izvorni_sadrzaj>
    <derivirana_varijabla naziv="DomainObject.Predmet.ProtuStrankaListNazivFormated_1">
      <item>AGROTURIZAM DEGENIJA j.d.o.o. za eko proizvodnju</item>
    </derivirana_varijabla>
  </DomainObject.Predmet.ProtuStrankaListNazivFormated>
  <DomainObject.Predmet.ProtuStrankaListNazivFormatedOIB>
    <izvorni_sadrzaj>
      <item>AGROTURIZAM DEGENIJA j.d.o.o. za eko proizvodnju, OIB 34311149779</item>
    </izvorni_sadrzaj>
    <derivirana_varijabla naziv="DomainObject.Predmet.ProtuStrankaListNazivFormatedOIB_1">
      <item>AGROTURIZAM DEGENIJA j.d.o.o. za eko proizvodnju, OIB 34311149779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St-10/2019-3</izvorni_sadrzaj>
    <derivirana_varijabla naziv="DomainObject.PoslovniBrojDokumenta_1">St-10/2019-3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DEGENIJA j.d.o.o. za eko proizvodnju</izvorni_sadrzaj>
    <derivirana_varijabla naziv="DomainObject.Predmet.ProtustrankaIDrugi_1">AGROTURIZAM DEGENIJA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DEGENIJA j.d.o.o. za eko proizvodnju, OIB 34311149779, Zagrebačka 2, 23440 Gračac</izvorni_sadrzaj>
    <derivirana_varijabla naziv="DomainObject.Predmet.ProtustrankaIDrugiAdressOIB_1">AGROTURIZAM DEGENIJA j.d.o.o. za eko proizvodnju, OIB 34311149779,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AGROTURIZAM DEGENIJA j.d.o.o. za eko proizvodnju</item>
      <item>FINA</item>
    </izvorni_sadrzaj>
    <derivirana_varijabla naziv="DomainObject.Predmet.SudioniciListNaziv_1">
      <item>AGROTURIZAM DEGENIJA j.d.o.o. za eko proizvodnju</item>
      <item>FINA</item>
    </derivirana_varijabla>
  </DomainObject.Predmet.SudioniciListNaziv>
  <DomainObject.Predmet.SudioniciListAdressOIB>
    <izvorni_sadrzaj>
      <item>AGROTURIZAM DEGENIJA j.d.o.o. za eko proizvodnju, OIB 34311149779, Zagrebačka 2,23440 Gračac</item>
      <item>FINA, OIB 85821130368</item>
    </izvorni_sadrzaj>
    <derivirana_varijabla naziv="DomainObject.Predmet.SudioniciListAdressOIB_1">
      <item>AGROTURIZAM DEGENIJA j.d.o.o. za eko proizvodnju, OIB 34311149779, Zagrebačka 2,23440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34311149779</item>
      <item>, OIB 85821130368</item>
    </izvorni_sadrzaj>
    <derivirana_varijabla naziv="DomainObject.Predmet.SudioniciListNazivOIB_1">
      <item>, OIB 34311149779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St-10/2019-2</izvorni_sadrzaj>
    <derivirana_varijabla naziv="DomainObject.PredzadnjaOdlukaIzPredmeta.Oznaka_1">St-10/2019-2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64455-14BC-45CB-B983-83D4D5CE4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2558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2019-01-10T08:42:00Z</dcterms:created>
  <dc:creator>Administrator</dc:creator>
  <cp:lastModifiedBy>Ante Rubelj</cp:lastModifiedBy>
  <cp:lastPrinted>2019-01-22T11:01:00Z</cp:lastPrinted>
  <dcterms:modified xmlns:xsi="http://www.w3.org/2001/XMLSchema-instance" xsi:type="dcterms:W3CDTF">2019-01-22T11:52:00Z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St-10/2019-3 / Odluka - Rješenje - pokretanje prethodnog postupka radi utvrđivanja uvjeta za otvaranje stečajnog postupka (1St-10-19-2_RJ__o_prethodnom_nakon_skraćenog.docx)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