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16fd" w14:paraId="c7616fd" w:rsidRDefault="00FC4E7A" w:rsidP="00FC4E7A" w:rsidR="00FC4E7A" w:rsidRPr="00382CB4">
      <w:pPr>
        <w:jc w:val="both"/>
        <w15:collapsed w:val="false"/>
      </w:pPr>
      <w:bookmarkStart w:name="_GoBack" w:id="0"/>
      <w:bookmarkEnd w:id="0"/>
      <w:r w:rsidRPr="00382CB4">
        <w:t xml:space="preserve">            </w:t>
      </w:r>
      <w:r w:rsidR="003F2AF6">
        <w:t xml:space="preserve"> </w:t>
      </w:r>
      <w:r w:rsidRPr="00382CB4">
        <w:t xml:space="preserve">     </w:t>
      </w:r>
      <w:r w:rsidR="00F67A30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fillcolor="window" id="_x0000_i1025" style="width:46.8pt;height:52.8pt" type="#_x0000_t75">
            <v:imagedata r:id="rId10" o:title=""/>
          </v:shape>
        </w:pict>
      </w:r>
    </w:p>
    <w:p w:rsidRDefault="003F2AF6" w:rsidP="00FC4E7A" w:rsidR="00FC4E7A" w:rsidRPr="00382CB4">
      <w:pPr>
        <w:jc w:val="both"/>
      </w:pPr>
      <w:r>
        <w:t xml:space="preserve">    </w:t>
      </w:r>
      <w:r w:rsidR="00FC4E7A" w:rsidRPr="00382CB4">
        <w:t>REPUBLIKA HRVATSKA</w:t>
      </w:r>
    </w:p>
    <w:p w:rsidRDefault="00FC4E7A" w:rsidP="00FC4E7A" w:rsidR="00140252">
      <w:pPr>
        <w:jc w:val="both"/>
      </w:pPr>
      <w:r w:rsidRPr="00382CB4">
        <w:t>TRGOVAČKI SUD U PAZINU</w:t>
      </w:r>
    </w:p>
    <w:p w:rsidRDefault="00140252" w:rsidP="003F2AF6" w:rsidR="00FC4E7A" w:rsidRPr="00382CB4">
      <w:pPr>
        <w:ind w:firstLine="708"/>
        <w:jc w:val="both"/>
      </w:pPr>
      <w:r>
        <w:t>Pazin, Dršćevka 1</w:t>
      </w:r>
      <w:r w:rsidR="00FC4E7A" w:rsidRPr="00382CB4">
        <w:tab/>
      </w:r>
      <w:r w:rsidR="00FC4E7A" w:rsidRPr="00382CB4">
        <w:tab/>
      </w:r>
      <w:r w:rsidR="00FC4E7A" w:rsidRPr="00382CB4">
        <w:tab/>
      </w:r>
      <w:r w:rsidR="00FC4E7A" w:rsidRPr="00382CB4">
        <w:tab/>
        <w:t xml:space="preserve">          </w:t>
      </w:r>
    </w:p>
    <w:p w:rsidRDefault="003F2AF6" w:rsidP="00FC4E7A" w:rsidR="003F2AF6">
      <w:pPr>
        <w:jc w:val="center"/>
      </w:pPr>
    </w:p>
    <w:p w:rsidRDefault="003F2AF6" w:rsidP="00FC4E7A" w:rsidR="003F2AF6">
      <w:pPr>
        <w:jc w:val="center"/>
      </w:pPr>
      <w:r w:rsidRPr="00382CB4">
        <w:t>R</w:t>
      </w:r>
      <w:r>
        <w:t xml:space="preserve"> </w:t>
      </w:r>
      <w:r w:rsidRPr="00382CB4">
        <w:t>E</w:t>
      </w:r>
      <w:r>
        <w:t xml:space="preserve"> </w:t>
      </w:r>
      <w:r w:rsidRPr="00382CB4">
        <w:t>P</w:t>
      </w:r>
      <w:r>
        <w:t xml:space="preserve"> </w:t>
      </w:r>
      <w:r w:rsidRPr="00382CB4">
        <w:t>U</w:t>
      </w:r>
      <w:r>
        <w:t xml:space="preserve"> </w:t>
      </w:r>
      <w:r w:rsidRPr="00382CB4">
        <w:t>B</w:t>
      </w:r>
      <w:r>
        <w:t xml:space="preserve"> </w:t>
      </w:r>
      <w:r w:rsidRPr="00382CB4">
        <w:t>L</w:t>
      </w:r>
      <w:r>
        <w:t xml:space="preserve"> </w:t>
      </w:r>
      <w:r w:rsidRPr="00382CB4">
        <w:t>I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  <w:r>
        <w:t xml:space="preserve"> </w:t>
      </w:r>
      <w:r w:rsidRPr="00382CB4">
        <w:t xml:space="preserve"> H</w:t>
      </w:r>
      <w:r>
        <w:t xml:space="preserve"> </w:t>
      </w:r>
      <w:r w:rsidRPr="00382CB4">
        <w:t>R</w:t>
      </w:r>
      <w:r>
        <w:t xml:space="preserve"> </w:t>
      </w:r>
      <w:r w:rsidRPr="00382CB4">
        <w:t>V</w:t>
      </w:r>
      <w:r>
        <w:t xml:space="preserve"> </w:t>
      </w:r>
      <w:r w:rsidRPr="00382CB4">
        <w:t>A</w:t>
      </w:r>
      <w:r>
        <w:t xml:space="preserve"> </w:t>
      </w:r>
      <w:r w:rsidRPr="00382CB4">
        <w:t>T</w:t>
      </w:r>
      <w:r>
        <w:t xml:space="preserve"> </w:t>
      </w:r>
      <w:r w:rsidRPr="00382CB4">
        <w:t>S</w:t>
      </w:r>
      <w:r>
        <w:t xml:space="preserve"> </w:t>
      </w:r>
      <w:r w:rsidRPr="00382CB4">
        <w:t>K</w:t>
      </w:r>
      <w:r>
        <w:t xml:space="preserve"> </w:t>
      </w:r>
      <w:r w:rsidRPr="00382CB4">
        <w:t>A</w:t>
      </w:r>
    </w:p>
    <w:p w:rsidRDefault="00FC4E7A" w:rsidP="00FC4E7A" w:rsidR="00FC4E7A" w:rsidRPr="00382CB4">
      <w:pPr>
        <w:jc w:val="center"/>
      </w:pPr>
      <w:r w:rsidRPr="00382CB4">
        <w:t>R J E Š E N J E</w:t>
      </w:r>
    </w:p>
    <w:p w:rsidRDefault="00FC4E7A" w:rsidP="00FC4E7A" w:rsidR="00FC4E7A" w:rsidRPr="00382CB4">
      <w:pPr>
        <w:jc w:val="center"/>
      </w:pPr>
    </w:p>
    <w:p w:rsidRDefault="00FC4E7A" w:rsidP="00FC4E7A" w:rsidR="00FC4E7A">
      <w:pPr>
        <w:jc w:val="both"/>
      </w:pPr>
      <w:r w:rsidRPr="00382CB4">
        <w:tab/>
        <w:t xml:space="preserve">Trgovački sud u Pazinu, po stečajnom sucu Ivanu Dujiću, u stečajnom postupku nad stečajnim dužnikom MONT-TUBI d.o.o. u stečaju, Čabrunići 42/A, OIB: 94039324077, </w:t>
      </w:r>
      <w:r w:rsidR="00551844">
        <w:t>1</w:t>
      </w:r>
      <w:r w:rsidR="0048358C">
        <w:t>0</w:t>
      </w:r>
      <w:r w:rsidRPr="00382CB4">
        <w:t xml:space="preserve">. </w:t>
      </w:r>
      <w:r w:rsidR="0048358C">
        <w:t>siječnja</w:t>
      </w:r>
      <w:r w:rsidRPr="00382CB4">
        <w:t xml:space="preserve"> 201</w:t>
      </w:r>
      <w:r w:rsidR="0048358C">
        <w:t>8</w:t>
      </w:r>
      <w:r w:rsidRPr="00382CB4">
        <w:t>.</w:t>
      </w:r>
    </w:p>
    <w:p w:rsidRDefault="003F2AF6" w:rsidP="00FC4E7A" w:rsidR="003F2AF6" w:rsidRPr="00382CB4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r i j e š i o  j e </w:t>
      </w:r>
    </w:p>
    <w:p w:rsidRDefault="00551844" w:rsidP="000C1310" w:rsidR="00551844">
      <w:pPr>
        <w:jc w:val="both"/>
      </w:pPr>
      <w:r>
        <w:tab/>
      </w:r>
    </w:p>
    <w:p w:rsidRDefault="00551844" w:rsidP="000C1310" w:rsidR="000C1310">
      <w:pPr>
        <w:jc w:val="both"/>
      </w:pPr>
      <w:r>
        <w:tab/>
        <w:t>S</w:t>
      </w:r>
      <w:r w:rsidR="00D94838">
        <w:t xml:space="preserve">tečajnom upravitelju </w:t>
      </w:r>
      <w:r w:rsidR="00FC4E7A" w:rsidRPr="00FC4E7A">
        <w:t>Vlasta Majstorović iz Pule, Koparska 37, OIB: 78258328195</w:t>
      </w:r>
      <w:r w:rsidR="00D94838">
        <w:t xml:space="preserve">, za poslove obavljene u stečajnom postupku nad dužnikom </w:t>
      </w:r>
      <w:r w:rsidR="00FC4E7A" w:rsidRPr="00FC4E7A">
        <w:t>MONT-TUBI d.o.o. u stečaju, Čabrunići 42/A, OIB: 94039324077</w:t>
      </w:r>
      <w:r w:rsidR="00D94838">
        <w:t xml:space="preserve">, </w:t>
      </w:r>
      <w:r>
        <w:t xml:space="preserve"> u razdoblju od </w:t>
      </w:r>
      <w:r w:rsidR="00877C11">
        <w:t>01</w:t>
      </w:r>
      <w:r>
        <w:t xml:space="preserve">. </w:t>
      </w:r>
      <w:r w:rsidR="00877C11">
        <w:t xml:space="preserve">lipnja </w:t>
      </w:r>
      <w:r>
        <w:t xml:space="preserve">do </w:t>
      </w:r>
      <w:r w:rsidR="00877C11">
        <w:t>30</w:t>
      </w:r>
      <w:r>
        <w:t xml:space="preserve">. </w:t>
      </w:r>
      <w:r w:rsidR="0048358C">
        <w:t>studenog 2017</w:t>
      </w:r>
      <w:r>
        <w:t xml:space="preserve">.,  </w:t>
      </w:r>
      <w:r w:rsidR="00D94838">
        <w:t>o</w:t>
      </w:r>
      <w:r w:rsidR="0013600B" w:rsidRPr="0013600B">
        <w:t>d</w:t>
      </w:r>
      <w:r w:rsidR="00877C11">
        <w:t xml:space="preserve">obrava se trošak u iznosu od </w:t>
      </w:r>
      <w:r w:rsidR="0048358C">
        <w:t>879,74</w:t>
      </w:r>
      <w:r w:rsidR="003D0C11">
        <w:t xml:space="preserve"> </w:t>
      </w:r>
      <w:r w:rsidR="00FC4E7A">
        <w:t>kun</w:t>
      </w:r>
      <w:r w:rsidR="0048358C">
        <w:t>e</w:t>
      </w:r>
      <w:r w:rsidR="000C1310">
        <w:t>.</w:t>
      </w:r>
    </w:p>
    <w:p w:rsidRDefault="000C1310" w:rsidP="000C1310" w:rsidR="000C1310">
      <w:pPr>
        <w:jc w:val="both"/>
      </w:pPr>
    </w:p>
    <w:p w:rsidRDefault="00D57C1C" w:rsidP="00FC4E7A" w:rsidR="00D57C1C">
      <w:pPr>
        <w:jc w:val="center"/>
      </w:pPr>
      <w:r w:rsidRPr="007D0CE7">
        <w:t>Obrazloženje</w:t>
      </w:r>
    </w:p>
    <w:p w:rsidRDefault="001603A8" w:rsidP="001975B7" w:rsidR="001603A8">
      <w:pPr>
        <w:jc w:val="both"/>
      </w:pPr>
    </w:p>
    <w:p w:rsidRDefault="006845B2" w:rsidP="00140252" w:rsidR="003D0C11">
      <w:pPr>
        <w:jc w:val="both"/>
      </w:pPr>
      <w:r>
        <w:tab/>
      </w:r>
      <w:r w:rsidR="003D0C11" w:rsidRPr="003D0C11">
        <w:t>Stečajni upravitelj u ovom predmetu zatražio je naknadu</w:t>
      </w:r>
      <w:r w:rsidR="003D0C11">
        <w:t xml:space="preserve"> troškova </w:t>
      </w:r>
      <w:r w:rsidR="003D0C11" w:rsidRPr="003D0C11">
        <w:t xml:space="preserve">za poslove </w:t>
      </w:r>
      <w:r w:rsidR="00140252">
        <w:t>o</w:t>
      </w:r>
      <w:r w:rsidR="003D0C11" w:rsidRPr="003D0C11">
        <w:t xml:space="preserve">bavljene u razdoblju </w:t>
      </w:r>
      <w:r w:rsidR="00877C11" w:rsidRPr="00877C11">
        <w:t xml:space="preserve">od </w:t>
      </w:r>
      <w:r w:rsidR="0048358C" w:rsidRPr="0048358C">
        <w:t>01. lipnja do 30. studenog 2017.</w:t>
      </w:r>
      <w:r w:rsidR="00877C11">
        <w:t xml:space="preserve"> </w:t>
      </w:r>
      <w:r w:rsidR="003D0C11">
        <w:t>i</w:t>
      </w:r>
      <w:r w:rsidR="00140252">
        <w:t xml:space="preserve"> </w:t>
      </w:r>
      <w:r w:rsidR="003D0C11">
        <w:t>to:</w:t>
      </w:r>
      <w:r w:rsidR="00140252">
        <w:t xml:space="preserve"> </w:t>
      </w:r>
      <w:r w:rsidR="003D0C11">
        <w:t xml:space="preserve">putne troškove </w:t>
      </w:r>
      <w:r w:rsidR="0048358C">
        <w:t xml:space="preserve">i cestarinu </w:t>
      </w:r>
      <w:r w:rsidR="003D0C11">
        <w:t xml:space="preserve">sukladno priloženom dnevniku putovanja u iznosu od </w:t>
      </w:r>
      <w:r w:rsidR="0048358C">
        <w:t>593</w:t>
      </w:r>
      <w:r w:rsidR="003D0C11">
        <w:t>,00 kun</w:t>
      </w:r>
      <w:r w:rsidR="00877C11">
        <w:t>e</w:t>
      </w:r>
      <w:r w:rsidR="0048358C">
        <w:t>,</w:t>
      </w:r>
      <w:r w:rsidR="003D0C11">
        <w:t xml:space="preserve"> troškove telefona u iznosu od 1</w:t>
      </w:r>
      <w:r w:rsidR="00877C11">
        <w:t>10,00 kuna (</w:t>
      </w:r>
      <w:r w:rsidR="0048358C">
        <w:t>18</w:t>
      </w:r>
      <w:r w:rsidR="00877C11">
        <w:t>,</w:t>
      </w:r>
      <w:r w:rsidR="0048358C">
        <w:t>33</w:t>
      </w:r>
      <w:r w:rsidR="00877C11">
        <w:t xml:space="preserve"> kun</w:t>
      </w:r>
      <w:r w:rsidR="0048358C">
        <w:t>e</w:t>
      </w:r>
      <w:r w:rsidR="00877C11">
        <w:t xml:space="preserve"> mjesečno)</w:t>
      </w:r>
      <w:r w:rsidR="0048358C">
        <w:t xml:space="preserve"> te </w:t>
      </w:r>
      <w:r w:rsidR="0048358C" w:rsidRPr="0048358C">
        <w:t xml:space="preserve">troškove </w:t>
      </w:r>
      <w:r w:rsidR="0048358C">
        <w:t>interneta</w:t>
      </w:r>
      <w:r w:rsidR="0048358C" w:rsidRPr="0048358C">
        <w:t xml:space="preserve"> u iznosu od 1</w:t>
      </w:r>
      <w:r w:rsidR="0048358C">
        <w:t>76</w:t>
      </w:r>
      <w:r w:rsidR="0048358C" w:rsidRPr="0048358C">
        <w:t>,</w:t>
      </w:r>
      <w:r w:rsidR="0048358C">
        <w:t>74</w:t>
      </w:r>
      <w:r w:rsidR="0048358C" w:rsidRPr="0048358C">
        <w:t xml:space="preserve"> kun</w:t>
      </w:r>
      <w:r w:rsidR="0048358C">
        <w:t>e (29,46</w:t>
      </w:r>
      <w:r w:rsidR="0048358C" w:rsidRPr="0048358C">
        <w:t xml:space="preserve"> kun</w:t>
      </w:r>
      <w:r w:rsidR="0048358C">
        <w:t>a</w:t>
      </w:r>
      <w:r w:rsidR="0048358C" w:rsidRPr="0048358C">
        <w:t xml:space="preserve"> mjesečno)</w:t>
      </w:r>
      <w:r w:rsidR="003D0C11">
        <w:t xml:space="preserve">, ukupno </w:t>
      </w:r>
      <w:r w:rsidR="0048358C" w:rsidRPr="0048358C">
        <w:t xml:space="preserve">879,74 </w:t>
      </w:r>
      <w:r w:rsidR="003D0C11">
        <w:t>kun</w:t>
      </w:r>
      <w:r w:rsidR="00877C11">
        <w:t>e</w:t>
      </w:r>
      <w:r w:rsidR="003D0C11">
        <w:t>.</w:t>
      </w:r>
    </w:p>
    <w:p w:rsidRDefault="003D0C11" w:rsidP="003D0C11" w:rsidR="00CF19CB">
      <w:pPr>
        <w:jc w:val="both"/>
      </w:pPr>
      <w:r>
        <w:tab/>
      </w:r>
      <w:r w:rsidRPr="003D0C11">
        <w:t>Stečajni sudac je ocijenio osnovanim predmetn</w:t>
      </w:r>
      <w:r>
        <w:t>e</w:t>
      </w:r>
      <w:r w:rsidRPr="003D0C11">
        <w:t xml:space="preserve"> trošk</w:t>
      </w:r>
      <w:r>
        <w:t xml:space="preserve">ove </w:t>
      </w:r>
      <w:r w:rsidRPr="003D0C11">
        <w:t>pa je</w:t>
      </w:r>
      <w:r>
        <w:t xml:space="preserve">, temeljem čl. </w:t>
      </w:r>
      <w:r w:rsidRPr="003D0C11">
        <w:t>9</w:t>
      </w:r>
      <w:r>
        <w:t>4</w:t>
      </w:r>
      <w:r w:rsidRPr="003D0C11">
        <w:t xml:space="preserve">. st. </w:t>
      </w:r>
      <w:r>
        <w:t>2</w:t>
      </w:r>
      <w:r w:rsidRPr="003D0C11">
        <w:t>.</w:t>
      </w:r>
      <w:r>
        <w:t xml:space="preserve"> </w:t>
      </w:r>
      <w:r w:rsidRPr="003D0C11">
        <w:t xml:space="preserve">Stečajnog zakona </w:t>
      </w:r>
      <w:r>
        <w:t>(</w:t>
      </w:r>
      <w:r w:rsidRPr="003D0C11">
        <w:t>Narodne novine br. 71/2015</w:t>
      </w:r>
      <w:r w:rsidR="0048358C">
        <w:t xml:space="preserve">, </w:t>
      </w:r>
      <w:r w:rsidR="0048358C" w:rsidRPr="0048358C">
        <w:t>104/2017</w:t>
      </w:r>
      <w:r w:rsidRPr="003D0C11">
        <w:t>)</w:t>
      </w:r>
      <w:r>
        <w:t>, koji se primjenjuje temeljem čl. 441. st. 2. tog zakona,</w:t>
      </w:r>
      <w:r w:rsidRPr="003D0C11">
        <w:t xml:space="preserve"> odlučeno kao u izreci.</w:t>
      </w:r>
    </w:p>
    <w:p w:rsidRDefault="003D0C11" w:rsidP="003D0C11" w:rsidR="003D0C11">
      <w:pPr>
        <w:jc w:val="both"/>
      </w:pPr>
    </w:p>
    <w:p w:rsidRDefault="00D57C1C" w:rsidP="00D57C1C" w:rsidR="00D57C1C" w:rsidRPr="007D0CE7">
      <w:pPr>
        <w:jc w:val="center"/>
      </w:pPr>
      <w:r w:rsidRPr="007D0CE7">
        <w:t xml:space="preserve">U Pazinu, </w:t>
      </w:r>
      <w:r w:rsidR="003D0C11">
        <w:t>1</w:t>
      </w:r>
      <w:r w:rsidR="0048358C">
        <w:t>0</w:t>
      </w:r>
      <w:r w:rsidR="00964990" w:rsidRPr="007D0CE7">
        <w:t>.</w:t>
      </w:r>
      <w:r w:rsidR="00C9335F" w:rsidRPr="007D0CE7">
        <w:t xml:space="preserve"> </w:t>
      </w:r>
      <w:r w:rsidR="0048358C">
        <w:t>siječnja</w:t>
      </w:r>
      <w:r w:rsidR="00473C77" w:rsidRPr="007D0CE7">
        <w:t xml:space="preserve"> </w:t>
      </w:r>
      <w:r w:rsidR="00C44E6E" w:rsidRPr="007D0CE7">
        <w:t xml:space="preserve"> 201</w:t>
      </w:r>
      <w:r w:rsidR="0048358C">
        <w:t>8</w:t>
      </w:r>
      <w:r w:rsidR="00C44E6E" w:rsidRPr="007D0CE7">
        <w:t>.</w:t>
      </w:r>
    </w:p>
    <w:p w:rsidRDefault="00D57C1C" w:rsidP="00D57C1C" w:rsidR="00D57C1C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>Stečajni sudac</w:t>
      </w:r>
    </w:p>
    <w:p w:rsidRDefault="00D57C1C" w:rsidP="00D57C1C" w:rsidR="00473C77" w:rsidRPr="007D0CE7">
      <w:pPr>
        <w:jc w:val="both"/>
      </w:pP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</w:r>
      <w:r w:rsidRPr="007D0CE7">
        <w:tab/>
        <w:t xml:space="preserve"> </w:t>
      </w:r>
    </w:p>
    <w:p w:rsidRDefault="00473C77" w:rsidP="00473C77" w:rsidR="00D57C1C" w:rsidRPr="007D0CE7">
      <w:pPr>
        <w:ind w:left="7080"/>
        <w:jc w:val="both"/>
      </w:pPr>
      <w:r w:rsidRPr="007D0CE7">
        <w:t xml:space="preserve">   Ivan Dujić</w:t>
      </w:r>
      <w:r w:rsidR="00F67A30">
        <w:t>, v.r.</w:t>
      </w:r>
    </w:p>
    <w:p w:rsidRDefault="009138F9" w:rsidP="00D57C1C" w:rsidR="009138F9">
      <w:pPr>
        <w:jc w:val="both"/>
      </w:pPr>
    </w:p>
    <w:p w:rsidRDefault="00CF19CB" w:rsidP="00D57C1C" w:rsidR="00CF19CB" w:rsidRPr="007D0CE7">
      <w:pPr>
        <w:jc w:val="both"/>
      </w:pPr>
    </w:p>
    <w:p w:rsidRDefault="00CF19CB" w:rsidP="00D57C1C" w:rsidR="00CF19CB">
      <w:pPr>
        <w:jc w:val="both"/>
      </w:pPr>
    </w:p>
    <w:p w:rsidRDefault="00D57C1C" w:rsidP="00D57C1C" w:rsidR="00D57C1C" w:rsidRPr="007D0CE7">
      <w:pPr>
        <w:jc w:val="both"/>
      </w:pPr>
      <w:r w:rsidRPr="007D0CE7">
        <w:t>UPUTA O PRAVNOM LIJEKU</w:t>
      </w:r>
    </w:p>
    <w:p w:rsidRDefault="00D57C1C" w:rsidP="003D0C11" w:rsidR="00D04156" w:rsidRPr="007D0CE7">
      <w:pPr>
        <w:jc w:val="both"/>
      </w:pPr>
      <w:r w:rsidRPr="007D0CE7">
        <w:tab/>
      </w:r>
      <w:r w:rsidR="003B3E81" w:rsidRPr="007D0CE7">
        <w:t>Protiv ovo</w:t>
      </w:r>
      <w:r w:rsidR="009138F9" w:rsidRPr="007D0CE7">
        <w:t>g rješenja</w:t>
      </w:r>
      <w:r w:rsidR="003B3E81" w:rsidRPr="007D0CE7">
        <w:t xml:space="preserve"> </w:t>
      </w:r>
      <w:r w:rsidR="00975409" w:rsidRPr="007D0CE7">
        <w:t>mo</w:t>
      </w:r>
      <w:r w:rsidR="003D0C11">
        <w:t>gu podnijeti žalbu</w:t>
      </w:r>
      <w:r w:rsidR="00975409" w:rsidRPr="007D0CE7">
        <w:t xml:space="preserve"> </w:t>
      </w:r>
      <w:r w:rsidR="003D0C11">
        <w:t>stečajni upravitelj i svaki stečajni vjerovnik</w:t>
      </w:r>
      <w:r w:rsidR="003D0C11" w:rsidRPr="007D0CE7">
        <w:t xml:space="preserve"> </w:t>
      </w:r>
      <w:r w:rsidR="003D0C11">
        <w:t xml:space="preserve">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5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 w:rsidR="003D0C11" w:rsidRPr="007D0CE7">
        <w:t xml:space="preserve"> </w:t>
      </w:r>
      <w:r w:rsidR="00975409" w:rsidRPr="007D0CE7">
        <w:t>u roku 8 dana od dana primitka iste. Žalba se podnosi putem ovog suda u 3 istovjetna primjerka, a o žalbi odlučuje Visoki trgovački sud Republike Hrvatske.</w:t>
      </w:r>
    </w:p>
    <w:p w:rsidRDefault="003E7F85" w:rsidP="003D0C11" w:rsidR="003E7F85" w:rsidRPr="007D0CE7">
      <w:pPr>
        <w:jc w:val="both"/>
      </w:pPr>
      <w:r w:rsidRPr="007D0CE7">
        <w:tab/>
      </w:r>
    </w:p>
    <w:p w:rsidRDefault="003E7F85" w:rsidP="00D57C1C" w:rsidR="003E7F85" w:rsidRPr="007D0CE7">
      <w:pPr>
        <w:jc w:val="both"/>
      </w:pPr>
    </w:p>
    <w:p w:rsidRDefault="00D57C1C" w:rsidP="00D57C1C" w:rsidR="00D57C1C" w:rsidRPr="007D0CE7">
      <w:pPr>
        <w:jc w:val="both"/>
      </w:pPr>
      <w:r w:rsidRPr="007D0CE7">
        <w:t>DNA</w:t>
      </w:r>
    </w:p>
    <w:p w:rsidRDefault="00C7108E" w:rsidP="00CF19CB" w:rsidR="00C7108E">
      <w:pPr>
        <w:jc w:val="both"/>
      </w:pPr>
      <w:r>
        <w:t xml:space="preserve">- </w:t>
      </w:r>
      <w:r w:rsidR="00CF19CB">
        <w:t>e -o</w:t>
      </w:r>
      <w:r>
        <w:t>glasna ploča suda</w:t>
      </w:r>
      <w:r w:rsidR="003D0C11">
        <w:t xml:space="preserve"> (čl. </w:t>
      </w:r>
      <w:r w:rsidR="003D0C11" w:rsidRPr="003D0C11">
        <w:t>9</w:t>
      </w:r>
      <w:r w:rsidR="003D0C11">
        <w:t>4</w:t>
      </w:r>
      <w:r w:rsidR="003D0C11" w:rsidRPr="003D0C11">
        <w:t xml:space="preserve">. st. </w:t>
      </w:r>
      <w:r w:rsidR="003D0C11">
        <w:t>4</w:t>
      </w:r>
      <w:r w:rsidR="003D0C11" w:rsidRPr="003D0C11">
        <w:t>.</w:t>
      </w:r>
      <w:r w:rsidR="003D0C11">
        <w:t xml:space="preserve"> </w:t>
      </w:r>
      <w:r w:rsidR="003D0C11" w:rsidRPr="003D0C11">
        <w:t>Stečajnog zakona</w:t>
      </w:r>
      <w:r w:rsidR="003D0C11">
        <w:t>)</w:t>
      </w:r>
      <w:r>
        <w:t xml:space="preserve"> </w:t>
      </w:r>
    </w:p>
    <w:p w:rsidRDefault="0007232E" w:rsidP="00CF19CB" w:rsidR="00D57C1C" w:rsidRPr="007D0CE7">
      <w:pPr>
        <w:jc w:val="both"/>
      </w:pPr>
      <w:r>
        <w:t xml:space="preserve">- </w:t>
      </w:r>
      <w:r w:rsidR="00CF19CB">
        <w:t xml:space="preserve"> </w:t>
      </w:r>
      <w:r>
        <w:t>stečajnoj upraviteljici</w:t>
      </w:r>
      <w:r w:rsidR="00CF19CB">
        <w:t xml:space="preserve"> </w:t>
      </w:r>
      <w:r w:rsidR="00CF19CB" w:rsidRPr="00FC4E7A">
        <w:t>Vlast</w:t>
      </w:r>
      <w:r w:rsidR="00CF19CB">
        <w:t>i</w:t>
      </w:r>
      <w:r w:rsidR="00CF19CB" w:rsidRPr="00FC4E7A">
        <w:t xml:space="preserve"> Majstorović iz Pule, Koparska 37</w:t>
      </w:r>
    </w:p>
    <w:sectPr w:rsidSect="0025310E" w:rsidR="00D57C1C" w:rsidRPr="007D0CE7">
      <w:headerReference w:type="even" r:id="rId11"/>
      <w:headerReference w:type="default" r:id="rId12"/>
      <w:headerReference w:type="first" r:id="rId13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57E04" w:rsidR="00D57E04">
      <w:r>
        <w:separator/>
      </w:r>
    </w:p>
  </w:endnote>
  <w:endnote w:id="0" w:type="continuationSeparator">
    <w:p w:rsidRDefault="00D57E04" w:rsidR="00D57E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57E04" w:rsidR="00D57E04">
      <w:r>
        <w:separator/>
      </w:r>
    </w:p>
  </w:footnote>
  <w:footnote w:id="0" w:type="continuationSeparator">
    <w:p w:rsidRDefault="00D57E04" w:rsidR="00D57E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16C64" w:rsidR="00C16C64">
    <w:pPr>
      <w:pStyle w:val="Zaglavlje"/>
    </w:pPr>
  </w:p>
  <w:p w:rsidRDefault="00C16C64" w:rsidR="00C16C64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D5402D" w:rsidR="00C16C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2AF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16C64" w:rsidR="00C16C64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EE34AF">
      <w:t xml:space="preserve">      </w:t>
    </w:r>
    <w:r w:rsidR="00551844">
      <w:t>Posl.br. 10 St-39/15-45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C64" w:rsidP="004C03E1" w:rsidR="00C16C64" w:rsidRPr="004C03E1">
    <w:pPr>
      <w:rPr>
        <w:sz w:val="23"/>
        <w:szCs w:val="23"/>
      </w:rPr>
    </w:pP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>
      <w:rPr>
        <w:b/>
        <w:sz w:val="23"/>
        <w:szCs w:val="23"/>
      </w:rPr>
      <w:tab/>
    </w:r>
    <w:r w:rsidR="00FC4E7A">
      <w:rPr>
        <w:b/>
        <w:sz w:val="23"/>
        <w:szCs w:val="23"/>
      </w:rPr>
      <w:t xml:space="preserve">                </w:t>
    </w:r>
    <w:r w:rsidR="0048358C">
      <w:rPr>
        <w:sz w:val="23"/>
        <w:szCs w:val="23"/>
      </w:rPr>
      <w:t>1</w:t>
    </w:r>
    <w:r w:rsidR="00FC4E7A">
      <w:rPr>
        <w:sz w:val="23"/>
        <w:szCs w:val="23"/>
      </w:rPr>
      <w:t>0 St-39</w:t>
    </w:r>
    <w:r w:rsidR="000C1310">
      <w:rPr>
        <w:sz w:val="23"/>
        <w:szCs w:val="23"/>
      </w:rPr>
      <w:t>/</w:t>
    </w:r>
    <w:r w:rsidR="0048358C">
      <w:rPr>
        <w:sz w:val="23"/>
        <w:szCs w:val="23"/>
      </w:rPr>
      <w:t>20</w:t>
    </w:r>
    <w:r w:rsidR="000C1310">
      <w:rPr>
        <w:sz w:val="23"/>
        <w:szCs w:val="23"/>
      </w:rPr>
      <w:t>15-</w:t>
    </w:r>
    <w:r w:rsidR="0048358C">
      <w:rPr>
        <w:sz w:val="23"/>
        <w:szCs w:val="23"/>
      </w:rPr>
      <w:t>94</w:t>
    </w:r>
  </w:p>
  <w:p w:rsidRDefault="00C16C64" w:rsidP="004C03E1" w:rsidR="00C16C64" w:rsidRPr="00FB105D">
    <w:pPr>
      <w:rPr>
        <w:b/>
        <w:sz w:val="23"/>
        <w:szCs w:val="23"/>
      </w:rPr>
    </w:pPr>
  </w:p>
  <w:p w:rsidRDefault="00C16C64" w:rsidR="00C16C6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43211"/>
    <w:multiLevelType w:val="hybridMultilevel"/>
    <w:tmpl w:val="CD1669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C2213C9"/>
    <w:multiLevelType w:val="hybridMultilevel"/>
    <w:tmpl w:val="38A6A436"/>
    <w:lvl w:tplc="C9E261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2311FC0"/>
    <w:multiLevelType w:val="hybridMultilevel"/>
    <w:tmpl w:val="EAC40274"/>
    <w:lvl w:tplc="F968B53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98C3D63"/>
    <w:multiLevelType w:val="hybridMultilevel"/>
    <w:tmpl w:val="6D9C790E"/>
    <w:lvl w:tplc="6F9E98B8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22932ABF"/>
    <w:multiLevelType w:val="hybridMultilevel"/>
    <w:tmpl w:val="8712636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5626A36"/>
    <w:multiLevelType w:val="hybridMultilevel"/>
    <w:tmpl w:val="41EC70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12111D"/>
    <w:multiLevelType w:val="multilevel"/>
    <w:tmpl w:val="1E0E744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1440" w:val="num"/>
        </w:tabs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1800" w:val="num"/>
        </w:tabs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160" w:val="num"/>
        </w:tabs>
        <w:ind w:hanging="1800" w:left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2520" w:val="num"/>
        </w:tabs>
        <w:ind w:hanging="2160" w:left="2520"/>
      </w:pPr>
      <w:rPr>
        <w:rFonts w:hint="default"/>
      </w:rPr>
    </w:lvl>
  </w:abstractNum>
  <w:abstractNum w:abstractNumId="7">
    <w:nsid w:val="45E054F6"/>
    <w:multiLevelType w:val="hybridMultilevel"/>
    <w:tmpl w:val="BDA03B1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BAF3C8D"/>
    <w:multiLevelType w:val="hybridMultilevel"/>
    <w:tmpl w:val="186897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3E2641E"/>
    <w:multiLevelType w:val="hybridMultilevel"/>
    <w:tmpl w:val="47608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746A630E"/>
    <w:multiLevelType w:val="hybridMultilevel"/>
    <w:tmpl w:val="A3F8EA3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7F8455F"/>
    <w:multiLevelType w:val="hybridMultilevel"/>
    <w:tmpl w:val="D0BA1F3E"/>
    <w:lvl w:tplc="FEB06B96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7D464269"/>
    <w:multiLevelType w:val="hybridMultilevel"/>
    <w:tmpl w:val="51D4A1FA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0"/>
  </w:num>
  <w:num w:numId="2">
    <w:abstractNumId w:val="8"/>
  </w:num>
  <w:num w:numId="3">
    <w:abstractNumId w:val="3"/>
  </w:num>
  <w:num w:numId="4">
    <w:abstractNumId w:val="4"/>
  </w:num>
  <w:num w:numId="5">
    <w:abstractNumId w:val="5"/>
  </w:num>
  <w:num w:numId="6">
    <w:abstractNumId w:val="1"/>
  </w:num>
  <w:num w:numId="7">
    <w:abstractNumId w:val="0"/>
  </w:num>
  <w:num w:numId="8">
    <w:abstractNumId w:val="12"/>
  </w:num>
  <w:num w:numId="9">
    <w:abstractNumId w:val="7"/>
  </w:num>
  <w:num w:numId="10">
    <w:abstractNumId w:val="6"/>
  </w:num>
  <w:num w:numId="11">
    <w:abstractNumId w:val="2"/>
  </w:num>
  <w:num w:numId="12">
    <w:abstractNumId w:val="9"/>
  </w:num>
  <w:num w:numId="13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noPunctuationKerning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202458"/>
    <w:rsid w:val="000129C7"/>
    <w:rsid w:val="0004210E"/>
    <w:rsid w:val="00052EF3"/>
    <w:rsid w:val="000543CD"/>
    <w:rsid w:val="0007232E"/>
    <w:rsid w:val="0007675F"/>
    <w:rsid w:val="000853F0"/>
    <w:rsid w:val="000B3AEB"/>
    <w:rsid w:val="000B7F35"/>
    <w:rsid w:val="000C1310"/>
    <w:rsid w:val="000E0024"/>
    <w:rsid w:val="000F58E0"/>
    <w:rsid w:val="001076C6"/>
    <w:rsid w:val="00107BB3"/>
    <w:rsid w:val="00126D85"/>
    <w:rsid w:val="00133E48"/>
    <w:rsid w:val="0013600B"/>
    <w:rsid w:val="00137792"/>
    <w:rsid w:val="00140252"/>
    <w:rsid w:val="00151A74"/>
    <w:rsid w:val="001603A8"/>
    <w:rsid w:val="00170E38"/>
    <w:rsid w:val="001755AB"/>
    <w:rsid w:val="001766AA"/>
    <w:rsid w:val="00195DC2"/>
    <w:rsid w:val="001975B7"/>
    <w:rsid w:val="001B5A99"/>
    <w:rsid w:val="001B6558"/>
    <w:rsid w:val="001D320F"/>
    <w:rsid w:val="001D632A"/>
    <w:rsid w:val="001E3BF9"/>
    <w:rsid w:val="001E4A9E"/>
    <w:rsid w:val="001F6597"/>
    <w:rsid w:val="00202458"/>
    <w:rsid w:val="002159D9"/>
    <w:rsid w:val="00220FCF"/>
    <w:rsid w:val="00222822"/>
    <w:rsid w:val="0022335F"/>
    <w:rsid w:val="00235DB9"/>
    <w:rsid w:val="0024271E"/>
    <w:rsid w:val="00242840"/>
    <w:rsid w:val="00246916"/>
    <w:rsid w:val="0025310E"/>
    <w:rsid w:val="00263B07"/>
    <w:rsid w:val="002956E4"/>
    <w:rsid w:val="002A1239"/>
    <w:rsid w:val="002A1381"/>
    <w:rsid w:val="002A35B6"/>
    <w:rsid w:val="002A4890"/>
    <w:rsid w:val="002C09AC"/>
    <w:rsid w:val="002C44DB"/>
    <w:rsid w:val="002D05B1"/>
    <w:rsid w:val="002D0B0A"/>
    <w:rsid w:val="002E0A98"/>
    <w:rsid w:val="002E1716"/>
    <w:rsid w:val="002E7F3F"/>
    <w:rsid w:val="002F0E28"/>
    <w:rsid w:val="00311401"/>
    <w:rsid w:val="003155DA"/>
    <w:rsid w:val="00316524"/>
    <w:rsid w:val="00334C9D"/>
    <w:rsid w:val="00352596"/>
    <w:rsid w:val="00361293"/>
    <w:rsid w:val="00372E71"/>
    <w:rsid w:val="0037515F"/>
    <w:rsid w:val="00377880"/>
    <w:rsid w:val="00391633"/>
    <w:rsid w:val="00397FA8"/>
    <w:rsid w:val="003B04C2"/>
    <w:rsid w:val="003B3E81"/>
    <w:rsid w:val="003C371F"/>
    <w:rsid w:val="003D0C11"/>
    <w:rsid w:val="003D0D25"/>
    <w:rsid w:val="003D4E89"/>
    <w:rsid w:val="003E3E34"/>
    <w:rsid w:val="003E6976"/>
    <w:rsid w:val="003E7F85"/>
    <w:rsid w:val="003F2AF6"/>
    <w:rsid w:val="00410812"/>
    <w:rsid w:val="004245F4"/>
    <w:rsid w:val="004339EF"/>
    <w:rsid w:val="00444728"/>
    <w:rsid w:val="004468A0"/>
    <w:rsid w:val="00453CC9"/>
    <w:rsid w:val="00473C77"/>
    <w:rsid w:val="0048358C"/>
    <w:rsid w:val="00485FC8"/>
    <w:rsid w:val="00487FF8"/>
    <w:rsid w:val="00495A6E"/>
    <w:rsid w:val="004A33A8"/>
    <w:rsid w:val="004B0C03"/>
    <w:rsid w:val="004B2E04"/>
    <w:rsid w:val="004C03E1"/>
    <w:rsid w:val="004E641D"/>
    <w:rsid w:val="004F7508"/>
    <w:rsid w:val="005006B0"/>
    <w:rsid w:val="00506843"/>
    <w:rsid w:val="00524094"/>
    <w:rsid w:val="00526085"/>
    <w:rsid w:val="00536DAF"/>
    <w:rsid w:val="00545BD4"/>
    <w:rsid w:val="00551844"/>
    <w:rsid w:val="005544EB"/>
    <w:rsid w:val="0055635B"/>
    <w:rsid w:val="0056110A"/>
    <w:rsid w:val="005622DD"/>
    <w:rsid w:val="005636AD"/>
    <w:rsid w:val="00581CBE"/>
    <w:rsid w:val="0058729C"/>
    <w:rsid w:val="00590A80"/>
    <w:rsid w:val="00591CD6"/>
    <w:rsid w:val="005A466C"/>
    <w:rsid w:val="005B1A3A"/>
    <w:rsid w:val="005B460E"/>
    <w:rsid w:val="005C144C"/>
    <w:rsid w:val="005F468D"/>
    <w:rsid w:val="006165B5"/>
    <w:rsid w:val="00616E95"/>
    <w:rsid w:val="00632E30"/>
    <w:rsid w:val="00643065"/>
    <w:rsid w:val="00646A19"/>
    <w:rsid w:val="006845B2"/>
    <w:rsid w:val="00686C47"/>
    <w:rsid w:val="00687E00"/>
    <w:rsid w:val="00690767"/>
    <w:rsid w:val="006A5E5B"/>
    <w:rsid w:val="006B7A50"/>
    <w:rsid w:val="006C2C31"/>
    <w:rsid w:val="006D724B"/>
    <w:rsid w:val="006E0D6B"/>
    <w:rsid w:val="006E0FEE"/>
    <w:rsid w:val="006F3314"/>
    <w:rsid w:val="0071233C"/>
    <w:rsid w:val="00771D77"/>
    <w:rsid w:val="00780159"/>
    <w:rsid w:val="007846FF"/>
    <w:rsid w:val="007C40DA"/>
    <w:rsid w:val="007D0370"/>
    <w:rsid w:val="007D0CE7"/>
    <w:rsid w:val="007F436C"/>
    <w:rsid w:val="007F68E5"/>
    <w:rsid w:val="00810438"/>
    <w:rsid w:val="00811A17"/>
    <w:rsid w:val="008210F4"/>
    <w:rsid w:val="008218D3"/>
    <w:rsid w:val="0082784F"/>
    <w:rsid w:val="00830B5E"/>
    <w:rsid w:val="00832BEE"/>
    <w:rsid w:val="00842467"/>
    <w:rsid w:val="008517F7"/>
    <w:rsid w:val="00852134"/>
    <w:rsid w:val="00856307"/>
    <w:rsid w:val="00861C05"/>
    <w:rsid w:val="008675C0"/>
    <w:rsid w:val="00877C11"/>
    <w:rsid w:val="00885D29"/>
    <w:rsid w:val="00892961"/>
    <w:rsid w:val="0089541A"/>
    <w:rsid w:val="00895F92"/>
    <w:rsid w:val="0089657A"/>
    <w:rsid w:val="008A7AB9"/>
    <w:rsid w:val="008C73F5"/>
    <w:rsid w:val="008D0BCC"/>
    <w:rsid w:val="008D2320"/>
    <w:rsid w:val="008D6CD6"/>
    <w:rsid w:val="008E428A"/>
    <w:rsid w:val="008F158A"/>
    <w:rsid w:val="008F53E4"/>
    <w:rsid w:val="009138F9"/>
    <w:rsid w:val="00942134"/>
    <w:rsid w:val="00945587"/>
    <w:rsid w:val="00952D2C"/>
    <w:rsid w:val="009638C1"/>
    <w:rsid w:val="00964990"/>
    <w:rsid w:val="009717F0"/>
    <w:rsid w:val="00975409"/>
    <w:rsid w:val="00990289"/>
    <w:rsid w:val="009B35E6"/>
    <w:rsid w:val="009C7324"/>
    <w:rsid w:val="009E26BF"/>
    <w:rsid w:val="009E3360"/>
    <w:rsid w:val="00A02DEC"/>
    <w:rsid w:val="00A0751E"/>
    <w:rsid w:val="00A140AE"/>
    <w:rsid w:val="00A46058"/>
    <w:rsid w:val="00A50996"/>
    <w:rsid w:val="00A72055"/>
    <w:rsid w:val="00A741CB"/>
    <w:rsid w:val="00A8203E"/>
    <w:rsid w:val="00A86EA5"/>
    <w:rsid w:val="00A87E61"/>
    <w:rsid w:val="00AA0F49"/>
    <w:rsid w:val="00AA2C74"/>
    <w:rsid w:val="00AA4396"/>
    <w:rsid w:val="00AA7713"/>
    <w:rsid w:val="00AC58A7"/>
    <w:rsid w:val="00B03E10"/>
    <w:rsid w:val="00B07714"/>
    <w:rsid w:val="00B140BE"/>
    <w:rsid w:val="00B164B0"/>
    <w:rsid w:val="00B27F22"/>
    <w:rsid w:val="00B414A0"/>
    <w:rsid w:val="00B55EF1"/>
    <w:rsid w:val="00B634DD"/>
    <w:rsid w:val="00B7406B"/>
    <w:rsid w:val="00B92FCB"/>
    <w:rsid w:val="00B97BA0"/>
    <w:rsid w:val="00BA0D57"/>
    <w:rsid w:val="00BA38CC"/>
    <w:rsid w:val="00BB03F2"/>
    <w:rsid w:val="00BC00AD"/>
    <w:rsid w:val="00BC1391"/>
    <w:rsid w:val="00BC7555"/>
    <w:rsid w:val="00BF224C"/>
    <w:rsid w:val="00BF5EAC"/>
    <w:rsid w:val="00C12A4D"/>
    <w:rsid w:val="00C13A3F"/>
    <w:rsid w:val="00C16C64"/>
    <w:rsid w:val="00C24D9B"/>
    <w:rsid w:val="00C34504"/>
    <w:rsid w:val="00C374AD"/>
    <w:rsid w:val="00C44E6E"/>
    <w:rsid w:val="00C47D75"/>
    <w:rsid w:val="00C7108E"/>
    <w:rsid w:val="00C812AC"/>
    <w:rsid w:val="00C930E3"/>
    <w:rsid w:val="00C9335F"/>
    <w:rsid w:val="00C962A1"/>
    <w:rsid w:val="00CA5C66"/>
    <w:rsid w:val="00CC37F0"/>
    <w:rsid w:val="00CD2543"/>
    <w:rsid w:val="00CE789C"/>
    <w:rsid w:val="00CF19CB"/>
    <w:rsid w:val="00CF2166"/>
    <w:rsid w:val="00D04156"/>
    <w:rsid w:val="00D10264"/>
    <w:rsid w:val="00D23F98"/>
    <w:rsid w:val="00D30305"/>
    <w:rsid w:val="00D40530"/>
    <w:rsid w:val="00D43E2F"/>
    <w:rsid w:val="00D46578"/>
    <w:rsid w:val="00D5402D"/>
    <w:rsid w:val="00D57C1C"/>
    <w:rsid w:val="00D57E04"/>
    <w:rsid w:val="00D57EA9"/>
    <w:rsid w:val="00D82EDF"/>
    <w:rsid w:val="00D92F90"/>
    <w:rsid w:val="00D94838"/>
    <w:rsid w:val="00DA0B73"/>
    <w:rsid w:val="00DB7A99"/>
    <w:rsid w:val="00DC268B"/>
    <w:rsid w:val="00DC5DFA"/>
    <w:rsid w:val="00DD6DDB"/>
    <w:rsid w:val="00DD725C"/>
    <w:rsid w:val="00DE626A"/>
    <w:rsid w:val="00DF1E6B"/>
    <w:rsid w:val="00DF4D39"/>
    <w:rsid w:val="00DF718F"/>
    <w:rsid w:val="00E14BD1"/>
    <w:rsid w:val="00E21DF6"/>
    <w:rsid w:val="00E24977"/>
    <w:rsid w:val="00E27570"/>
    <w:rsid w:val="00E33AE0"/>
    <w:rsid w:val="00E60B52"/>
    <w:rsid w:val="00E750AF"/>
    <w:rsid w:val="00E81482"/>
    <w:rsid w:val="00E90B48"/>
    <w:rsid w:val="00E9616C"/>
    <w:rsid w:val="00E97068"/>
    <w:rsid w:val="00E97779"/>
    <w:rsid w:val="00EA7226"/>
    <w:rsid w:val="00EB4B43"/>
    <w:rsid w:val="00EC2DCD"/>
    <w:rsid w:val="00ED0DB9"/>
    <w:rsid w:val="00EE34AF"/>
    <w:rsid w:val="00EF6558"/>
    <w:rsid w:val="00F07173"/>
    <w:rsid w:val="00F104A7"/>
    <w:rsid w:val="00F13262"/>
    <w:rsid w:val="00F16061"/>
    <w:rsid w:val="00F21DEB"/>
    <w:rsid w:val="00F27B33"/>
    <w:rsid w:val="00F311DA"/>
    <w:rsid w:val="00F31853"/>
    <w:rsid w:val="00F46D3C"/>
    <w:rsid w:val="00F566FC"/>
    <w:rsid w:val="00F67A30"/>
    <w:rsid w:val="00F74A14"/>
    <w:rsid w:val="00F74DD1"/>
    <w:rsid w:val="00F902DF"/>
    <w:rsid w:val="00F92BEE"/>
    <w:rsid w:val="00F96B06"/>
    <w:rsid w:val="00FA5AE9"/>
    <w:rsid w:val="00FB105D"/>
    <w:rsid w:val="00FB4C56"/>
    <w:rsid w:val="00FC4E7A"/>
    <w:rsid w:val="00FC5210"/>
    <w:rsid w:val="00FC6ED4"/>
    <w:rsid w:val="00FD47AB"/>
    <w:rsid w:val="00FE3EA6"/>
    <w:rsid w:val="00FF08CB"/>
    <w:rsid w:val="00FF0AD9"/>
    <w:rsid w:val="00FF7F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7C1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5402D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D5402D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5402D"/>
  </w:style>
  <w:style w:customStyle="true" w:styleId="f01" w:type="character">
    <w:name w:val="f01"/>
    <w:rsid w:val="001B6558"/>
    <w:rPr>
      <w:rFonts w:cs="Times New Roman" w:hAnsi="Times New Roman" w:ascii="Times New Roman" w:hint="default"/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DA0B7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7A3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7A3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7A3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7A3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7A3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457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7508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149016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774652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6768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7616232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265019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8787407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2735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52789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19554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3719508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138665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6515900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7716639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42499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897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1774461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71523273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960467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082082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5564815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8994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siječnja 2018.</izvorni_sadrzaj>
    <derivirana_varijabla naziv="DomainObject.DatumDonosenjaOdluke_1">10.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</izvorni_sadrzaj>
    <derivirana_varijabla naziv="DomainObject.Predmet.Broj_1">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2015.</izvorni_sadrzaj>
    <derivirana_varijabla naziv="DomainObject.Predmet.DatumOsnivanja_1">20.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St-39/2015</izvorni_sadrzaj>
    <derivirana_varijabla naziv="DomainObject.Predmet.OznakaBroj_1">St-39/2015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OVRHA NA NEKRETNINI VODI SE 
POD  10 OVR-9/2016</izvorni_sadrzaj>
    <derivirana_varijabla naziv="DomainObject.Predmet.PrimjedbaSuca_1">OVRHA NA NEKRETNINI VODI SE 
POD  10 OVR-9/2016</derivirana_varijabla>
  </DomainObject.Predmet.PrimjedbaSuca>
  <DomainObject.Predmet.ProtustrankaFormated>
    <izvorni_sadrzaj>  MONT - TUBI d.o.o. SVETVINČENAT</izvorni_sadrzaj>
    <derivirana_varijabla naziv="DomainObject.Predmet.ProtustrankaFormated_1">  MONT - TUBI d.o.o. SVETVINČENAT</derivirana_varijabla>
  </DomainObject.Predmet.ProtustrankaFormated>
  <DomainObject.Predmet.ProtustrankaFormatedOIB>
    <izvorni_sadrzaj>  MONT - TUBI d.o.o. SVETVINČENAT, OIB 94039324077</izvorni_sadrzaj>
    <derivirana_varijabla naziv="DomainObject.Predmet.ProtustrankaFormatedOIB_1">  MONT - TUBI d.o.o. SVETVINČENAT, OIB 94039324077</derivirana_varijabla>
  </DomainObject.Predmet.ProtustrankaFormatedOIB>
  <DomainObject.Predmet.ProtustrankaFormatedWithAdress>
    <izvorni_sadrzaj> MONT - TUBI d.o.o. SVETVINČENAT, Čabrunići 42/A, 52341 Svetvinčenat</izvorni_sadrzaj>
    <derivirana_varijabla naziv="DomainObject.Predmet.ProtustrankaFormatedWithAdress_1"> MONT - TUBI d.o.o. SVETVINČENAT, Čabrunići 42/A, 52341 Svetvinčenat</derivirana_varijabla>
  </DomainObject.Predmet.ProtustrankaFormatedWithAdress>
  <DomainObject.Predmet.ProtustrankaFormatedWithAdressOIB>
    <izvorni_sadrzaj> MONT - TUBI d.o.o. SVETVINČENAT, OIB 94039324077, Čabrunići 42/A, 52341 Svetvinčenat</izvorni_sadrzaj>
    <derivirana_varijabla naziv="DomainObject.Predmet.ProtustrankaFormatedWithAdressOIB_1"> MONT - TUBI d.o.o. SVETVINČENAT, OIB 94039324077, Čabrunići 42/A, 52341 Svetvinčenat</derivirana_varijabla>
  </DomainObject.Predmet.ProtustrankaFormatedWithAdressOIB>
  <DomainObject.Predmet.ProtustrankaWithAdress>
    <izvorni_sadrzaj>MONT - TUBI d.o.o. SVETVINČENAT Čabrunići 42/A, 52341 Svetvinčenat</izvorni_sadrzaj>
    <derivirana_varijabla naziv="DomainObject.Predmet.ProtustrankaWithAdress_1">MONT - TUBI d.o.o. SVETVINČENAT Čabrunići 42/A, 52341 Svetvinčenat</derivirana_varijabla>
  </DomainObject.Predmet.ProtustrankaWithAdress>
  <DomainObject.Predmet.ProtustrankaWithAdressOIB>
    <izvorni_sadrzaj>MONT - TUBI d.o.o. SVETVINČENAT, OIB 94039324077, Čabrunići 42/A, 52341 Svetvinčenat</izvorni_sadrzaj>
    <derivirana_varijabla naziv="DomainObject.Predmet.ProtustrankaWithAdressOIB_1">MONT - TUBI d.o.o. SVETVINČENAT, OIB 94039324077, Čabrunići 42/A, 52341 Svetvinčenat</derivirana_varijabla>
  </DomainObject.Predmet.ProtustrankaWithAdressOIB>
  <DomainObject.Predmet.ProtustrankaNazivFormated>
    <izvorni_sadrzaj>MONT - TUBI d.o.o. SVETVINČENAT</izvorni_sadrzaj>
    <derivirana_varijabla naziv="DomainObject.Predmet.ProtustrankaNazivFormated_1">MONT - TUBI d.o.o. SVETVINČENAT</derivirana_varijabla>
  </DomainObject.Predmet.ProtustrankaNazivFormated>
  <DomainObject.Predmet.ProtustrankaNazivFormatedOIB>
    <izvorni_sadrzaj>MONT - TUBI d.o.o. SVETVINČENAT, OIB 94039324077</izvorni_sadrzaj>
    <derivirana_varijabla naziv="DomainObject.Predmet.ProtustrankaNazivFormatedOIB_1">MONT - TUBI d.o.o. SVETVINČENAT, OIB 94039324077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REGIONALNI CENTAR RIJEKA</izvorni_sadrzaj>
    <derivirana_varijabla naziv="DomainObject.Predmet.StrankaFormated_1">  FINA - REGIONALNI CENTAR RIJEKA</derivirana_varijabla>
  </DomainObject.Predmet.StrankaFormated>
  <DomainObject.Predmet.StrankaFormatedOIB>
    <izvorni_sadrzaj>  FINA - REGIONALNI CENTAR RIJEKA, OIB 85821130368</izvorni_sadrzaj>
    <derivirana_varijabla naziv="DomainObject.Predmet.StrankaFormatedOIB_1">  FINA - REGIONALNI CENTAR RIJEKA, OIB 85821130368</derivirana_varijabla>
  </DomainObject.Predmet.StrankaFormatedOIB>
  <DomainObject.Predmet.StrankaFormatedWithAdress>
    <izvorni_sadrzaj> FINA - REGIONALNI CENTAR RIJEKA, Giardini 5, 52100 Pula</izvorni_sadrzaj>
    <derivirana_varijabla naziv="DomainObject.Predmet.StrankaFormatedWithAdress_1"> FINA - REGIONALNI CENTAR RIJEKA, Giardini 5, 52100 Pula</derivirana_varijabla>
  </DomainObject.Predmet.StrankaFormatedWithAdress>
  <DomainObject.Predmet.StrankaFormatedWithAdressOIB>
    <izvorni_sadrzaj> FINA - REGIONALNI CENTAR RIJEKA, OIB 85821130368, Giardini 5, 52100 Pula</izvorni_sadrzaj>
    <derivirana_varijabla naziv="DomainObject.Predmet.StrankaFormatedWithAdressOIB_1"> FINA - REGIONALNI CENTAR RIJEKA, OIB 85821130368, Giardini 5, 52100 Pula</derivirana_varijabla>
  </DomainObject.Predmet.StrankaFormatedWithAdressOIB>
  <DomainObject.Predmet.StrankaWithAdress>
    <izvorni_sadrzaj>FINA - REGIONALNI CENTAR RIJEKA Giardini 5,52100 Pula</izvorni_sadrzaj>
    <derivirana_varijabla naziv="DomainObject.Predmet.StrankaWithAdress_1">FINA - REGIONALNI CENTAR RIJEKA Giardini 5,52100 Pula</derivirana_varijabla>
  </DomainObject.Predmet.StrankaWithAdress>
  <DomainObject.Predmet.StrankaWithAdressOIB>
    <izvorni_sadrzaj>FINA - REGIONALNI CENTAR RIJEKA, OIB 85821130368, Giardini 5,52100 Pula</izvorni_sadrzaj>
    <derivirana_varijabla naziv="DomainObject.Predmet.StrankaWithAdressOIB_1">FINA - REGIONALNI CENTAR RIJEKA, OIB 85821130368, Giardini 5,52100 Pula</derivirana_varijabla>
  </DomainObject.Predmet.StrankaWithAdressOIB>
  <DomainObject.Predmet.StrankaNazivFormated>
    <izvorni_sadrzaj>FINA - REGIONALNI CENTAR RIJEKA</izvorni_sadrzaj>
    <derivirana_varijabla naziv="DomainObject.Predmet.StrankaNazivFormated_1">FINA - REGIONALNI CENTAR RIJEKA</derivirana_varijabla>
  </DomainObject.Predmet.StrankaNazivFormated>
  <DomainObject.Predmet.StrankaNazivFormatedOIB>
    <izvorni_sadrzaj>FINA - REGIONALNI CENTAR RIJEKA, OIB 85821130368</izvorni_sadrzaj>
    <derivirana_varijabla naziv="DomainObject.Predmet.StrankaNazivFormatedOIB_1">FINA - REGIONALNI CENTAR RIJEKA,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 - REGIONALNI CENTAR RIJEKA</item>
    </izvorni_sadrzaj>
    <derivirana_varijabla naziv="DomainObject.Predmet.StrankaListFormated_1">
      <item>FINA - REGIONALNI CENTAR RIJEKA</item>
    </derivirana_varijabla>
  </DomainObject.Predmet.StrankaListFormated>
  <DomainObject.Predmet.StrankaListFormatedOIB>
    <izvorni_sadrzaj>
      <item>FINA - REGIONALNI CENTAR RIJEKA, OIB 85821130368</item>
    </izvorni_sadrzaj>
    <derivirana_varijabla naziv="DomainObject.Predmet.StrankaListFormatedOIB_1">
      <item>FINA - REGIONALNI CENTAR RIJEKA, OIB 85821130368</item>
    </derivirana_varijabla>
  </DomainObject.Predmet.StrankaListFormatedOIB>
  <DomainObject.Predmet.StrankaListFormatedWithAdress>
    <izvorni_sadrzaj>
      <item>FINA - REGIONALNI CENTAR RIJEKA, Giardini 5, 52100 Pula</item>
    </izvorni_sadrzaj>
    <derivirana_varijabla naziv="DomainObject.Predmet.StrankaListFormatedWithAdress_1">
      <item>FINA - REGIONALNI CENTAR RIJEKA, Giardini 5, 52100 Pula</item>
    </derivirana_varijabla>
  </DomainObject.Predmet.StrankaListFormatedWithAdress>
  <DomainObject.Predmet.StrankaListFormatedWithAdressOIB>
    <izvorni_sadrzaj>
      <item>FINA - REGIONALNI CENTAR RIJEKA, OIB 85821130368, Giardini 5, 52100 Pula</item>
    </izvorni_sadrzaj>
    <derivirana_varijabla naziv="DomainObject.Predmet.StrankaListFormatedWithAdressOIB_1">
      <item>FINA - REGIONALNI CENTAR RIJEKA, OIB 85821130368, Giardini 5, 52100 Pula</item>
    </derivirana_varijabla>
  </DomainObject.Predmet.StrankaListFormatedWithAdressOIB>
  <DomainObject.Predmet.StrankaListNazivFormated>
    <izvorni_sadrzaj>
      <item>FINA - REGIONALNI CENTAR RIJEKA</item>
    </izvorni_sadrzaj>
    <derivirana_varijabla naziv="DomainObject.Predmet.StrankaListNazivFormated_1">
      <item>FINA - REGIONALNI CENTAR RIJEKA</item>
    </derivirana_varijabla>
  </DomainObject.Predmet.StrankaListNazivFormated>
  <DomainObject.Predmet.StrankaListNazivFormatedOIB>
    <izvorni_sadrzaj>
      <item>FINA - REGIONALNI CENTAR RIJEKA, OIB 85821130368</item>
    </izvorni_sadrzaj>
    <derivirana_varijabla naziv="DomainObject.Predmet.StrankaListNazivFormatedOIB_1">
      <item>FINA - REGIONALNI CENTAR RIJEKA, OIB 85821130368</item>
    </derivirana_varijabla>
  </DomainObject.Predmet.StrankaListNazivFormatedOIB>
  <DomainObject.Predmet.ProtuStrankaListFormated>
    <izvorni_sadrzaj>
      <item>MONT - TUBI d.o.o. SVETVINČENAT</item>
    </izvorni_sadrzaj>
    <derivirana_varijabla naziv="DomainObject.Predmet.ProtuStrankaListFormated_1">
      <item>MONT - TUBI d.o.o. SVETVINČENAT</item>
    </derivirana_varijabla>
  </DomainObject.Predmet.ProtuStrankaListFormated>
  <DomainObject.Predmet.ProtuStrankaListFormatedOIB>
    <izvorni_sadrzaj>
      <item>MONT - TUBI d.o.o. SVETVINČENAT, OIB 94039324077</item>
    </izvorni_sadrzaj>
    <derivirana_varijabla naziv="DomainObject.Predmet.ProtuStrankaListFormatedOIB_1">
      <item>MONT - TUBI d.o.o. SVETVINČENAT, OIB 94039324077</item>
    </derivirana_varijabla>
  </DomainObject.Predmet.ProtuStrankaListFormatedOIB>
  <DomainObject.Predmet.ProtuStrankaListFormatedWithAdress>
    <izvorni_sadrzaj>
      <item>MONT - TUBI d.o.o. SVETVINČENAT, Čabrunići 42/A, 52341 Svetvinčenat</item>
    </izvorni_sadrzaj>
    <derivirana_varijabla naziv="DomainObject.Predmet.ProtuStrankaListFormatedWithAdress_1">
      <item>MONT - TUBI d.o.o. SVETVINČENAT, Čabrunići 42/A, 52341 Svetvinčenat</item>
    </derivirana_varijabla>
  </DomainObject.Predmet.ProtuStrankaListFormatedWithAdress>
  <DomainObject.Predmet.ProtuStrankaListFormatedWithAdressOIB>
    <izvorni_sadrzaj>
      <item>MONT - TUBI d.o.o. SVETVINČENAT, OIB 94039324077, Čabrunići 42/A, 52341 Svetvinčenat</item>
    </izvorni_sadrzaj>
    <derivirana_varijabla naziv="DomainObject.Predmet.ProtuStrankaListFormatedWithAdressOIB_1">
      <item>MONT - TUBI d.o.o. SVETVINČENAT, OIB 94039324077, Čabrunići 42/A, 52341 Svetvinčenat</item>
    </derivirana_varijabla>
  </DomainObject.Predmet.ProtuStrankaListFormatedWithAdressOIB>
  <DomainObject.Predmet.ProtuStrankaListNazivFormated>
    <izvorni_sadrzaj>
      <item>MONT - TUBI d.o.o. SVETVINČENAT</item>
    </izvorni_sadrzaj>
    <derivirana_varijabla naziv="DomainObject.Predmet.ProtuStrankaListNazivFormated_1">
      <item>MONT - TUBI d.o.o. SVETVINČENAT</item>
    </derivirana_varijabla>
  </DomainObject.Predmet.ProtuStrankaListNazivFormated>
  <DomainObject.Predmet.ProtuStrankaListNazivFormatedOIB>
    <izvorni_sadrzaj>
      <item>MONT - TUBI d.o.o. SVETVINČENAT, OIB 94039324077</item>
    </izvorni_sadrzaj>
    <derivirana_varijabla naziv="DomainObject.Predmet.ProtuStrankaListNazivFormatedOIB_1">
      <item>MONT - TUBI d.o.o. SVETVINČENAT, OIB 94039324077</item>
    </derivirana_varijabla>
  </DomainObject.Predmet.ProtuStrankaListNazivFormatedOIB>
  <DomainObject.Predmet.OstaliListFormated>
    <izvorni_sadrzaj>
      <item>Vlasta Majstorović</item>
    </izvorni_sadrzaj>
    <derivirana_varijabla naziv="DomainObject.Predmet.OstaliListFormated_1">
      <item>Vlasta Majstorović</item>
    </derivirana_varijabla>
  </DomainObject.Predmet.OstaliListFormated>
  <DomainObject.Predmet.OstaliListFormatedOIB>
    <izvorni_sadrzaj>
      <item>Vlasta Majstorović, OIB 78258328195</item>
    </izvorni_sadrzaj>
    <derivirana_varijabla naziv="DomainObject.Predmet.OstaliListFormatedOIB_1">
      <item>Vlasta Majstorović, OIB 78258328195</item>
    </derivirana_varijabla>
  </DomainObject.Predmet.OstaliListFormatedOIB>
  <DomainObject.Predmet.OstaliListFormatedWithAdress>
    <izvorni_sadrzaj>
      <item>Vlasta Majstorović, Koparska Ulica 37, 52100 Pula</item>
    </izvorni_sadrzaj>
    <derivirana_varijabla naziv="DomainObject.Predmet.OstaliListFormatedWithAdress_1">
      <item>Vlasta Majstorović, Koparska Ulica 37, 52100 Pula</item>
    </derivirana_varijabla>
  </DomainObject.Predmet.OstaliListFormatedWithAdress>
  <DomainObject.Predmet.OstaliListFormatedWithAdressOIB>
    <izvorni_sadrzaj>
      <item>Vlasta Majstorović, OIB 78258328195, Koparska Ulica 37, 52100 Pula</item>
    </izvorni_sadrzaj>
    <derivirana_varijabla naziv="DomainObject.Predmet.OstaliListFormatedWithAdressOIB_1">
      <item>Vlasta Majstorović, OIB 78258328195, Koparska Ulica 37, 52100 Pula</item>
    </derivirana_varijabla>
  </DomainObject.Predmet.OstaliListFormatedWithAdressOIB>
  <DomainObject.Predmet.OstaliListNazivFormated>
    <izvorni_sadrzaj>
      <item>Vlasta Majstorović</item>
    </izvorni_sadrzaj>
    <derivirana_varijabla naziv="DomainObject.Predmet.OstaliListNazivFormated_1">
      <item>Vlasta Majstorović</item>
    </derivirana_varijabla>
  </DomainObject.Predmet.OstaliListNazivFormated>
  <DomainObject.Predmet.OstaliListNazivFormatedOIB>
    <izvorni_sadrzaj>
      <item>Vlasta Majstorović, OIB 78258328195</item>
    </izvorni_sadrzaj>
    <derivirana_varijabla naziv="DomainObject.Predmet.OstaliListNazivFormatedOIB_1">
      <item>Vlasta Majstorović, OIB 78258328195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2018.</izvorni_sadrzaj>
    <derivirana_varijabla naziv="DomainObject.Datum_1">10.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REGIONALNI CENTAR RIJEKA</izvorni_sadrzaj>
    <derivirana_varijabla naziv="DomainObject.Predmet.StrankaIDrugi_1">FINA - REGIONALNI CENTAR RIJEKA</derivirana_varijabla>
  </DomainObject.Predmet.StrankaIDrugi>
  <DomainObject.Predmet.ProtustrankaIDrugi>
    <izvorni_sadrzaj>MONT - TUBI d.o.o. SVETVINČENAT</izvorni_sadrzaj>
    <derivirana_varijabla naziv="DomainObject.Predmet.ProtustrankaIDrugi_1">MONT - TUBI d.o.o. SVETVINČENAT</derivirana_varijabla>
  </DomainObject.Predmet.ProtustrankaIDrugi>
  <DomainObject.Predmet.StrankaIDrugiAdressOIB>
    <izvorni_sadrzaj>FINA - REGIONALNI CENTAR RIJEKA, OIB 85821130368, Giardini 5, 52100 Pula</izvorni_sadrzaj>
    <derivirana_varijabla naziv="DomainObject.Predmet.StrankaIDrugiAdressOIB_1">FINA - REGIONALNI CENTAR RIJEKA, OIB 85821130368, Giardini 5, 52100 Pula</derivirana_varijabla>
  </DomainObject.Predmet.StrankaIDrugiAdressOIB>
  <DomainObject.Predmet.ProtustrankaIDrugiAdressOIB>
    <izvorni_sadrzaj>MONT - TUBI d.o.o. SVETVINČENAT, OIB 94039324077, Čabrunići 42/A, 52341 Svetvinčenat</izvorni_sadrzaj>
    <derivirana_varijabla naziv="DomainObject.Predmet.ProtustrankaIDrugiAdressOIB_1">MONT - TUBI d.o.o. SVETVINČENAT, OIB 94039324077, Čabrunići 42/A, 52341 Svetvinčenat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REGIONALNI CENTAR RIJEKA</item>
      <item>MONT - TUBI d.o.o. SVETVINČENAT</item>
      <item>Vlasta Majstorović</item>
    </izvorni_sadrzaj>
    <derivirana_varijabla naziv="DomainObject.Predmet.SudioniciListNaziv_1">
      <item>FINA - REGIONALNI CENTAR RIJEKA</item>
      <item>MONT - TUBI d.o.o. SVETVINČENAT</item>
      <item>Vlasta Majstorović</item>
    </derivirana_varijabla>
  </DomainObject.Predmet.SudioniciListNaziv>
  <DomainObject.Predmet.SudioniciListAdressOIB>
    <izvorni_sadrzaj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izvorni_sadrzaj>
    <derivirana_varijabla naziv="DomainObject.Predmet.SudioniciListAdressOIB_1">
      <item>FINA - REGIONALNI CENTAR RIJEKA, OIB 85821130368, Giardini 5,52100 Pula</item>
      <item>MONT - TUBI d.o.o. SVETVINČENAT, OIB 94039324077, Čabrunići 42/A,52341 Svetvinčenat</item>
      <item>Vlasta Majstorović, OIB 78258328195, Koparska Ulica 37,52100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94039324077</item>
      <item>, OIB 78258328195</item>
    </izvorni_sadrzaj>
    <derivirana_varijabla naziv="DomainObject.Predmet.SudioniciListNazivOIB_1">
      <item>, OIB 85821130368</item>
      <item>, OIB 94039324077</item>
      <item>, OIB 78258328195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0F364C0-C535-446E-AA8B-658B1D307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288</properties:Words>
  <properties:Characters>1424</properties:Characters>
  <properties:Lines>47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</vt:lpstr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2018-01-10T08:34:00Z</dcterms:created>
  <dc:creator>drabar</dc:creator>
  <cp:lastModifiedBy>Sanja Lakošeljac</cp:lastModifiedBy>
  <cp:lastPrinted>2010-08-27T07:20:00Z</cp:lastPrinted>
  <dcterms:modified xmlns:xsi="http://www.w3.org/2001/XMLSchema-instance" xsi:type="dcterms:W3CDTF">2018-01-10T08:41:00Z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