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c306" w14:paraId="176c306" w:rsidRDefault="00604D63" w:rsidP="00C62E1F" w:rsidR="00604D63">
      <w:pPr>
        <w:pStyle w:val="Bezproreda"/>
        <w15:collapsed w:val="false"/>
      </w:pPr>
      <w:bookmarkStart w:name="_GoBack" w:id="0"/>
      <w:bookmarkEnd w:id="0"/>
    </w:p>
    <w:p w:rsidRDefault="00604D63" w:rsidP="00C62E1F" w:rsidR="00604D63">
      <w:pPr>
        <w:pStyle w:val="Bezproreda"/>
      </w:pPr>
    </w:p>
    <w:p w:rsidRDefault="00604D63" w:rsidP="00C62E1F" w:rsidR="00604D63">
      <w:pPr>
        <w:pStyle w:val="Bezproreda"/>
      </w:pPr>
      <w: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2E1F" w:rsidP="00C62E1F" w:rsidR="00C62E1F">
      <w:pPr>
        <w:pStyle w:val="Bezproreda"/>
      </w:pPr>
      <w:r>
        <w:t>REPUBLIKA HRVATSKA</w:t>
      </w:r>
    </w:p>
    <w:p w:rsidRDefault="00C62E1F" w:rsidP="00C62E1F" w:rsidR="00C62E1F">
      <w:pPr>
        <w:pStyle w:val="Bezproreda"/>
      </w:pPr>
      <w:r>
        <w:t>TRGOVAČKI SUD U ZAGREBU</w:t>
      </w:r>
    </w:p>
    <w:p w:rsidRDefault="00C62E1F" w:rsidP="00C62E1F" w:rsidR="00C62E1F">
      <w:pPr>
        <w:pStyle w:val="Bezproreda"/>
      </w:pPr>
      <w:r>
        <w:t xml:space="preserve">Zagreb, Amruševa 2/II                                                            </w:t>
      </w:r>
      <w:r w:rsidR="00CD7C83">
        <w:t xml:space="preserve">                  </w:t>
      </w:r>
      <w:r w:rsidR="000B7FAE">
        <w:t xml:space="preserve">        </w:t>
      </w:r>
      <w:r w:rsidR="00CD7C83">
        <w:t xml:space="preserve"> 70.St-7369</w:t>
      </w:r>
      <w:r w:rsidR="00604D63">
        <w:t>/2015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</w:p>
    <w:p w:rsidRDefault="000B7FAE" w:rsidP="000B7FAE" w:rsidR="00C62E1F">
      <w:pPr>
        <w:pStyle w:val="Bezproreda"/>
        <w:jc w:val="center"/>
      </w:pPr>
      <w:r>
        <w:t>R E P U B L I K A   H R V A T S K A</w:t>
      </w:r>
    </w:p>
    <w:p w:rsidRDefault="000B7FAE" w:rsidP="000B7FAE" w:rsidR="000B7FAE">
      <w:pPr>
        <w:pStyle w:val="Bezproreda"/>
        <w:jc w:val="center"/>
      </w:pPr>
    </w:p>
    <w:p w:rsidRDefault="00C62E1F" w:rsidP="00604D63" w:rsidR="00C62E1F">
      <w:pPr>
        <w:pStyle w:val="Bezproreda"/>
        <w:jc w:val="center"/>
      </w:pPr>
      <w:r>
        <w:t>R J E Š E NJ E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both"/>
      </w:pPr>
      <w:r>
        <w:t>TRGOVAČKI SUD U ZAGREBU, po stečajnom sucu</w:t>
      </w:r>
      <w:r w:rsidR="00604D63">
        <w:t xml:space="preserve"> Maji Jurovicki</w:t>
      </w:r>
      <w:r>
        <w:t>, u stečajnom predmetu stečajnog postupka nad dužnikom</w:t>
      </w:r>
      <w:r w:rsidR="00473C5E">
        <w:t xml:space="preserve"> ENIDERM d.o.o., OIB: 49111791497</w:t>
      </w:r>
      <w:r w:rsidR="00361A35">
        <w:t>,</w:t>
      </w:r>
      <w:r w:rsidR="00473C5E">
        <w:t xml:space="preserve"> Zagreb, Zagrebačka avenija 104, </w:t>
      </w:r>
      <w:r w:rsidR="00361A35">
        <w:t xml:space="preserve"> dana 2</w:t>
      </w:r>
      <w:r w:rsidR="000B7FAE">
        <w:t>5</w:t>
      </w:r>
      <w:r w:rsidR="00361A35">
        <w:t xml:space="preserve">. siječnja </w:t>
      </w:r>
      <w:r w:rsidR="00604D63">
        <w:t>2017</w:t>
      </w:r>
      <w:r w:rsidR="00361A35">
        <w:t>.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center"/>
      </w:pPr>
      <w:r>
        <w:t>r i j e š i o  j e</w:t>
      </w:r>
    </w:p>
    <w:p w:rsidRDefault="00C62E1F" w:rsidP="00C62E1F" w:rsidR="00C62E1F">
      <w:pPr>
        <w:pStyle w:val="Bezproreda"/>
      </w:pPr>
    </w:p>
    <w:p w:rsidRDefault="00604D63" w:rsidP="008A7AEB" w:rsidR="00C62E1F">
      <w:pPr>
        <w:pStyle w:val="Bezproreda"/>
        <w:jc w:val="both"/>
      </w:pPr>
      <w:r>
        <w:t xml:space="preserve">         </w:t>
      </w:r>
      <w:r w:rsidR="00C62E1F">
        <w:t>Nastavlja se stečajni postupak nad dužnikom</w:t>
      </w:r>
      <w:r w:rsidR="00361A35">
        <w:t xml:space="preserve"> </w:t>
      </w:r>
      <w:r w:rsidR="008A7AEB">
        <w:t>ENIDERM d.o.o., OIB: 49111791497, Zagreb, Zagrebačka avenija 104.</w:t>
      </w:r>
      <w:r w:rsidR="00C62E1F">
        <w:tab/>
      </w:r>
      <w:r w:rsidR="00C62E1F">
        <w:tab/>
      </w:r>
      <w:r w:rsidR="00C62E1F">
        <w:tab/>
      </w:r>
      <w:r w:rsidR="00C62E1F">
        <w:tab/>
      </w:r>
    </w:p>
    <w:p w:rsidRDefault="00C62E1F" w:rsidP="00604D63" w:rsidR="00C62E1F">
      <w:pPr>
        <w:pStyle w:val="Bezproreda"/>
        <w:jc w:val="center"/>
      </w:pPr>
      <w:r>
        <w:t>Obrazloženje</w:t>
      </w:r>
    </w:p>
    <w:p w:rsidRDefault="00C62E1F" w:rsidP="00C62E1F" w:rsidR="00C62E1F">
      <w:pPr>
        <w:pStyle w:val="Bezproreda"/>
      </w:pPr>
    </w:p>
    <w:p w:rsidRDefault="00C62E1F" w:rsidP="006E1374" w:rsidR="00C62E1F">
      <w:pPr>
        <w:pStyle w:val="Bezproreda"/>
        <w:jc w:val="both"/>
      </w:pPr>
      <w:r>
        <w:tab/>
        <w:t>U skraćenom stečajnom postupku nad</w:t>
      </w:r>
      <w:r w:rsidR="0071614C">
        <w:t xml:space="preserve"> </w:t>
      </w:r>
      <w:r w:rsidR="008A7AEB">
        <w:t xml:space="preserve">ENIDERM d.o.o., OIB: 49111791497, Zagreb, Zagrebačka avenija 104 </w:t>
      </w:r>
      <w:r>
        <w:t>otvoren je i zaključen stečajni postupak, rješenje je postalo pravomoćno</w:t>
      </w:r>
      <w:r w:rsidR="00CB4C7F">
        <w:t>.</w:t>
      </w:r>
      <w:r>
        <w:t xml:space="preserve"> </w:t>
      </w:r>
      <w:r w:rsidR="00CB4C7F">
        <w:t xml:space="preserve"> </w:t>
      </w:r>
    </w:p>
    <w:p w:rsidRDefault="00C62E1F" w:rsidP="006E1374" w:rsidR="00B87F3F">
      <w:pPr>
        <w:pStyle w:val="Bezproreda"/>
        <w:jc w:val="both"/>
      </w:pPr>
      <w:r>
        <w:tab/>
      </w:r>
      <w:r w:rsidR="00005812">
        <w:t xml:space="preserve">Republika Hrvatska, Ministarstvo Financija, Porezna uprava, Područni ured Zagreb </w:t>
      </w:r>
      <w:r>
        <w:t>obavijestili su sud kako je stečajni dužnik vlasnik</w:t>
      </w:r>
      <w:r w:rsidR="00F514C4">
        <w:t xml:space="preserve"> osobnog automobila marke </w:t>
      </w:r>
      <w:r w:rsidR="009656EC">
        <w:t xml:space="preserve">Fiat Marea Weekind </w:t>
      </w:r>
      <w:r w:rsidR="0075285E">
        <w:t xml:space="preserve">reg. oznake ZG 1028 G </w:t>
      </w:r>
      <w:r w:rsidR="006108E7">
        <w:t>i predložili nastavak postupka radi naknadne diobe.</w:t>
      </w:r>
    </w:p>
    <w:p w:rsidRDefault="001A3F02" w:rsidP="006E1374" w:rsidR="00C62E1F">
      <w:pPr>
        <w:pStyle w:val="Bezproreda"/>
        <w:jc w:val="both"/>
      </w:pPr>
      <w:r>
        <w:t xml:space="preserve">            </w:t>
      </w:r>
      <w:r w:rsidR="00743ABC">
        <w:t>Prema odredbi čl. 289</w:t>
      </w:r>
      <w:r w:rsidR="00C62E1F">
        <w:t xml:space="preserve">. st. </w:t>
      </w:r>
      <w:r w:rsidR="0020401E">
        <w:t>1</w:t>
      </w:r>
      <w:r w:rsidR="006753DB">
        <w:t xml:space="preserve">. </w:t>
      </w:r>
      <w:r w:rsidR="0020401E">
        <w:t xml:space="preserve">toč.3. </w:t>
      </w:r>
      <w:r w:rsidR="006753DB">
        <w:t xml:space="preserve">Stečajnog zakona (NN 71/15 </w:t>
      </w:r>
      <w:r w:rsidR="00C62E1F">
        <w:t xml:space="preserve">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C62E1F" w:rsidP="006E1374" w:rsidR="00C62E1F">
      <w:pPr>
        <w:pStyle w:val="Bezproreda"/>
        <w:jc w:val="both"/>
      </w:pPr>
      <w:r>
        <w:tab/>
        <w:t>Kako je u konkretnom slučaju pronađena imovina koja ulazi u stečajnu masu, sud je ocijenio d</w:t>
      </w:r>
      <w:r w:rsidR="00F95C1B">
        <w:t>a su ispunjeni uvjeti iz čl. 289. st. 2</w:t>
      </w:r>
      <w:r>
        <w:t>. SZ-a za nastavak stečajnog postupka.</w:t>
      </w:r>
    </w:p>
    <w:p w:rsidRDefault="006C369F" w:rsidP="00C62E1F" w:rsidR="006C369F">
      <w:pPr>
        <w:pStyle w:val="Bezproreda"/>
      </w:pPr>
    </w:p>
    <w:p w:rsidRDefault="006C369F" w:rsidP="006C369F" w:rsidR="00C62E1F">
      <w:pPr>
        <w:pStyle w:val="Bezproreda"/>
        <w:jc w:val="center"/>
      </w:pPr>
      <w:r>
        <w:t>U Zagrebu</w:t>
      </w:r>
      <w:r w:rsidR="00C42052">
        <w:t>,</w:t>
      </w:r>
      <w:r w:rsidR="00C42052" w:rsidRPr="00C42052">
        <w:t xml:space="preserve"> 2</w:t>
      </w:r>
      <w:r w:rsidR="00397250">
        <w:t>5</w:t>
      </w:r>
      <w:r w:rsidR="00C42052" w:rsidRPr="00C42052">
        <w:t>. siječnja 2017.</w:t>
      </w:r>
    </w:p>
    <w:p w:rsidRDefault="00C62E1F" w:rsidP="00C62E1F" w:rsidR="00C62E1F">
      <w:pPr>
        <w:pStyle w:val="Bezproreda"/>
      </w:pPr>
      <w:r>
        <w:tab/>
      </w:r>
    </w:p>
    <w:p w:rsidRDefault="00C62E1F" w:rsidP="00C62E1F" w:rsidR="00C62E1F">
      <w:pPr>
        <w:pStyle w:val="Bezproreda"/>
      </w:pPr>
      <w:r>
        <w:tab/>
      </w:r>
    </w:p>
    <w:p w:rsidRDefault="00397250" w:rsidP="00C62E1F" w:rsidR="00397250">
      <w:pPr>
        <w:pStyle w:val="Bezproreda"/>
      </w:pPr>
    </w:p>
    <w:p w:rsidRDefault="00C62E1F" w:rsidP="006C369F" w:rsidR="00C62E1F">
      <w:pPr>
        <w:pStyle w:val="Bezproreda"/>
        <w:jc w:val="right"/>
      </w:pPr>
      <w:r>
        <w:tab/>
        <w:t>SUDAC</w:t>
      </w:r>
    </w:p>
    <w:p w:rsidRDefault="00C62E1F" w:rsidP="006C369F" w:rsidR="00C62E1F">
      <w:pPr>
        <w:pStyle w:val="Bezproreda"/>
        <w:jc w:val="right"/>
      </w:pPr>
      <w:r>
        <w:t xml:space="preserve">       </w:t>
      </w:r>
      <w:r w:rsidR="006C369F">
        <w:t>Maja Jurovicki</w:t>
      </w:r>
      <w:r w:rsidR="005D1377">
        <w:t xml:space="preserve">, v.r. 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  <w:r>
        <w:tab/>
      </w:r>
    </w:p>
    <w:p w:rsidRDefault="00C62E1F" w:rsidP="00C62E1F" w:rsidR="00C62E1F">
      <w:pPr>
        <w:pStyle w:val="Bezproreda"/>
      </w:pPr>
      <w:r>
        <w:tab/>
        <w:t>UPUTA O PRAVNOM LIJEKU:</w:t>
      </w:r>
    </w:p>
    <w:p w:rsidRDefault="00C62E1F" w:rsidP="00351869" w:rsidR="00C62E1F">
      <w:pPr>
        <w:pStyle w:val="Bezproreda"/>
        <w:jc w:val="both"/>
      </w:pPr>
      <w:r>
        <w:tab/>
        <w:t xml:space="preserve">Zastupnik po zakonu dužnika do dana nastupanja pravnih posljedica otvaranja stečajnoga postupka ima pravo na žalbu protiv ovog rješenja u roku od 8 dana od dana </w:t>
      </w:r>
      <w:r>
        <w:lastRenderedPageBreak/>
        <w:t>primitka. Žalba se ulaže putem ovog suda Visokom trgovačkom sudu Republike Hrvatske u 2 primjerka.</w:t>
      </w:r>
    </w:p>
    <w:p w:rsidRDefault="00C62E1F" w:rsidP="00351869" w:rsidR="00C62E1F">
      <w:pPr>
        <w:pStyle w:val="Bezproreda"/>
        <w:jc w:val="both"/>
      </w:pPr>
      <w:r>
        <w:tab/>
      </w:r>
    </w:p>
    <w:p w:rsidRDefault="00C62E1F" w:rsidP="00C62E1F" w:rsidR="00C62E1F">
      <w:pPr>
        <w:pStyle w:val="Bezproreda"/>
      </w:pPr>
      <w:r>
        <w:tab/>
      </w:r>
    </w:p>
    <w:p w:rsidRDefault="005D1377" w:rsidP="005D1377" w:rsidR="005D1377">
      <w:pPr>
        <w:pStyle w:val="Bezproreda"/>
        <w:jc w:val="right"/>
      </w:pPr>
      <w:r>
        <w:t>Za točnost otpravka-</w:t>
      </w:r>
    </w:p>
    <w:p w:rsidRDefault="005D1377" w:rsidP="005D1377" w:rsidR="005D1377">
      <w:pPr>
        <w:pStyle w:val="Bezproreda"/>
        <w:jc w:val="right"/>
      </w:pPr>
      <w:r>
        <w:t>ovlašteni službenik</w:t>
      </w:r>
    </w:p>
    <w:p w:rsidRDefault="005D1377" w:rsidP="005D1377" w:rsidR="005D1377" w:rsidRPr="007B269F">
      <w:pPr>
        <w:pStyle w:val="Bezproreda"/>
        <w:jc w:val="right"/>
      </w:pPr>
      <w:r>
        <w:t xml:space="preserve">Mirjana Gašparić </w:t>
      </w:r>
    </w:p>
    <w:p w:rsidRDefault="00C62E1F" w:rsidP="003A2359" w:rsidR="00C62E1F">
      <w:pPr>
        <w:pStyle w:val="Bezproreda"/>
        <w:tabs>
          <w:tab w:pos="552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B0762" w:rsidR="006E1039">
      <w:r>
        <w:t xml:space="preserve">   </w:t>
      </w:r>
    </w:p>
    <w:sectPr w:rsidSect="00397250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250" w:rsidP="00397250" w:rsidR="00397250">
      <w:pPr>
        <w:spacing w:lineRule="auto" w:line="240" w:after="0"/>
      </w:pPr>
      <w:r>
        <w:separator/>
      </w:r>
    </w:p>
  </w:endnote>
  <w:endnote w:id="0" w:type="continuationSeparator">
    <w:p w:rsidRDefault="00397250" w:rsidP="00397250" w:rsidR="003972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250" w:rsidP="00397250" w:rsidR="00397250">
      <w:pPr>
        <w:spacing w:lineRule="auto" w:line="240" w:after="0"/>
      </w:pPr>
      <w:r>
        <w:separator/>
      </w:r>
    </w:p>
  </w:footnote>
  <w:footnote w:id="0" w:type="continuationSeparator">
    <w:p w:rsidRDefault="00397250" w:rsidP="00397250" w:rsidR="003972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3419525"/>
      <w:docPartObj>
        <w:docPartGallery w:val="Page Numbers (Top of Page)"/>
        <w:docPartUnique/>
      </w:docPartObj>
    </w:sdtPr>
    <w:sdtEndPr/>
    <w:sdtContent>
      <w:p w:rsidRDefault="00024A56" w:rsidP="00397250" w:rsidR="00397250">
        <w:pPr>
          <w:pStyle w:val="Zaglavlje"/>
          <w:jc w:val="right"/>
        </w:pPr>
        <w:r>
          <w:t xml:space="preserve">     </w:t>
        </w:r>
        <w:r w:rsidR="00397250">
          <w:fldChar w:fldCharType="begin"/>
        </w:r>
        <w:r w:rsidR="00397250">
          <w:instrText>PAGE   \* MERGEFORMAT</w:instrText>
        </w:r>
        <w:r w:rsidR="00397250">
          <w:fldChar w:fldCharType="separate"/>
        </w:r>
        <w:r w:rsidR="005D1377">
          <w:rPr>
            <w:noProof/>
          </w:rPr>
          <w:t>2</w:t>
        </w:r>
        <w:r w:rsidR="00397250">
          <w:fldChar w:fldCharType="end"/>
        </w:r>
        <w:r w:rsidR="00397250">
          <w:tab/>
          <w:t>70.St-7369/2015</w:t>
        </w:r>
      </w:p>
    </w:sdtContent>
  </w:sdt>
  <w:p w:rsidRDefault="00397250" w:rsidR="0039725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E1F"/>
    <w:rsid w:val="00005812"/>
    <w:rsid w:val="000114AD"/>
    <w:rsid w:val="00024A56"/>
    <w:rsid w:val="000B7FAE"/>
    <w:rsid w:val="001140C2"/>
    <w:rsid w:val="001A3F02"/>
    <w:rsid w:val="001E2D47"/>
    <w:rsid w:val="0020401E"/>
    <w:rsid w:val="00280362"/>
    <w:rsid w:val="00351869"/>
    <w:rsid w:val="00361A35"/>
    <w:rsid w:val="00397250"/>
    <w:rsid w:val="003A2359"/>
    <w:rsid w:val="00473C5E"/>
    <w:rsid w:val="004A266C"/>
    <w:rsid w:val="00507A83"/>
    <w:rsid w:val="005A3043"/>
    <w:rsid w:val="005D1377"/>
    <w:rsid w:val="00604D63"/>
    <w:rsid w:val="006108E7"/>
    <w:rsid w:val="006753DB"/>
    <w:rsid w:val="006C369F"/>
    <w:rsid w:val="006E1039"/>
    <w:rsid w:val="006E1374"/>
    <w:rsid w:val="006E43D5"/>
    <w:rsid w:val="0071614C"/>
    <w:rsid w:val="00743ABC"/>
    <w:rsid w:val="0075285E"/>
    <w:rsid w:val="007D1DAD"/>
    <w:rsid w:val="00882940"/>
    <w:rsid w:val="008A7AEB"/>
    <w:rsid w:val="00965344"/>
    <w:rsid w:val="009656EC"/>
    <w:rsid w:val="009C1D2F"/>
    <w:rsid w:val="00A72C9C"/>
    <w:rsid w:val="00B872EF"/>
    <w:rsid w:val="00B87F3F"/>
    <w:rsid w:val="00C42052"/>
    <w:rsid w:val="00C62E1F"/>
    <w:rsid w:val="00CB0762"/>
    <w:rsid w:val="00CB4C7F"/>
    <w:rsid w:val="00CD7C83"/>
    <w:rsid w:val="00D60B6A"/>
    <w:rsid w:val="00DC5BCB"/>
    <w:rsid w:val="00F514C4"/>
    <w:rsid w:val="00F9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972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7250"/>
  </w:style>
  <w:style w:styleId="Podnoje" w:type="paragraph">
    <w:name w:val="footer"/>
    <w:basedOn w:val="Normal"/>
    <w:link w:val="PodnojeChar"/>
    <w:uiPriority w:val="99"/>
    <w:unhideWhenUsed/>
    <w:rsid w:val="003972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7250"/>
  </w:style>
  <w:style w:styleId="Tekstrezerviranogmjesta" w:type="character">
    <w:name w:val="Placeholder Text"/>
    <w:basedOn w:val="Zadanifontodlomka"/>
    <w:uiPriority w:val="99"/>
    <w:semiHidden/>
    <w:rsid w:val="005D1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972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7250"/>
  </w:style>
  <w:style w:styleId="Podnoje" w:type="paragraph">
    <w:name w:val="footer"/>
    <w:basedOn w:val="Normal"/>
    <w:link w:val="PodnojeChar"/>
    <w:uiPriority w:val="99"/>
    <w:unhideWhenUsed/>
    <w:rsid w:val="003972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7250"/>
  </w:style>
  <w:style w:styleId="Tekstrezerviranogmjesta" w:type="character">
    <w:name w:val="Placeholder Text"/>
    <w:basedOn w:val="Zadanifontodlomka"/>
    <w:uiPriority w:val="99"/>
    <w:semiHidden/>
    <w:rsid w:val="005D1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7369</izvorni_sadrzaj>
    <derivirana_varijabla naziv="DomainObject.Predmet.Broj_1">7369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2016.</izvorni_sadrzaj>
    <derivirana_varijabla naziv="DomainObject.Predmet.DatumRjesavanja_1">12.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St-7369/2015</izvorni_sadrzaj>
    <derivirana_varijabla naziv="DomainObject.Predmet.OznakaBroj_1">St-7369/2015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>Za zz nije pronađen OIB</izvorni_sadrzaj>
    <derivirana_varijabla naziv="DomainObject.Predmet.PrimjedbaSuca_1">Za zz nije pronađen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ENIDERM d.o.o.</izvorni_sadrzaj>
    <derivirana_varijabla naziv="DomainObject.Predmet.ProtustrankaFormated_1">  ENIDERM d.o.o.</derivirana_varijabla>
  </DomainObject.Predmet.ProtustrankaFormated>
  <DomainObject.Predmet.ProtustrankaFormatedOIB>
    <izvorni_sadrzaj>  ENIDERM d.o.o., OIB 49111791497</izvorni_sadrzaj>
    <derivirana_varijabla naziv="DomainObject.Predmet.ProtustrankaFormatedOIB_1">  ENIDERM d.o.o., OIB 49111791497</derivirana_varijabla>
  </DomainObject.Predmet.ProtustrankaFormatedOIB>
  <DomainObject.Predmet.ProtustrankaFormatedWithAdress>
    <izvorni_sadrzaj> ENIDERM d.o.o., Zagrebačka avenija 104, 10000 Zagreb</izvorni_sadrzaj>
    <derivirana_varijabla naziv="DomainObject.Predmet.ProtustrankaFormatedWithAdress_1"> ENIDERM d.o.o., Zagrebačka avenija 104, 10000 Zagreb</derivirana_varijabla>
  </DomainObject.Predmet.ProtustrankaFormatedWithAdress>
  <DomainObject.Predmet.ProtustrankaFormatedWithAdressOIB>
    <izvorni_sadrzaj> ENIDERM d.o.o., OIB 49111791497, Zagrebačka avenija 104, 10000 Zagreb</izvorni_sadrzaj>
    <derivirana_varijabla naziv="DomainObject.Predmet.ProtustrankaFormatedWithAdressOIB_1"> ENIDERM d.o.o., OIB 49111791497, Zagrebačka avenija 104, 10000 Zagreb</derivirana_varijabla>
  </DomainObject.Predmet.ProtustrankaFormatedWithAdressOIB>
  <DomainObject.Predmet.ProtustrankaWithAdress>
    <izvorni_sadrzaj>ENIDERM d.o.o. Zagrebačka avenija 104, 10000 Zagreb</izvorni_sadrzaj>
    <derivirana_varijabla naziv="DomainObject.Predmet.ProtustrankaWithAdress_1">ENIDERM d.o.o. Zagrebačka avenija 104, 10000 Zagreb</derivirana_varijabla>
  </DomainObject.Predmet.ProtustrankaWithAdress>
  <DomainObject.Predmet.ProtustrankaWithAdressOIB>
    <izvorni_sadrzaj>ENIDERM d.o.o., OIB 49111791497, Zagrebačka avenija 104, 10000 Zagreb</izvorni_sadrzaj>
    <derivirana_varijabla naziv="DomainObject.Predmet.ProtustrankaWithAdressOIB_1">ENIDERM d.o.o., OIB 49111791497, Zagrebačka avenija 104, 10000 Zagreb</derivirana_varijabla>
  </DomainObject.Predmet.ProtustrankaWithAdressOIB>
  <DomainObject.Predmet.ProtustrankaNazivFormated>
    <izvorni_sadrzaj>ENIDERM d.o.o.</izvorni_sadrzaj>
    <derivirana_varijabla naziv="DomainObject.Predmet.ProtustrankaNazivFormated_1">ENIDERM d.o.o.</derivirana_varijabla>
  </DomainObject.Predmet.ProtustrankaNazivFormated>
  <DomainObject.Predmet.ProtustrankaNazivFormatedOIB>
    <izvorni_sadrzaj>ENIDERM d.o.o., OIB 49111791497</izvorni_sadrzaj>
    <derivirana_varijabla naziv="DomainObject.Predmet.ProtustrankaNazivFormatedOIB_1">ENIDERM d.o.o., OIB 49111791497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ENIDERM d.o.o.</item>
    </izvorni_sadrzaj>
    <derivirana_varijabla naziv="DomainObject.Predmet.ProtuStrankaListFormated_1">
      <item>ENIDERM d.o.o.</item>
    </derivirana_varijabla>
  </DomainObject.Predmet.ProtuStrankaListFormated>
  <DomainObject.Predmet.ProtuStrankaListFormatedOIB>
    <izvorni_sadrzaj>
      <item>ENIDERM d.o.o., OIB 49111791497</item>
    </izvorni_sadrzaj>
    <derivirana_varijabla naziv="DomainObject.Predmet.ProtuStrankaListFormatedOIB_1">
      <item>ENIDERM d.o.o., OIB 49111791497</item>
    </derivirana_varijabla>
  </DomainObject.Predmet.ProtuStrankaListFormatedOIB>
  <DomainObject.Predmet.ProtuStrankaListFormatedWithAdress>
    <izvorni_sadrzaj>
      <item>ENIDERM d.o.o., Zagrebačka avenija 104, 10000 Zagreb</item>
    </izvorni_sadrzaj>
    <derivirana_varijabla naziv="DomainObject.Predmet.ProtuStrankaListFormatedWithAdress_1">
      <item>ENIDERM d.o.o., Zagrebačka avenija 104, 10000 Zagreb</item>
    </derivirana_varijabla>
  </DomainObject.Predmet.ProtuStrankaListFormatedWithAdress>
  <DomainObject.Predmet.ProtuStrankaListFormatedWithAdressOIB>
    <izvorni_sadrzaj>
      <item>ENIDERM d.o.o., OIB 49111791497, Zagrebačka avenija 104, 10000 Zagreb</item>
    </izvorni_sadrzaj>
    <derivirana_varijabla naziv="DomainObject.Predmet.ProtuStrankaListFormatedWithAdressOIB_1">
      <item>ENIDERM d.o.o., OIB 49111791497, Zagrebačka avenija 104, 10000 Zagreb</item>
    </derivirana_varijabla>
  </DomainObject.Predmet.ProtuStrankaListFormatedWithAdressOIB>
  <DomainObject.Predmet.ProtuStrankaListNazivFormated>
    <izvorni_sadrzaj>
      <item>ENIDERM d.o.o.</item>
    </izvorni_sadrzaj>
    <derivirana_varijabla naziv="DomainObject.Predmet.ProtuStrankaListNazivFormated_1">
      <item>ENIDERM d.o.o.</item>
    </derivirana_varijabla>
  </DomainObject.Predmet.ProtuStrankaListNazivFormated>
  <DomainObject.Predmet.ProtuStrankaListNazivFormatedOIB>
    <izvorni_sadrzaj>
      <item>ENIDERM d.o.o., OIB 49111791497</item>
    </izvorni_sadrzaj>
    <derivirana_varijabla naziv="DomainObject.Predmet.ProtuStrankaListNazivFormatedOIB_1">
      <item>ENIDERM d.o.o., OIB 49111791497</item>
    </derivirana_varijabla>
  </DomainObject.Predmet.ProtuStrankaListNazivFormatedOIB>
  <DomainObject.Predmet.OstaliListFormated>
    <izvorni_sadrzaj>
      <item>ENISA KARMAZIN-GRABIĆ</item>
    </izvorni_sadrzaj>
    <derivirana_varijabla naziv="DomainObject.Predmet.OstaliListFormated_1">
      <item>ENISA KARMAZIN-GRABIĆ</item>
    </derivirana_varijabla>
  </DomainObject.Predmet.OstaliListFormated>
  <DomainObject.Predmet.OstaliListFormatedOIB>
    <izvorni_sadrzaj>
      <item>ENISA KARMAZIN-GRABIĆ, OIB 52474282315</item>
    </izvorni_sadrzaj>
    <derivirana_varijabla naziv="DomainObject.Predmet.OstaliListFormatedOIB_1">
      <item>ENISA KARMAZIN-GRABIĆ, OIB 52474282315</item>
    </derivirana_varijabla>
  </DomainObject.Predmet.OstaliListFormatedOIB>
  <DomainObject.Predmet.OstaliListFormatedWithAdress>
    <izvorni_sadrzaj>
      <item>ENISA KARMAZIN-GRABIĆ, Križnog puta 31, 10000 Zagreb</item>
    </izvorni_sadrzaj>
    <derivirana_varijabla naziv="DomainObject.Predmet.OstaliListFormatedWithAdress_1">
      <item>ENISA KARMAZIN-GRABIĆ, Križnog puta 31, 10000 Zagreb</item>
    </derivirana_varijabla>
  </DomainObject.Predmet.OstaliListFormatedWithAdress>
  <DomainObject.Predmet.OstaliListFormatedWithAdressOIB>
    <izvorni_sadrzaj>
      <item>ENISA KARMAZIN-GRABIĆ, OIB 52474282315, Križnog puta 31, 10000 Zagreb</item>
    </izvorni_sadrzaj>
    <derivirana_varijabla naziv="DomainObject.Predmet.OstaliListFormatedWithAdressOIB_1">
      <item>ENISA KARMAZIN-GRABIĆ, OIB 52474282315, Križnog puta 31, 10000 Zagreb</item>
    </derivirana_varijabla>
  </DomainObject.Predmet.OstaliListFormatedWithAdressOIB>
  <DomainObject.Predmet.OstaliListNazivFormated>
    <izvorni_sadrzaj>
      <item>ENISA KARMAZIN-GRABIĆ</item>
    </izvorni_sadrzaj>
    <derivirana_varijabla naziv="DomainObject.Predmet.OstaliListNazivFormated_1">
      <item>ENISA KARMAZIN-GRABIĆ</item>
    </derivirana_varijabla>
  </DomainObject.Predmet.OstaliListNazivFormated>
  <DomainObject.Predmet.OstaliListNazivFormatedOIB>
    <izvorni_sadrzaj>
      <item>ENISA KARMAZIN-GRABIĆ, OIB 52474282315</item>
    </izvorni_sadrzaj>
    <derivirana_varijabla naziv="DomainObject.Predmet.OstaliListNazivFormatedOIB_1">
      <item>ENISA KARMAZIN-GRABIĆ, OIB 52474282315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ENIDERM d.o.o.</izvorni_sadrzaj>
    <derivirana_varijabla naziv="DomainObject.Predmet.ProtustrankaIDrugi_1">ENIDERM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ENIDERM d.o.o., OIB 49111791497, Zagrebačka avenija 104, 10000 Zagreb</izvorni_sadrzaj>
    <derivirana_varijabla naziv="DomainObject.Predmet.ProtustrankaIDrugiAdressOIB_1">ENIDERM d.o.o., OIB 49111791497,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2016.</izvorni_sadrzaj>
    <derivirana_varijabla naziv="DomainObject.Predmet.OdlukaRjesenje.DatumDonosenjaOdluke_1">12. svibnja 2016.</derivirana_varijabla>
  </DomainObject.Predmet.OdlukaRjesenje.DatumDonosenjaOdluke>
  <DomainObject.Predmet.OdlukaRjesenje.DatumPravomocnosti>
    <izvorni_sadrzaj>10. lipnja 2016.</izvorni_sadrzaj>
    <derivirana_varijabla naziv="DomainObject.Predmet.OdlukaRjesenje.DatumPravomocnosti_1">10. lipnja 2016.</derivirana_varijabla>
  </DomainObject.Predmet.OdlukaRjesenje.DatumPravomocnosti>
  <DomainObject.Predmet.OdlukaRjesenje.Oznaka>
    <izvorni_sadrzaj>St-7369/2015-8</izvorni_sadrzaj>
    <derivirana_varijabla naziv="DomainObject.Predmet.OdlukaRjesenje.Oznaka_1">St-7369/2015-8</derivirana_varijabla>
  </DomainObject.Predmet.OdlukaRjesenje.Oznaka>
  <DomainObject.Predmet.SudioniciListNaziv>
    <izvorni_sadrzaj>
      <item>ENIDERM d.o.o.</item>
      <item>FINA Regionalni centar Zagreb</item>
      <item>ENISA KARMAZIN-GRABIĆ</item>
    </izvorni_sadrzaj>
    <derivirana_varijabla naziv="DomainObject.Predmet.SudioniciListNaziv_1">
      <item>ENIDERM d.o.o.</item>
      <item>FINA Regionalni centar Zagreb</item>
      <item>ENISA KARMAZIN-GRABIĆ</item>
    </derivirana_varijabla>
  </DomainObject.Predmet.SudioniciListNaziv>
  <DomainObject.Predmet.SudioniciListAdressOIB>
    <izvorni_sadrzaj>
      <item>ENIDERM d.o.o., OIB 49111791497, Zagrebačka avenija 104,10000 Zagreb</item>
      <item>FINA Regionalni centar Zagreb, OIB 85821130368, Trg svibanjskih žrtava 1995. 1,10000 Zagreb</item>
      <item>ENISA KARMAZIN-GRABIĆ, OIB 52474282315, Križnog puta 31,10000 Zagreb</item>
    </izvorni_sadrzaj>
    <derivirana_varijabla naziv="DomainObject.Predmet.SudioniciListAdressOIB_1">
      <item>ENIDERM d.o.o., OIB 49111791497, Zagrebačka avenija 104,10000 Zagreb</item>
      <item>FINA Regionalni centar Zagreb, OIB 85821130368, Trg svibanjskih žrtava 1995. 1,10000 Zagreb</item>
      <item>ENISA KARMAZIN-GRABIĆ, OIB 52474282315, Križnog puta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49111791497</item>
      <item>, OIB 85821130368</item>
      <item>, OIB 52474282315</item>
    </izvorni_sadrzaj>
    <derivirana_varijabla naziv="DomainObject.Predmet.SudioniciListNazivOIB_1">
      <item>, OIB 49111791497</item>
      <item>, OIB 85821130368</item>
      <item>, OIB 52474282315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1476</properties:Characters>
  <properties:Lines>56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2017-01-24T09:00:00Z</dcterms:created>
  <dc:creator>Maja Jurovicki</dc:creator>
  <cp:lastModifiedBy>Mirjana Gašparić</cp:lastModifiedBy>
  <cp:lastPrinted>2017-01-24T08:48:00Z</cp:lastPrinted>
  <dcterms:modified xmlns:xsi="http://www.w3.org/2001/XMLSchema-instance" xsi:type="dcterms:W3CDTF">2017-01-25T10:49:00Z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