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0e36" w14:paraId="5640e36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F65A68" w:rsidRPr="00876C32">
        <w:rPr>
          <w:b/>
          <w:sz w:val="22"/>
          <w:szCs w:val="22"/>
        </w:rPr>
        <w:t>4</w:t>
      </w:r>
      <w:r w:rsidR="00412B31">
        <w:rPr>
          <w:b/>
          <w:sz w:val="22"/>
          <w:szCs w:val="22"/>
        </w:rPr>
        <w:t>64</w:t>
      </w:r>
      <w:r w:rsidR="00285C6C" w:rsidRPr="00876C32">
        <w:rPr>
          <w:b/>
          <w:sz w:val="22"/>
          <w:szCs w:val="22"/>
        </w:rPr>
        <w:t>/201</w:t>
      </w:r>
      <w:r w:rsidR="00F65A68" w:rsidRPr="00876C32">
        <w:rPr>
          <w:b/>
          <w:sz w:val="22"/>
          <w:szCs w:val="22"/>
        </w:rPr>
        <w:t>3</w:t>
      </w:r>
      <w:r w:rsidR="0002662C" w:rsidRPr="00876C32">
        <w:rPr>
          <w:b/>
          <w:sz w:val="22"/>
          <w:szCs w:val="22"/>
        </w:rPr>
        <w:t>-</w:t>
      </w:r>
      <w:r w:rsidR="00FD3954">
        <w:rPr>
          <w:b/>
          <w:sz w:val="22"/>
          <w:szCs w:val="22"/>
        </w:rPr>
        <w:t>25</w:t>
      </w:r>
      <w:r w:rsidR="008C0FAD">
        <w:rPr>
          <w:b/>
          <w:sz w:val="22"/>
          <w:szCs w:val="22"/>
        </w:rPr>
        <w:t>1</w:t>
      </w:r>
    </w:p>
    <w:p w:rsidRDefault="00721E83" w:rsidP="00004109" w:rsidR="00721E83" w:rsidRPr="00876C32">
      <w:pPr>
        <w:jc w:val="center"/>
        <w:rPr>
          <w:b/>
          <w:sz w:val="22"/>
          <w:szCs w:val="22"/>
        </w:rPr>
      </w:pPr>
    </w:p>
    <w:p w:rsidRDefault="00710980" w:rsidP="00004109" w:rsidR="00710980" w:rsidRPr="00876C32">
      <w:pPr>
        <w:jc w:val="center"/>
        <w:rPr>
          <w:b/>
          <w:sz w:val="22"/>
          <w:szCs w:val="22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876C32">
      <w:pPr>
        <w:jc w:val="center"/>
        <w:rPr>
          <w:b/>
          <w:sz w:val="22"/>
          <w:szCs w:val="22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F65A68" w:rsidRPr="00876C32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F65327" w:rsidRPr="00876C32">
        <w:rPr>
          <w:sz w:val="22"/>
          <w:szCs w:val="22"/>
        </w:rPr>
        <w:t>, izvan ročišta</w:t>
      </w:r>
      <w:r w:rsidR="0049763E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dana </w:t>
      </w:r>
      <w:r w:rsidR="00F65A68" w:rsidRPr="00876C32">
        <w:rPr>
          <w:sz w:val="22"/>
          <w:szCs w:val="22"/>
        </w:rPr>
        <w:t>1</w:t>
      </w:r>
      <w:r w:rsidR="00D17631">
        <w:rPr>
          <w:sz w:val="22"/>
          <w:szCs w:val="22"/>
        </w:rPr>
        <w:t>8</w:t>
      </w:r>
      <w:r w:rsidR="007F3AFF" w:rsidRPr="00876C32">
        <w:rPr>
          <w:sz w:val="22"/>
          <w:szCs w:val="22"/>
        </w:rPr>
        <w:t>.</w:t>
      </w:r>
      <w:r w:rsidR="006B25E4" w:rsidRPr="00876C32">
        <w:rPr>
          <w:sz w:val="22"/>
          <w:szCs w:val="22"/>
        </w:rPr>
        <w:t xml:space="preserve"> </w:t>
      </w:r>
      <w:r w:rsidR="00F65A68" w:rsidRPr="00876C32">
        <w:rPr>
          <w:sz w:val="22"/>
          <w:szCs w:val="22"/>
        </w:rPr>
        <w:t>kolovoza</w:t>
      </w:r>
      <w:r w:rsidRPr="00876C32">
        <w:rPr>
          <w:sz w:val="22"/>
          <w:szCs w:val="22"/>
        </w:rPr>
        <w:t xml:space="preserve"> 201</w:t>
      </w:r>
      <w:r w:rsidR="007F3AFF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 godine</w:t>
      </w:r>
    </w:p>
    <w:p w:rsidRDefault="00004109" w:rsidP="009F75E2" w:rsidR="00004109" w:rsidRPr="00876C32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876C32">
      <w:pPr>
        <w:jc w:val="both"/>
        <w:rPr>
          <w:sz w:val="22"/>
          <w:szCs w:val="22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Pr="00876C32">
        <w:rPr>
          <w:sz w:val="22"/>
          <w:szCs w:val="22"/>
        </w:rPr>
        <w:t xml:space="preserve">: </w:t>
      </w:r>
    </w:p>
    <w:p w:rsidRDefault="007836E1" w:rsidP="00E41936" w:rsidR="00AA33A9" w:rsidRPr="00876C32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A)</w:t>
      </w:r>
      <w:r w:rsidR="00B61193" w:rsidRPr="00876C32">
        <w:rPr>
          <w:sz w:val="22"/>
          <w:szCs w:val="22"/>
        </w:rPr>
        <w:t xml:space="preserve"> </w:t>
      </w:r>
      <w:r w:rsidR="00E41936" w:rsidRPr="00876C32">
        <w:rPr>
          <w:sz w:val="22"/>
          <w:szCs w:val="22"/>
        </w:rPr>
        <w:t xml:space="preserve">kat. čestice </w:t>
      </w:r>
      <w:r w:rsidR="00E91E23" w:rsidRPr="00CE5AD3">
        <w:rPr>
          <w:b/>
          <w:sz w:val="22"/>
          <w:szCs w:val="22"/>
        </w:rPr>
        <w:t xml:space="preserve">zgr. </w:t>
      </w:r>
      <w:r w:rsidR="00F81BCA" w:rsidRPr="00CE5AD3">
        <w:rPr>
          <w:b/>
          <w:sz w:val="22"/>
          <w:szCs w:val="22"/>
        </w:rPr>
        <w:t>724</w:t>
      </w:r>
      <w:r w:rsidR="005744CE" w:rsidRPr="00876C32">
        <w:rPr>
          <w:sz w:val="22"/>
          <w:szCs w:val="22"/>
        </w:rPr>
        <w:t>, zgrada</w:t>
      </w:r>
      <w:r w:rsidR="00F81BCA">
        <w:rPr>
          <w:sz w:val="22"/>
          <w:szCs w:val="22"/>
        </w:rPr>
        <w:t xml:space="preserve"> Uljara, neplodno, Vladina njiva,</w:t>
      </w:r>
      <w:r w:rsidR="005744CE" w:rsidRPr="00876C32">
        <w:rPr>
          <w:sz w:val="22"/>
          <w:szCs w:val="22"/>
        </w:rPr>
        <w:t xml:space="preserve"> </w:t>
      </w:r>
      <w:r w:rsidR="000C52E3" w:rsidRPr="00876C32">
        <w:rPr>
          <w:sz w:val="22"/>
          <w:szCs w:val="22"/>
        </w:rPr>
        <w:t xml:space="preserve">površine </w:t>
      </w:r>
      <w:r w:rsidR="00F81BCA">
        <w:rPr>
          <w:sz w:val="22"/>
          <w:szCs w:val="22"/>
        </w:rPr>
        <w:t>390</w:t>
      </w:r>
      <w:r w:rsidR="005744CE" w:rsidRPr="00876C32">
        <w:rPr>
          <w:sz w:val="22"/>
          <w:szCs w:val="22"/>
        </w:rPr>
        <w:t xml:space="preserve"> m2 i kat. čestice </w:t>
      </w:r>
      <w:r w:rsidR="005030AB" w:rsidRPr="00CE5AD3">
        <w:rPr>
          <w:b/>
          <w:sz w:val="22"/>
          <w:szCs w:val="22"/>
        </w:rPr>
        <w:t>3</w:t>
      </w:r>
      <w:r w:rsidR="00F81BCA" w:rsidRPr="00CE5AD3">
        <w:rPr>
          <w:b/>
          <w:sz w:val="22"/>
          <w:szCs w:val="22"/>
        </w:rPr>
        <w:t>580</w:t>
      </w:r>
      <w:r w:rsidR="005744CE" w:rsidRPr="00CE5AD3">
        <w:rPr>
          <w:b/>
          <w:sz w:val="22"/>
          <w:szCs w:val="22"/>
        </w:rPr>
        <w:t>/</w:t>
      </w:r>
      <w:r w:rsidR="00F81BCA" w:rsidRPr="00CE5AD3">
        <w:rPr>
          <w:b/>
          <w:sz w:val="22"/>
          <w:szCs w:val="22"/>
        </w:rPr>
        <w:t>3</w:t>
      </w:r>
      <w:r w:rsidR="00E91E23" w:rsidRPr="00876C32">
        <w:rPr>
          <w:sz w:val="22"/>
          <w:szCs w:val="22"/>
        </w:rPr>
        <w:t xml:space="preserve">, </w:t>
      </w:r>
      <w:r w:rsidR="00F81BCA">
        <w:rPr>
          <w:sz w:val="22"/>
          <w:szCs w:val="22"/>
        </w:rPr>
        <w:t xml:space="preserve">dvor, </w:t>
      </w:r>
      <w:r w:rsidR="00E91E23" w:rsidRPr="00876C32">
        <w:rPr>
          <w:sz w:val="22"/>
          <w:szCs w:val="22"/>
        </w:rPr>
        <w:t>neplodno</w:t>
      </w:r>
      <w:r w:rsidR="00F81BCA">
        <w:rPr>
          <w:sz w:val="22"/>
          <w:szCs w:val="22"/>
        </w:rPr>
        <w:t>, Vladina njiva</w:t>
      </w:r>
      <w:r w:rsidR="00E91E23" w:rsidRPr="00876C32">
        <w:rPr>
          <w:sz w:val="22"/>
          <w:szCs w:val="22"/>
        </w:rPr>
        <w:t>, površine 1</w:t>
      </w:r>
      <w:r w:rsidR="00195B04">
        <w:rPr>
          <w:sz w:val="22"/>
          <w:szCs w:val="22"/>
        </w:rPr>
        <w:t>.020</w:t>
      </w:r>
      <w:r w:rsidR="00E91E23" w:rsidRPr="00876C32">
        <w:rPr>
          <w:sz w:val="22"/>
          <w:szCs w:val="22"/>
        </w:rPr>
        <w:t xml:space="preserve"> m2</w:t>
      </w:r>
      <w:r w:rsidR="000C52E3" w:rsidRPr="00876C32">
        <w:rPr>
          <w:sz w:val="22"/>
          <w:szCs w:val="22"/>
        </w:rPr>
        <w:t xml:space="preserve">, sve </w:t>
      </w:r>
      <w:r w:rsidR="00E41936" w:rsidRPr="00876C32">
        <w:rPr>
          <w:sz w:val="22"/>
          <w:szCs w:val="22"/>
        </w:rPr>
        <w:t xml:space="preserve">z.ul. </w:t>
      </w:r>
      <w:r w:rsidR="00AA33A9" w:rsidRPr="00876C32">
        <w:rPr>
          <w:sz w:val="22"/>
          <w:szCs w:val="22"/>
        </w:rPr>
        <w:t>2</w:t>
      </w:r>
      <w:r w:rsidR="00195B04">
        <w:rPr>
          <w:sz w:val="22"/>
          <w:szCs w:val="22"/>
        </w:rPr>
        <w:t>407</w:t>
      </w:r>
      <w:r w:rsidR="00E41936" w:rsidRPr="00876C32">
        <w:rPr>
          <w:sz w:val="22"/>
          <w:szCs w:val="22"/>
        </w:rPr>
        <w:t xml:space="preserve"> k.o.</w:t>
      </w:r>
      <w:r w:rsidR="00AA33A9" w:rsidRPr="00876C32">
        <w:rPr>
          <w:sz w:val="22"/>
          <w:szCs w:val="22"/>
        </w:rPr>
        <w:t xml:space="preserve"> SMOKVICA,</w:t>
      </w:r>
    </w:p>
    <w:p w:rsidRDefault="007836E1" w:rsidP="00681061" w:rsidR="00F13EE1" w:rsidRPr="00876C32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B)</w:t>
      </w:r>
      <w:r w:rsidR="00C4566F" w:rsidRPr="00876C32">
        <w:rPr>
          <w:sz w:val="22"/>
          <w:szCs w:val="22"/>
        </w:rPr>
        <w:t xml:space="preserve"> kat. čestice </w:t>
      </w:r>
      <w:r w:rsidR="00195B04" w:rsidRPr="00CE5AD3">
        <w:rPr>
          <w:b/>
          <w:sz w:val="22"/>
          <w:szCs w:val="22"/>
        </w:rPr>
        <w:t>3575/5</w:t>
      </w:r>
      <w:r w:rsidR="00C4566F" w:rsidRPr="00876C32">
        <w:rPr>
          <w:sz w:val="22"/>
          <w:szCs w:val="22"/>
        </w:rPr>
        <w:t xml:space="preserve">, </w:t>
      </w:r>
      <w:r w:rsidR="003C7108">
        <w:rPr>
          <w:sz w:val="22"/>
          <w:szCs w:val="22"/>
        </w:rPr>
        <w:t>oranica,Vladina njiva</w:t>
      </w:r>
      <w:r w:rsidR="00C4566F" w:rsidRPr="00876C32">
        <w:rPr>
          <w:sz w:val="22"/>
          <w:szCs w:val="22"/>
        </w:rPr>
        <w:t xml:space="preserve">, površine </w:t>
      </w:r>
      <w:r w:rsidR="003C7108">
        <w:rPr>
          <w:sz w:val="22"/>
          <w:szCs w:val="22"/>
        </w:rPr>
        <w:t>2.016</w:t>
      </w:r>
      <w:r w:rsidR="00C4566F" w:rsidRPr="00876C32">
        <w:rPr>
          <w:sz w:val="22"/>
          <w:szCs w:val="22"/>
        </w:rPr>
        <w:t xml:space="preserve"> m2, </w:t>
      </w:r>
      <w:r w:rsidR="00526102" w:rsidRPr="00876C32">
        <w:rPr>
          <w:sz w:val="22"/>
          <w:szCs w:val="22"/>
        </w:rPr>
        <w:t xml:space="preserve">kat. čestice </w:t>
      </w:r>
      <w:r w:rsidR="003C7108" w:rsidRPr="00653A56">
        <w:rPr>
          <w:b/>
          <w:sz w:val="22"/>
          <w:szCs w:val="22"/>
        </w:rPr>
        <w:t>3575/17</w:t>
      </w:r>
      <w:r w:rsidR="003C7108">
        <w:rPr>
          <w:sz w:val="22"/>
          <w:szCs w:val="22"/>
        </w:rPr>
        <w:t xml:space="preserve"> put, neplodno, Vladina njiva</w:t>
      </w:r>
      <w:r w:rsidR="00526102" w:rsidRPr="00876C32">
        <w:rPr>
          <w:sz w:val="22"/>
          <w:szCs w:val="22"/>
        </w:rPr>
        <w:t xml:space="preserve">, površine </w:t>
      </w:r>
      <w:r w:rsidR="003C7108">
        <w:rPr>
          <w:sz w:val="22"/>
          <w:szCs w:val="22"/>
        </w:rPr>
        <w:t>1.209</w:t>
      </w:r>
      <w:r w:rsidR="00526102" w:rsidRPr="00876C32">
        <w:rPr>
          <w:sz w:val="22"/>
          <w:szCs w:val="22"/>
        </w:rPr>
        <w:t xml:space="preserve"> m2</w:t>
      </w:r>
      <w:r w:rsidR="003C7108">
        <w:rPr>
          <w:sz w:val="22"/>
          <w:szCs w:val="22"/>
        </w:rPr>
        <w:t>,</w:t>
      </w:r>
      <w:r w:rsidR="00C4566F" w:rsidRPr="00876C32">
        <w:rPr>
          <w:sz w:val="22"/>
          <w:szCs w:val="22"/>
        </w:rPr>
        <w:t xml:space="preserve"> kat. čestice </w:t>
      </w:r>
      <w:r w:rsidR="00526102" w:rsidRPr="00653A56">
        <w:rPr>
          <w:b/>
          <w:sz w:val="22"/>
          <w:szCs w:val="22"/>
        </w:rPr>
        <w:t>3575/1</w:t>
      </w:r>
      <w:r w:rsidR="003C7108" w:rsidRPr="00653A56">
        <w:rPr>
          <w:b/>
          <w:sz w:val="22"/>
          <w:szCs w:val="22"/>
        </w:rPr>
        <w:t>8</w:t>
      </w:r>
      <w:r w:rsidR="00C4566F" w:rsidRPr="00876C32">
        <w:rPr>
          <w:sz w:val="22"/>
          <w:szCs w:val="22"/>
        </w:rPr>
        <w:t xml:space="preserve">, </w:t>
      </w:r>
      <w:r w:rsidR="00584CD5">
        <w:rPr>
          <w:sz w:val="22"/>
          <w:szCs w:val="22"/>
        </w:rPr>
        <w:t xml:space="preserve">dvor, </w:t>
      </w:r>
      <w:r w:rsidR="00C4566F" w:rsidRPr="00876C32">
        <w:rPr>
          <w:sz w:val="22"/>
          <w:szCs w:val="22"/>
        </w:rPr>
        <w:t xml:space="preserve">neplodno, </w:t>
      </w:r>
      <w:r w:rsidR="00584CD5">
        <w:rPr>
          <w:sz w:val="22"/>
          <w:szCs w:val="22"/>
        </w:rPr>
        <w:t xml:space="preserve">Vladina njiva, </w:t>
      </w:r>
      <w:r w:rsidR="00C4566F" w:rsidRPr="00876C32">
        <w:rPr>
          <w:sz w:val="22"/>
          <w:szCs w:val="22"/>
        </w:rPr>
        <w:t xml:space="preserve">površine </w:t>
      </w:r>
      <w:r w:rsidR="00584CD5">
        <w:rPr>
          <w:sz w:val="22"/>
          <w:szCs w:val="22"/>
        </w:rPr>
        <w:t>1.090 m</w:t>
      </w:r>
      <w:r w:rsidR="00526102" w:rsidRPr="00876C32">
        <w:rPr>
          <w:sz w:val="22"/>
          <w:szCs w:val="22"/>
        </w:rPr>
        <w:t>2</w:t>
      </w:r>
      <w:r w:rsidR="00584CD5">
        <w:rPr>
          <w:sz w:val="22"/>
          <w:szCs w:val="22"/>
        </w:rPr>
        <w:t xml:space="preserve">, </w:t>
      </w:r>
      <w:r w:rsidR="00584CD5" w:rsidRPr="00584CD5">
        <w:rPr>
          <w:sz w:val="22"/>
          <w:szCs w:val="22"/>
        </w:rPr>
        <w:t xml:space="preserve">kat. čestice </w:t>
      </w:r>
      <w:r w:rsidR="00584CD5" w:rsidRPr="00653A56">
        <w:rPr>
          <w:b/>
          <w:sz w:val="22"/>
          <w:szCs w:val="22"/>
        </w:rPr>
        <w:t>3575/25</w:t>
      </w:r>
      <w:r w:rsidR="00584CD5" w:rsidRPr="00584CD5">
        <w:rPr>
          <w:sz w:val="22"/>
          <w:szCs w:val="22"/>
        </w:rPr>
        <w:t xml:space="preserve">, dvor, neplodno, Vladina njiva, površine </w:t>
      </w:r>
      <w:r w:rsidR="00584CD5">
        <w:rPr>
          <w:sz w:val="22"/>
          <w:szCs w:val="22"/>
        </w:rPr>
        <w:t>483</w:t>
      </w:r>
      <w:r w:rsidR="00584CD5" w:rsidRPr="00584CD5">
        <w:rPr>
          <w:sz w:val="22"/>
          <w:szCs w:val="22"/>
        </w:rPr>
        <w:t xml:space="preserve"> m2</w:t>
      </w:r>
      <w:r w:rsidR="00584CD5">
        <w:rPr>
          <w:sz w:val="22"/>
          <w:szCs w:val="22"/>
        </w:rPr>
        <w:t>,</w:t>
      </w:r>
      <w:r w:rsidR="00584CD5" w:rsidRPr="00584CD5">
        <w:rPr>
          <w:sz w:val="22"/>
          <w:szCs w:val="22"/>
        </w:rPr>
        <w:t xml:space="preserve"> kat. čestice </w:t>
      </w:r>
      <w:r w:rsidR="00584CD5" w:rsidRPr="00653A56">
        <w:rPr>
          <w:b/>
          <w:sz w:val="22"/>
          <w:szCs w:val="22"/>
        </w:rPr>
        <w:t>3575/26</w:t>
      </w:r>
      <w:r w:rsidR="00584CD5" w:rsidRPr="00584CD5">
        <w:rPr>
          <w:sz w:val="22"/>
          <w:szCs w:val="22"/>
        </w:rPr>
        <w:t>, dvor, neplodno, Vladina njiva, površine 1</w:t>
      </w:r>
      <w:r w:rsidR="00584CD5">
        <w:rPr>
          <w:sz w:val="22"/>
          <w:szCs w:val="22"/>
        </w:rPr>
        <w:t>77</w:t>
      </w:r>
      <w:r w:rsidR="00584CD5" w:rsidRPr="00584CD5">
        <w:rPr>
          <w:sz w:val="22"/>
          <w:szCs w:val="22"/>
        </w:rPr>
        <w:t xml:space="preserve"> m2</w:t>
      </w:r>
      <w:r w:rsidR="00584CD5">
        <w:rPr>
          <w:sz w:val="22"/>
          <w:szCs w:val="22"/>
        </w:rPr>
        <w:t xml:space="preserve">, </w:t>
      </w:r>
      <w:r w:rsidR="00584CD5" w:rsidRPr="00876C32">
        <w:rPr>
          <w:sz w:val="22"/>
          <w:szCs w:val="22"/>
        </w:rPr>
        <w:t xml:space="preserve">kat. čestice </w:t>
      </w:r>
      <w:r w:rsidR="00584CD5" w:rsidRPr="00653A56">
        <w:rPr>
          <w:b/>
          <w:sz w:val="22"/>
          <w:szCs w:val="22"/>
        </w:rPr>
        <w:t>35</w:t>
      </w:r>
      <w:r w:rsidR="001D04F1" w:rsidRPr="00653A56">
        <w:rPr>
          <w:b/>
          <w:sz w:val="22"/>
          <w:szCs w:val="22"/>
        </w:rPr>
        <w:t>80</w:t>
      </w:r>
      <w:r w:rsidR="00584CD5" w:rsidRPr="00653A56">
        <w:rPr>
          <w:b/>
          <w:sz w:val="22"/>
          <w:szCs w:val="22"/>
        </w:rPr>
        <w:t>/</w:t>
      </w:r>
      <w:r w:rsidR="001D04F1" w:rsidRPr="00653A56">
        <w:rPr>
          <w:b/>
          <w:sz w:val="22"/>
          <w:szCs w:val="22"/>
        </w:rPr>
        <w:t>4</w:t>
      </w:r>
      <w:r w:rsidR="00584CD5" w:rsidRPr="00876C32">
        <w:rPr>
          <w:sz w:val="22"/>
          <w:szCs w:val="22"/>
        </w:rPr>
        <w:t xml:space="preserve">, neplodno, </w:t>
      </w:r>
      <w:r w:rsidR="001D04F1">
        <w:rPr>
          <w:sz w:val="22"/>
          <w:szCs w:val="22"/>
        </w:rPr>
        <w:t>Selca</w:t>
      </w:r>
      <w:r w:rsidR="00584CD5">
        <w:rPr>
          <w:sz w:val="22"/>
          <w:szCs w:val="22"/>
        </w:rPr>
        <w:t xml:space="preserve">, </w:t>
      </w:r>
      <w:r w:rsidR="00584CD5" w:rsidRPr="00876C32">
        <w:rPr>
          <w:sz w:val="22"/>
          <w:szCs w:val="22"/>
        </w:rPr>
        <w:t xml:space="preserve">površine </w:t>
      </w:r>
      <w:r w:rsidR="00584CD5">
        <w:rPr>
          <w:sz w:val="22"/>
          <w:szCs w:val="22"/>
        </w:rPr>
        <w:t>1</w:t>
      </w:r>
      <w:r w:rsidR="001D04F1">
        <w:rPr>
          <w:sz w:val="22"/>
          <w:szCs w:val="22"/>
        </w:rPr>
        <w:t>55</w:t>
      </w:r>
      <w:r w:rsidR="00584CD5">
        <w:rPr>
          <w:sz w:val="22"/>
          <w:szCs w:val="22"/>
        </w:rPr>
        <w:t xml:space="preserve"> m</w:t>
      </w:r>
      <w:r w:rsidR="00584CD5" w:rsidRPr="00876C32">
        <w:rPr>
          <w:sz w:val="22"/>
          <w:szCs w:val="22"/>
        </w:rPr>
        <w:t>2</w:t>
      </w:r>
      <w:r w:rsidR="001D04F1">
        <w:rPr>
          <w:sz w:val="22"/>
          <w:szCs w:val="22"/>
        </w:rPr>
        <w:t xml:space="preserve">, </w:t>
      </w:r>
      <w:r w:rsidR="001D04F1" w:rsidRPr="001D04F1">
        <w:rPr>
          <w:sz w:val="22"/>
          <w:szCs w:val="22"/>
        </w:rPr>
        <w:t xml:space="preserve">kat. čestice </w:t>
      </w:r>
      <w:r w:rsidR="001D04F1" w:rsidRPr="00653A56">
        <w:rPr>
          <w:b/>
          <w:sz w:val="22"/>
          <w:szCs w:val="22"/>
        </w:rPr>
        <w:t>3580/5</w:t>
      </w:r>
      <w:r w:rsidR="001D04F1" w:rsidRPr="001D04F1">
        <w:rPr>
          <w:sz w:val="22"/>
          <w:szCs w:val="22"/>
        </w:rPr>
        <w:t xml:space="preserve">, neplodno, Selca, površine </w:t>
      </w:r>
      <w:r w:rsidR="001D04F1">
        <w:rPr>
          <w:sz w:val="22"/>
          <w:szCs w:val="22"/>
        </w:rPr>
        <w:t>440</w:t>
      </w:r>
      <w:r w:rsidR="001D04F1" w:rsidRPr="001D04F1">
        <w:rPr>
          <w:sz w:val="22"/>
          <w:szCs w:val="22"/>
        </w:rPr>
        <w:t xml:space="preserve"> m2</w:t>
      </w:r>
      <w:r w:rsidR="001D04F1">
        <w:rPr>
          <w:sz w:val="22"/>
          <w:szCs w:val="22"/>
        </w:rPr>
        <w:t xml:space="preserve">, </w:t>
      </w:r>
      <w:r w:rsidR="00C4566F" w:rsidRPr="00876C32">
        <w:rPr>
          <w:sz w:val="22"/>
          <w:szCs w:val="22"/>
        </w:rPr>
        <w:t>sve z.ul. 2</w:t>
      </w:r>
      <w:r w:rsidR="001D04F1">
        <w:rPr>
          <w:sz w:val="22"/>
          <w:szCs w:val="22"/>
        </w:rPr>
        <w:t>773</w:t>
      </w:r>
      <w:r w:rsidR="00C4566F" w:rsidRPr="00876C32">
        <w:rPr>
          <w:sz w:val="22"/>
          <w:szCs w:val="22"/>
        </w:rPr>
        <w:t xml:space="preserve"> k.o. SMOKVICA</w:t>
      </w:r>
      <w:r w:rsidR="00F13EE1" w:rsidRPr="00876C32">
        <w:rPr>
          <w:sz w:val="22"/>
          <w:szCs w:val="22"/>
        </w:rPr>
        <w:t>.</w:t>
      </w:r>
    </w:p>
    <w:p w:rsidRDefault="00E816F3" w:rsidP="00091511" w:rsidR="00E816F3" w:rsidRPr="00876C32">
      <w:pPr>
        <w:ind w:firstLine="705"/>
        <w:jc w:val="both"/>
        <w:rPr>
          <w:sz w:val="22"/>
          <w:szCs w:val="22"/>
        </w:rPr>
      </w:pPr>
    </w:p>
    <w:p w:rsidRDefault="00091511" w:rsidP="00091511" w:rsidR="00AC13D9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>Na imovini iz točke</w:t>
      </w:r>
      <w:r w:rsidR="00AC13D9" w:rsidRPr="00876C32">
        <w:rPr>
          <w:sz w:val="22"/>
          <w:szCs w:val="22"/>
        </w:rPr>
        <w:t>:</w:t>
      </w:r>
    </w:p>
    <w:p w:rsidRDefault="00AC13D9" w:rsidP="00AC13D9" w:rsidR="00681061">
      <w:pPr>
        <w:ind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-</w:t>
      </w:r>
      <w:r w:rsidR="00083AD1" w:rsidRPr="00876C32">
        <w:rPr>
          <w:sz w:val="22"/>
          <w:szCs w:val="22"/>
        </w:rPr>
        <w:t xml:space="preserve"> I.</w:t>
      </w:r>
      <w:r w:rsidRPr="00876C32">
        <w:rPr>
          <w:sz w:val="22"/>
          <w:szCs w:val="22"/>
        </w:rPr>
        <w:t xml:space="preserve">A) </w:t>
      </w:r>
      <w:r w:rsidR="00681061" w:rsidRPr="00681061">
        <w:rPr>
          <w:sz w:val="22"/>
          <w:szCs w:val="22"/>
        </w:rPr>
        <w:t>ove odluke postoji upisano razlučno pravo u korist: Općina Smokvica</w:t>
      </w:r>
      <w:r w:rsidR="00681061">
        <w:rPr>
          <w:sz w:val="22"/>
          <w:szCs w:val="22"/>
        </w:rPr>
        <w:t xml:space="preserve"> i Republika Hrvatska,</w:t>
      </w:r>
    </w:p>
    <w:p w:rsidRDefault="00D17631" w:rsidP="00681061" w:rsidR="005457E0" w:rsidRPr="00876C32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C13D9" w:rsidRPr="00876C32">
        <w:rPr>
          <w:sz w:val="22"/>
          <w:szCs w:val="22"/>
        </w:rPr>
        <w:t>I.B)</w:t>
      </w:r>
      <w:r w:rsidR="00083AD1" w:rsidRPr="00876C32">
        <w:rPr>
          <w:sz w:val="22"/>
          <w:szCs w:val="22"/>
        </w:rPr>
        <w:t xml:space="preserve"> ove odluke postoji upisano razlučno pravo u korist</w:t>
      </w:r>
      <w:r w:rsidR="000C52E3" w:rsidRPr="00876C32">
        <w:rPr>
          <w:sz w:val="22"/>
          <w:szCs w:val="22"/>
        </w:rPr>
        <w:t xml:space="preserve">: </w:t>
      </w:r>
      <w:r w:rsidR="00681061" w:rsidRPr="00681061">
        <w:rPr>
          <w:sz w:val="22"/>
          <w:szCs w:val="22"/>
        </w:rPr>
        <w:t>Republika Hrvatska</w:t>
      </w:r>
      <w:r w:rsidR="0056721B" w:rsidRPr="00876C32">
        <w:rPr>
          <w:sz w:val="22"/>
          <w:szCs w:val="22"/>
        </w:rPr>
        <w:t>.</w:t>
      </w:r>
    </w:p>
    <w:p w:rsidRDefault="007D53BD" w:rsidP="00091511" w:rsidR="007D53BD" w:rsidRPr="00876C32">
      <w:pPr>
        <w:ind w:hanging="705" w:left="705"/>
        <w:jc w:val="both"/>
        <w:rPr>
          <w:b/>
          <w:sz w:val="22"/>
          <w:szCs w:val="22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</w:t>
      </w:r>
      <w:r w:rsidR="00091511" w:rsidRPr="00876C32">
        <w:rPr>
          <w:b/>
          <w:sz w:val="22"/>
          <w:szCs w:val="22"/>
        </w:rPr>
        <w:t>I.</w:t>
      </w:r>
      <w:r w:rsidR="00091511" w:rsidRPr="00876C32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 w:rsidRPr="00876C32">
      <w:pPr>
        <w:jc w:val="both"/>
        <w:rPr>
          <w:sz w:val="22"/>
          <w:szCs w:val="22"/>
        </w:rPr>
      </w:pPr>
    </w:p>
    <w:p w:rsidRDefault="004C1AE8" w:rsidP="00091511" w:rsidR="004C1AE8" w:rsidRPr="00876C32">
      <w:pPr>
        <w:jc w:val="both"/>
        <w:rPr>
          <w:sz w:val="22"/>
          <w:szCs w:val="22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t.464/2013-18</w:t>
      </w:r>
      <w:r w:rsidR="00437E8B" w:rsidRPr="00876C32">
        <w:rPr>
          <w:sz w:val="22"/>
          <w:szCs w:val="22"/>
        </w:rPr>
        <w:t xml:space="preserve"> od </w:t>
      </w:r>
      <w:r w:rsidR="00212B82" w:rsidRPr="00876C32">
        <w:rPr>
          <w:sz w:val="22"/>
          <w:szCs w:val="22"/>
        </w:rPr>
        <w:t>14</w:t>
      </w:r>
      <w:r w:rsidR="00437E8B" w:rsidRPr="00876C32">
        <w:rPr>
          <w:sz w:val="22"/>
          <w:szCs w:val="22"/>
        </w:rPr>
        <w:t>. s</w:t>
      </w:r>
      <w:r w:rsidR="00212B82" w:rsidRPr="00876C32">
        <w:rPr>
          <w:sz w:val="22"/>
          <w:szCs w:val="22"/>
        </w:rPr>
        <w:t>tudenog</w:t>
      </w:r>
      <w:r w:rsidR="00437E8B" w:rsidRPr="00876C32">
        <w:rPr>
          <w:sz w:val="22"/>
          <w:szCs w:val="22"/>
        </w:rPr>
        <w:t xml:space="preserve"> 201</w:t>
      </w:r>
      <w:r w:rsidR="00212B82" w:rsidRPr="00876C32">
        <w:rPr>
          <w:sz w:val="22"/>
          <w:szCs w:val="22"/>
        </w:rPr>
        <w:t>3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876C32">
      <w:pPr>
        <w:ind w:firstLine="708"/>
        <w:jc w:val="both"/>
        <w:rPr>
          <w:sz w:val="22"/>
          <w:szCs w:val="22"/>
        </w:rPr>
      </w:pPr>
    </w:p>
    <w:p w:rsidRDefault="00681061" w:rsidP="00681061" w:rsidR="00D9222D">
      <w:pPr>
        <w:ind w:firstLine="708"/>
        <w:jc w:val="both"/>
        <w:rPr>
          <w:sz w:val="22"/>
          <w:szCs w:val="22"/>
        </w:rPr>
      </w:pPr>
      <w:r w:rsidRPr="00681061">
        <w:rPr>
          <w:sz w:val="22"/>
          <w:szCs w:val="22"/>
        </w:rPr>
        <w:t>Na imovini iz točke I. ov</w:t>
      </w:r>
      <w:r w:rsidR="00D44146">
        <w:rPr>
          <w:sz w:val="22"/>
          <w:szCs w:val="22"/>
        </w:rPr>
        <w:t>e odluke</w:t>
      </w:r>
      <w:r w:rsidRPr="00681061">
        <w:rPr>
          <w:sz w:val="22"/>
          <w:szCs w:val="22"/>
        </w:rPr>
        <w:t xml:space="preserve"> prema zemljišnoknjižnim </w:t>
      </w:r>
      <w:r w:rsidR="00FD3954" w:rsidRPr="00681061">
        <w:rPr>
          <w:sz w:val="22"/>
          <w:szCs w:val="22"/>
        </w:rPr>
        <w:t>izvadcima</w:t>
      </w:r>
      <w:r w:rsidRPr="00681061">
        <w:rPr>
          <w:sz w:val="22"/>
          <w:szCs w:val="22"/>
        </w:rPr>
        <w:t xml:space="preserve"> (list 9</w:t>
      </w:r>
      <w:r w:rsidR="00D44146">
        <w:rPr>
          <w:sz w:val="22"/>
          <w:szCs w:val="22"/>
        </w:rPr>
        <w:t>6</w:t>
      </w:r>
      <w:r w:rsidRPr="00681061">
        <w:rPr>
          <w:sz w:val="22"/>
          <w:szCs w:val="22"/>
        </w:rPr>
        <w:t>5-96</w:t>
      </w:r>
      <w:r w:rsidR="00D44146">
        <w:rPr>
          <w:sz w:val="22"/>
          <w:szCs w:val="22"/>
        </w:rPr>
        <w:t>8</w:t>
      </w:r>
      <w:r w:rsidRPr="00681061">
        <w:rPr>
          <w:sz w:val="22"/>
          <w:szCs w:val="22"/>
        </w:rPr>
        <w:t>) postoji u zemljišnim knjigama upisano razlučno pravo i to u z.ul. 2</w:t>
      </w:r>
      <w:r w:rsidR="00D44146">
        <w:rPr>
          <w:sz w:val="22"/>
          <w:szCs w:val="22"/>
        </w:rPr>
        <w:t>407</w:t>
      </w:r>
      <w:r w:rsidRPr="00681061">
        <w:rPr>
          <w:sz w:val="22"/>
          <w:szCs w:val="22"/>
        </w:rPr>
        <w:t xml:space="preserve"> k.o. Smokvica u korist: </w:t>
      </w:r>
      <w:r w:rsidR="00D44146" w:rsidRPr="00D44146">
        <w:rPr>
          <w:sz w:val="22"/>
          <w:szCs w:val="22"/>
        </w:rPr>
        <w:t>Općina Smokvica i Republika Hrvatska</w:t>
      </w:r>
      <w:r w:rsidRPr="00681061">
        <w:rPr>
          <w:sz w:val="22"/>
          <w:szCs w:val="22"/>
        </w:rPr>
        <w:t>, a u z.ul. 2</w:t>
      </w:r>
      <w:r w:rsidR="00B27424">
        <w:rPr>
          <w:sz w:val="22"/>
          <w:szCs w:val="22"/>
        </w:rPr>
        <w:t>773</w:t>
      </w:r>
      <w:r w:rsidRPr="00681061">
        <w:rPr>
          <w:sz w:val="22"/>
          <w:szCs w:val="22"/>
        </w:rPr>
        <w:t xml:space="preserve"> k.o. Smokvica u korist: </w:t>
      </w:r>
      <w:r w:rsidR="00B27424" w:rsidRPr="00B27424">
        <w:rPr>
          <w:sz w:val="22"/>
          <w:szCs w:val="22"/>
        </w:rPr>
        <w:t>Republika Hrvatska</w:t>
      </w:r>
      <w:r w:rsidRPr="00681061">
        <w:rPr>
          <w:sz w:val="22"/>
          <w:szCs w:val="22"/>
        </w:rPr>
        <w:t xml:space="preserve">. </w:t>
      </w:r>
    </w:p>
    <w:p w:rsidRDefault="00D17631" w:rsidP="00681061" w:rsidR="00D17631" w:rsidRPr="00D26720">
      <w:pPr>
        <w:ind w:firstLine="708"/>
        <w:jc w:val="both"/>
        <w:rPr>
          <w:b/>
          <w:sz w:val="22"/>
          <w:szCs w:val="22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dalje u tekstu: SZ) </w:t>
      </w:r>
      <w:r w:rsidRPr="00876C32">
        <w:rPr>
          <w:sz w:val="22"/>
          <w:szCs w:val="22"/>
        </w:rPr>
        <w:t xml:space="preserve">propisano je da </w:t>
      </w:r>
      <w:r w:rsidR="00212B82" w:rsidRPr="00876C32">
        <w:rPr>
          <w:sz w:val="22"/>
          <w:szCs w:val="22"/>
        </w:rPr>
        <w:t xml:space="preserve">će </w:t>
      </w:r>
      <w:r w:rsidRPr="00876C32">
        <w:rPr>
          <w:sz w:val="22"/>
          <w:szCs w:val="22"/>
        </w:rPr>
        <w:t>ovršni postup</w:t>
      </w:r>
      <w:r w:rsidR="00212B82" w:rsidRPr="00876C32">
        <w:rPr>
          <w:sz w:val="22"/>
          <w:szCs w:val="22"/>
        </w:rPr>
        <w:t>ak</w:t>
      </w:r>
      <w:r w:rsidRPr="00876C32">
        <w:rPr>
          <w:sz w:val="22"/>
          <w:szCs w:val="22"/>
        </w:rPr>
        <w:t xml:space="preserve"> koji su u tijeku ovršni sud prekinuti, te će se postupak nastaviti pred sudom koji vodi stečajni postupak po pravilima o unovčenju predmeta na kojima postoji razlučno pravo u stečajnom postupku (čl. 169. SZ). </w:t>
      </w: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Prema čl. 247. SZ nekretnina na kojoj postoji razlučno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CF4C97" w:rsidP="0039490D" w:rsidR="00CF4C97" w:rsidRPr="00876C32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425C81" w:rsidRPr="00876C32">
        <w:rPr>
          <w:b/>
          <w:sz w:val="22"/>
          <w:szCs w:val="22"/>
        </w:rPr>
        <w:t>1</w:t>
      </w:r>
      <w:r w:rsidR="00D17631">
        <w:rPr>
          <w:b/>
          <w:sz w:val="22"/>
          <w:szCs w:val="22"/>
        </w:rPr>
        <w:t>8</w:t>
      </w:r>
      <w:r w:rsidR="005F20E1" w:rsidRPr="00876C32">
        <w:rPr>
          <w:b/>
          <w:sz w:val="22"/>
          <w:szCs w:val="22"/>
        </w:rPr>
        <w:t xml:space="preserve">. </w:t>
      </w:r>
      <w:r w:rsidR="00425C81" w:rsidRPr="00876C32">
        <w:rPr>
          <w:b/>
          <w:sz w:val="22"/>
          <w:szCs w:val="22"/>
        </w:rPr>
        <w:t>kolovoza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797ED1" w:rsidRPr="00876C32">
        <w:rPr>
          <w:b/>
          <w:sz w:val="22"/>
          <w:szCs w:val="22"/>
        </w:rPr>
        <w:t>7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425C81" w:rsidRPr="00876C32">
        <w:rPr>
          <w:sz w:val="22"/>
          <w:szCs w:val="22"/>
        </w:rPr>
        <w:t>1</w:t>
      </w:r>
      <w:r w:rsidR="00D17631">
        <w:rPr>
          <w:sz w:val="22"/>
          <w:szCs w:val="22"/>
        </w:rPr>
        <w:t>8</w:t>
      </w:r>
      <w:r w:rsidR="00F367D9" w:rsidRPr="00876C32">
        <w:rPr>
          <w:sz w:val="22"/>
          <w:szCs w:val="22"/>
        </w:rPr>
        <w:t>.0</w:t>
      </w:r>
      <w:r w:rsidR="00425C81" w:rsidRPr="00876C32">
        <w:rPr>
          <w:sz w:val="22"/>
          <w:szCs w:val="22"/>
        </w:rPr>
        <w:t>8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797ED1" w:rsidRPr="00876C32">
        <w:rPr>
          <w:sz w:val="22"/>
          <w:szCs w:val="22"/>
        </w:rPr>
        <w:t>7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6B54C3" w:rsidP="00B02AD3" w:rsidR="00C84BE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Općina Smokvica</w:t>
      </w:r>
      <w:r w:rsidR="001E0FB3" w:rsidRPr="00876C32">
        <w:rPr>
          <w:sz w:val="22"/>
          <w:szCs w:val="22"/>
        </w:rPr>
        <w:t>, putem e oglasne ploče,</w:t>
      </w:r>
    </w:p>
    <w:p w:rsidRDefault="00753742" w:rsidP="00B02AD3" w:rsidR="0075374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Republika Hrvatska, po ŽDO Dubrovnik, Građansko-up</w:t>
      </w:r>
      <w:r w:rsidR="000A449D">
        <w:rPr>
          <w:sz w:val="22"/>
          <w:szCs w:val="22"/>
        </w:rPr>
        <w:t>r</w:t>
      </w:r>
      <w:r>
        <w:rPr>
          <w:sz w:val="22"/>
          <w:szCs w:val="22"/>
        </w:rPr>
        <w:t>avni odjel, putem e oglasne ploče,</w:t>
      </w:r>
    </w:p>
    <w:p w:rsidRDefault="004007B0" w:rsidP="00B02AD3" w:rsidR="006B54C3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Općinski sud u Dubrovniku, </w:t>
      </w:r>
      <w:r w:rsidR="006B54C3" w:rsidRPr="00876C32">
        <w:rPr>
          <w:sz w:val="22"/>
          <w:szCs w:val="22"/>
        </w:rPr>
        <w:t xml:space="preserve">zk odjel </w:t>
      </w:r>
      <w:r w:rsidRPr="00876C32">
        <w:rPr>
          <w:sz w:val="22"/>
          <w:szCs w:val="22"/>
        </w:rPr>
        <w:t>Blato,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3A7AF7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C35D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F65A68">
      <w:rPr>
        <w:b/>
        <w:sz w:val="22"/>
        <w:szCs w:val="22"/>
      </w:rPr>
      <w:t>4</w:t>
    </w:r>
    <w:r w:rsidR="00412B31">
      <w:rPr>
        <w:b/>
        <w:sz w:val="22"/>
        <w:szCs w:val="22"/>
      </w:rPr>
      <w:t>64</w:t>
    </w:r>
    <w:r w:rsidR="005F55E8" w:rsidRPr="00E477F9">
      <w:rPr>
        <w:b/>
        <w:sz w:val="22"/>
        <w:szCs w:val="22"/>
      </w:rPr>
      <w:t>/201</w:t>
    </w:r>
    <w:r w:rsidR="00F65A68">
      <w:rPr>
        <w:b/>
        <w:sz w:val="22"/>
        <w:szCs w:val="22"/>
      </w:rPr>
      <w:t>3</w:t>
    </w:r>
    <w:r w:rsidR="005F55E8" w:rsidRPr="00E477F9">
      <w:rPr>
        <w:b/>
        <w:sz w:val="22"/>
        <w:szCs w:val="22"/>
      </w:rPr>
      <w:t>-</w:t>
    </w:r>
    <w:r w:rsidR="00FD3954">
      <w:rPr>
        <w:b/>
        <w:sz w:val="22"/>
        <w:szCs w:val="22"/>
      </w:rPr>
      <w:t>25</w:t>
    </w:r>
    <w:r w:rsidR="008C0FAD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A449D"/>
    <w:rsid w:val="000B115F"/>
    <w:rsid w:val="000C0DBD"/>
    <w:rsid w:val="000C25E6"/>
    <w:rsid w:val="000C52E3"/>
    <w:rsid w:val="000E7588"/>
    <w:rsid w:val="000F4B0B"/>
    <w:rsid w:val="00111A9F"/>
    <w:rsid w:val="00117C04"/>
    <w:rsid w:val="00121333"/>
    <w:rsid w:val="00136BC2"/>
    <w:rsid w:val="00142438"/>
    <w:rsid w:val="0014527C"/>
    <w:rsid w:val="00152EDC"/>
    <w:rsid w:val="00154400"/>
    <w:rsid w:val="001644D1"/>
    <w:rsid w:val="00171D85"/>
    <w:rsid w:val="00180734"/>
    <w:rsid w:val="0018171F"/>
    <w:rsid w:val="001834A5"/>
    <w:rsid w:val="001928F5"/>
    <w:rsid w:val="001957EE"/>
    <w:rsid w:val="00195B04"/>
    <w:rsid w:val="001B3757"/>
    <w:rsid w:val="001B6302"/>
    <w:rsid w:val="001C2667"/>
    <w:rsid w:val="001C35D1"/>
    <w:rsid w:val="001D04F1"/>
    <w:rsid w:val="001E0FB3"/>
    <w:rsid w:val="001E1AEB"/>
    <w:rsid w:val="002019A2"/>
    <w:rsid w:val="00201EF9"/>
    <w:rsid w:val="002065FE"/>
    <w:rsid w:val="00212B82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7108"/>
    <w:rsid w:val="003E1A0E"/>
    <w:rsid w:val="003E5B7C"/>
    <w:rsid w:val="003F1AFB"/>
    <w:rsid w:val="003F1CD3"/>
    <w:rsid w:val="003F2026"/>
    <w:rsid w:val="004007B0"/>
    <w:rsid w:val="00412B31"/>
    <w:rsid w:val="00416176"/>
    <w:rsid w:val="004252EA"/>
    <w:rsid w:val="00425C81"/>
    <w:rsid w:val="0042611B"/>
    <w:rsid w:val="004324B5"/>
    <w:rsid w:val="00432623"/>
    <w:rsid w:val="00435249"/>
    <w:rsid w:val="00437E8B"/>
    <w:rsid w:val="0044260C"/>
    <w:rsid w:val="004452CA"/>
    <w:rsid w:val="00476055"/>
    <w:rsid w:val="00485C7B"/>
    <w:rsid w:val="0049763E"/>
    <w:rsid w:val="004A244E"/>
    <w:rsid w:val="004A6A74"/>
    <w:rsid w:val="004B7E25"/>
    <w:rsid w:val="004C1AE8"/>
    <w:rsid w:val="004C76E2"/>
    <w:rsid w:val="004E374C"/>
    <w:rsid w:val="004E6E4D"/>
    <w:rsid w:val="00502DF6"/>
    <w:rsid w:val="005030AB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84CD5"/>
    <w:rsid w:val="005B1A47"/>
    <w:rsid w:val="005E598E"/>
    <w:rsid w:val="005F20E1"/>
    <w:rsid w:val="005F3826"/>
    <w:rsid w:val="005F55E8"/>
    <w:rsid w:val="0062393D"/>
    <w:rsid w:val="0062715C"/>
    <w:rsid w:val="006347A6"/>
    <w:rsid w:val="006368B1"/>
    <w:rsid w:val="00646F4A"/>
    <w:rsid w:val="00651430"/>
    <w:rsid w:val="00653A56"/>
    <w:rsid w:val="006623D0"/>
    <w:rsid w:val="00666D9F"/>
    <w:rsid w:val="006775BB"/>
    <w:rsid w:val="00681061"/>
    <w:rsid w:val="00691934"/>
    <w:rsid w:val="006A311C"/>
    <w:rsid w:val="006B25E4"/>
    <w:rsid w:val="006B54C3"/>
    <w:rsid w:val="00701301"/>
    <w:rsid w:val="0070607D"/>
    <w:rsid w:val="007106C3"/>
    <w:rsid w:val="00710980"/>
    <w:rsid w:val="00721E83"/>
    <w:rsid w:val="00722625"/>
    <w:rsid w:val="00737250"/>
    <w:rsid w:val="00737C76"/>
    <w:rsid w:val="00743AF8"/>
    <w:rsid w:val="00745607"/>
    <w:rsid w:val="007502CE"/>
    <w:rsid w:val="0075254F"/>
    <w:rsid w:val="00753742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969A1"/>
    <w:rsid w:val="008A20F2"/>
    <w:rsid w:val="008A7FDF"/>
    <w:rsid w:val="008B40A4"/>
    <w:rsid w:val="008C0FAD"/>
    <w:rsid w:val="008E2A91"/>
    <w:rsid w:val="008F3A9F"/>
    <w:rsid w:val="00915573"/>
    <w:rsid w:val="00937971"/>
    <w:rsid w:val="009637B4"/>
    <w:rsid w:val="00964752"/>
    <w:rsid w:val="0097386D"/>
    <w:rsid w:val="009828AB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74FD"/>
    <w:rsid w:val="00A51999"/>
    <w:rsid w:val="00A60DD2"/>
    <w:rsid w:val="00A63F66"/>
    <w:rsid w:val="00A747DD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27424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2282A"/>
    <w:rsid w:val="00C23792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4BE2"/>
    <w:rsid w:val="00C8578B"/>
    <w:rsid w:val="00CA445B"/>
    <w:rsid w:val="00CB3BF3"/>
    <w:rsid w:val="00CB617F"/>
    <w:rsid w:val="00CD056A"/>
    <w:rsid w:val="00CD6573"/>
    <w:rsid w:val="00CE5AD3"/>
    <w:rsid w:val="00CF1FE5"/>
    <w:rsid w:val="00CF4C97"/>
    <w:rsid w:val="00CF6345"/>
    <w:rsid w:val="00CF7EA2"/>
    <w:rsid w:val="00D175DE"/>
    <w:rsid w:val="00D17631"/>
    <w:rsid w:val="00D21233"/>
    <w:rsid w:val="00D21EC9"/>
    <w:rsid w:val="00D22521"/>
    <w:rsid w:val="00D26720"/>
    <w:rsid w:val="00D27843"/>
    <w:rsid w:val="00D313BC"/>
    <w:rsid w:val="00D37DC6"/>
    <w:rsid w:val="00D44146"/>
    <w:rsid w:val="00D52535"/>
    <w:rsid w:val="00D61A31"/>
    <w:rsid w:val="00D7261A"/>
    <w:rsid w:val="00D75008"/>
    <w:rsid w:val="00D843C9"/>
    <w:rsid w:val="00D878FE"/>
    <w:rsid w:val="00D9222D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16422"/>
    <w:rsid w:val="00E208C8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32B0"/>
    <w:rsid w:val="00EB4DF5"/>
    <w:rsid w:val="00EB7BEA"/>
    <w:rsid w:val="00EC1449"/>
    <w:rsid w:val="00EC4269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62ECF"/>
    <w:rsid w:val="00F65327"/>
    <w:rsid w:val="00F65A68"/>
    <w:rsid w:val="00F65F2A"/>
    <w:rsid w:val="00F66841"/>
    <w:rsid w:val="00F76474"/>
    <w:rsid w:val="00F81BCA"/>
    <w:rsid w:val="00F87675"/>
    <w:rsid w:val="00F927A1"/>
    <w:rsid w:val="00F92F36"/>
    <w:rsid w:val="00FB1A9A"/>
    <w:rsid w:val="00FB3957"/>
    <w:rsid w:val="00FC3EE0"/>
    <w:rsid w:val="00FC4EE3"/>
    <w:rsid w:val="00FD394C"/>
    <w:rsid w:val="00FD3954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C3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5D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5D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5D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5D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C3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5D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5D1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5D1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5D1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6896E-EF4A-4743-9202-AC54B8A30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3087</properties:Characters>
  <properties:Lines>85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2017-08-16T12:31:00Z</dcterms:created>
  <dc:creator>Srđan Gavranić</dc:creator>
  <cp:lastModifiedBy>Srđan Gavranić</cp:lastModifiedBy>
  <cp:lastPrinted>2017-08-18T11:03:00Z</cp:lastPrinted>
  <dcterms:modified xmlns:xsi="http://www.w3.org/2001/XMLSchema-instance" xsi:type="dcterms:W3CDTF">2017-08-18T11:04:00Z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