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a861" w14:paraId="cfca861" w:rsidRDefault="00AE649C" w:rsidP="000072BF" w:rsidR="00AE649C" w:rsidRPr="000072BF">
      <w:pPr>
        <w:pStyle w:val="Naslov3"/>
        <w:spacing w:after="0"/>
        <w15:collapsed w:val="false"/>
      </w:pPr>
      <w:bookmarkStart w:name="_GoBack" w:id="0"/>
      <w:bookmarkEnd w:id="0"/>
    </w:p>
    <w:p w:rsidRDefault="000072BF" w:rsidP="000072BF" w:rsidR="00AE649C" w:rsidRPr="000072BF">
      <w:pPr>
        <w:pStyle w:val="SudNaziv"/>
      </w:pPr>
      <w:r w:rsidRPr="000072BF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072BF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072BF" w:rsidP="000072BF" w:rsidR="000072BF" w:rsidRPr="000072BF">
      <w:pPr>
        <w:spacing w:after="0"/>
        <w:ind w:left="5664"/>
        <w:jc w:val="both"/>
        <w:rPr>
          <w:rFonts w:cs="Times New Roman"/>
        </w:rPr>
      </w:pPr>
      <w:r w:rsidRPr="000072BF">
        <w:rPr>
          <w:rFonts w:cs="Times New Roman"/>
        </w:rPr>
        <w:t xml:space="preserve">         Poslovni broj: 4 St-751/16-8</w:t>
      </w:r>
    </w:p>
    <w:p w:rsidRDefault="000072BF" w:rsidP="000072BF" w:rsidR="000072BF" w:rsidRPr="000072BF">
      <w:pPr>
        <w:tabs>
          <w:tab w:pos="516" w:val="left"/>
        </w:tabs>
        <w:spacing w:after="0"/>
        <w:rPr>
          <w:rFonts w:cs="Times New Roman"/>
          <w:bCs/>
        </w:rPr>
      </w:pPr>
      <w:r w:rsidRPr="000072BF">
        <w:rPr>
          <w:rFonts w:hAnsiTheme="minorHAnsi" w:asciiTheme="minorHAnsi"/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072BF">
        <w:rPr>
          <w:rFonts w:hAnsiTheme="minorHAnsi" w:asciiTheme="minorHAnsi"/>
          <w:noProof/>
          <w:lang w:eastAsia="hr-HR"/>
        </w:rPr>
        <w:drawing>
          <wp:anchor allowOverlap="true" layoutInCell="true" locked="false" behindDoc="true" relativeHeight="251662336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072BF">
        <w:rPr>
          <w:rFonts w:cs="Times New Roman"/>
          <w:bCs/>
        </w:rPr>
        <w:tab/>
      </w:r>
    </w:p>
    <w:p w:rsidRDefault="000072BF" w:rsidP="000072BF" w:rsidR="000072BF" w:rsidRPr="000072BF">
      <w:pPr>
        <w:spacing w:after="0"/>
        <w:rPr>
          <w:rFonts w:cs="Times New Roman"/>
        </w:rPr>
      </w:pPr>
    </w:p>
    <w:p w:rsidRDefault="000072BF" w:rsidP="000072BF" w:rsidR="000072BF" w:rsidRPr="000072BF">
      <w:pPr>
        <w:spacing w:after="0"/>
        <w:ind w:firstLine="720"/>
        <w:rPr>
          <w:rFonts w:cs="Times New Roman"/>
          <w:b/>
        </w:rPr>
      </w:pPr>
    </w:p>
    <w:p w:rsidRDefault="000072BF" w:rsidP="000072BF" w:rsidR="000072BF" w:rsidRPr="000072BF">
      <w:pPr>
        <w:spacing w:after="0"/>
        <w:ind w:firstLine="720"/>
        <w:rPr>
          <w:rFonts w:cs="Times New Roman"/>
          <w:b/>
        </w:rPr>
      </w:pPr>
    </w:p>
    <w:p w:rsidRDefault="000072BF" w:rsidP="000072BF" w:rsidR="000072BF" w:rsidRPr="000072BF">
      <w:pPr>
        <w:spacing w:after="0"/>
        <w:rPr>
          <w:rFonts w:cs="Times New Roman"/>
          <w:b/>
        </w:rPr>
      </w:pPr>
      <w:r w:rsidRPr="000072BF">
        <w:rPr>
          <w:rFonts w:cs="Times New Roman"/>
          <w:b/>
        </w:rPr>
        <w:t xml:space="preserve">       REPUBLIKA HRVATSKA</w:t>
      </w:r>
    </w:p>
    <w:p w:rsidRDefault="000072BF" w:rsidP="000072BF" w:rsidR="000072BF" w:rsidRPr="000072BF">
      <w:pPr>
        <w:spacing w:after="0"/>
        <w:rPr>
          <w:rFonts w:cs="Times New Roman"/>
          <w:b/>
        </w:rPr>
      </w:pPr>
      <w:r w:rsidRPr="000072BF">
        <w:rPr>
          <w:rFonts w:cs="Times New Roman"/>
        </w:rPr>
        <w:t>TRGOVAČKI SUD U VARAŽDINU</w:t>
      </w:r>
    </w:p>
    <w:p w:rsidRDefault="000072BF" w:rsidP="000072BF" w:rsidR="000072BF" w:rsidRPr="000072BF">
      <w:pPr>
        <w:spacing w:after="0"/>
        <w:rPr>
          <w:rFonts w:cs="Times New Roman"/>
        </w:rPr>
      </w:pPr>
      <w:r w:rsidRPr="000072BF">
        <w:rPr>
          <w:rFonts w:cs="Times New Roman"/>
        </w:rPr>
        <w:t xml:space="preserve">                 Braće Radića 2</w:t>
      </w:r>
    </w:p>
    <w:p w:rsidRDefault="000072BF" w:rsidP="000072BF" w:rsidR="000072BF" w:rsidRPr="000072BF">
      <w:pPr>
        <w:spacing w:after="0"/>
        <w:jc w:val="both"/>
        <w:rPr>
          <w:rFonts w:cs="Times New Roman"/>
          <w:lang w:val="pt-BR"/>
        </w:rPr>
      </w:pPr>
    </w:p>
    <w:p w:rsidRDefault="000072BF" w:rsidP="000072BF" w:rsidR="000072BF" w:rsidRPr="000072BF">
      <w:pPr>
        <w:spacing w:after="0"/>
        <w:jc w:val="both"/>
        <w:rPr>
          <w:rFonts w:cs="Times New Roman"/>
        </w:rPr>
      </w:pPr>
      <w:r w:rsidRPr="000072BF">
        <w:rPr>
          <w:rFonts w:cs="Times New Roman"/>
        </w:rPr>
        <w:tab/>
      </w:r>
      <w:r w:rsidRPr="000072BF">
        <w:rPr>
          <w:rFonts w:cs="Times New Roman"/>
        </w:rPr>
        <w:tab/>
      </w:r>
      <w:r w:rsidRPr="000072BF">
        <w:rPr>
          <w:rFonts w:cs="Times New Roman"/>
        </w:rPr>
        <w:tab/>
      </w:r>
      <w:r w:rsidRPr="000072BF">
        <w:rPr>
          <w:rFonts w:cs="Times New Roman"/>
        </w:rPr>
        <w:tab/>
      </w:r>
      <w:r w:rsidRPr="000072BF">
        <w:rPr>
          <w:rFonts w:cs="Times New Roman"/>
        </w:rPr>
        <w:tab/>
        <w:t xml:space="preserve">    </w:t>
      </w:r>
    </w:p>
    <w:p w:rsidRDefault="000072BF" w:rsidP="000072BF" w:rsidR="000072BF" w:rsidRPr="000072BF">
      <w:pPr>
        <w:spacing w:after="0"/>
        <w:jc w:val="center"/>
        <w:rPr>
          <w:rFonts w:cs="Times New Roman"/>
        </w:rPr>
      </w:pPr>
      <w:r w:rsidRPr="000072BF">
        <w:rPr>
          <w:rFonts w:cs="Times New Roman"/>
        </w:rPr>
        <w:t>R E P U B L I K A    H R V A T S K A</w:t>
      </w:r>
    </w:p>
    <w:p w:rsidRDefault="000072BF" w:rsidP="000072BF" w:rsidR="000072BF" w:rsidRPr="000072BF">
      <w:pPr>
        <w:spacing w:after="0"/>
        <w:jc w:val="both"/>
        <w:rPr>
          <w:rFonts w:cs="Times New Roman"/>
        </w:rPr>
      </w:pPr>
    </w:p>
    <w:p w:rsidRDefault="000072BF" w:rsidP="000072BF" w:rsidR="000072BF" w:rsidRPr="000072BF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0072BF">
        <w:rPr>
          <w:b w:val="false"/>
          <w:sz w:val="24"/>
          <w:szCs w:val="24"/>
        </w:rPr>
        <w:t>R J E Š E NJ E</w:t>
      </w:r>
    </w:p>
    <w:p w:rsidRDefault="000072BF" w:rsidP="000072BF" w:rsidR="000072BF" w:rsidRPr="000072BF">
      <w:pPr>
        <w:spacing w:after="0"/>
        <w:rPr>
          <w:lang w:eastAsia="hr-HR"/>
        </w:rPr>
      </w:pPr>
    </w:p>
    <w:p w:rsidRDefault="000072BF" w:rsidP="000072BF" w:rsidR="000072BF" w:rsidRPr="000072BF">
      <w:pPr>
        <w:spacing w:after="0"/>
        <w:jc w:val="both"/>
        <w:rPr>
          <w:rFonts w:cs="Times New Roman"/>
        </w:rPr>
      </w:pPr>
    </w:p>
    <w:p w:rsidRDefault="000072BF" w:rsidP="000072BF" w:rsidR="000072BF" w:rsidRPr="000072BF">
      <w:pPr>
        <w:tabs>
          <w:tab w:pos="516" w:val="left"/>
        </w:tabs>
        <w:spacing w:after="0"/>
        <w:jc w:val="both"/>
        <w:rPr>
          <w:rFonts w:cs="Times New Roman"/>
        </w:rPr>
      </w:pPr>
      <w:r w:rsidRPr="000072BF">
        <w:rPr>
          <w:rFonts w:cs="Times New Roman"/>
        </w:rPr>
        <w:tab/>
      </w:r>
      <w:r w:rsidRPr="000072BF">
        <w:rPr>
          <w:rFonts w:cs="Times New Roman"/>
        </w:rPr>
        <w:tab/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GALVANSKO-TERMIČKA ZAŠTITA HORVAT d.o.o., OIB: 52809747927 sa sjedištem u Nikole Zrinskog 11, </w:t>
      </w:r>
      <w:proofErr w:type="spellStart"/>
      <w:r w:rsidRPr="000072BF">
        <w:rPr>
          <w:rFonts w:cs="Times New Roman"/>
        </w:rPr>
        <w:t>Kotoriba</w:t>
      </w:r>
      <w:proofErr w:type="spellEnd"/>
      <w:r w:rsidRPr="000072BF">
        <w:rPr>
          <w:rFonts w:cs="Times New Roman"/>
        </w:rPr>
        <w:t>, za otvaranje stečajnoga postupka, 12. rujna 2016.</w:t>
      </w:r>
    </w:p>
    <w:p w:rsidRDefault="000072BF" w:rsidP="000072BF" w:rsidR="000072BF" w:rsidRPr="000072BF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0072BF" w:rsidP="000072BF" w:rsidR="000072BF" w:rsidRPr="000072BF">
      <w:pPr>
        <w:spacing w:after="0"/>
        <w:jc w:val="center"/>
        <w:rPr>
          <w:rFonts w:cs="Times New Roman"/>
          <w:b/>
        </w:rPr>
      </w:pPr>
      <w:r w:rsidRPr="000072BF">
        <w:rPr>
          <w:rFonts w:cs="Times New Roman"/>
          <w:b/>
        </w:rPr>
        <w:t>r j e š i o    j e</w:t>
      </w:r>
    </w:p>
    <w:p w:rsidRDefault="000072BF" w:rsidP="000072BF" w:rsidR="000072BF" w:rsidRPr="000072BF">
      <w:pPr>
        <w:spacing w:after="0"/>
        <w:jc w:val="both"/>
        <w:rPr>
          <w:rFonts w:cs="Times New Roman"/>
        </w:rPr>
      </w:pPr>
    </w:p>
    <w:p w:rsidRDefault="000072BF" w:rsidP="000072BF" w:rsidR="000072BF" w:rsidRPr="000072BF">
      <w:pPr>
        <w:spacing w:after="0"/>
        <w:ind w:firstLine="708"/>
        <w:jc w:val="both"/>
        <w:rPr>
          <w:rFonts w:cs="Times New Roman"/>
        </w:rPr>
      </w:pPr>
      <w:r w:rsidRPr="000072BF">
        <w:rPr>
          <w:rFonts w:cs="Times New Roman"/>
        </w:rPr>
        <w:t xml:space="preserve">1. Pozivaju se osobe koje imaju pravni interes za provedbom stečajnog postupka nad dužnikom GALVANSKO-TERMIČKA ZAŠTITA HORVAT d.o.o., OIB: 52809747927 sa sjedištem u Nikole Zrinskog 11, </w:t>
      </w:r>
      <w:proofErr w:type="spellStart"/>
      <w:r w:rsidRPr="000072BF">
        <w:rPr>
          <w:rFonts w:cs="Times New Roman"/>
        </w:rPr>
        <w:t>Kotoriba</w:t>
      </w:r>
      <w:proofErr w:type="spellEnd"/>
      <w:r w:rsidRPr="000072BF">
        <w:rPr>
          <w:rFonts w:cs="Times New Roman"/>
        </w:rPr>
        <w:t>, da u roku od 15 dana od dana objave oglasa na mrežnoj stranici e-Oglasna ploča suda na žiro-račun ovog suda otvoren kod Hrvatske poštanske banke broj: HR4023900011300002754, p</w:t>
      </w:r>
      <w:r w:rsidRPr="000072BF">
        <w:rPr>
          <w:rStyle w:val="Naglaeno"/>
          <w:rFonts w:cs="Times New Roman"/>
          <w:color w:val="000000"/>
        </w:rPr>
        <w:t>oziv na broj odobrenja:</w:t>
      </w:r>
      <w:r w:rsidRPr="000072BF">
        <w:rPr>
          <w:rFonts w:cs="Times New Roman"/>
          <w:color w:val="000000"/>
        </w:rPr>
        <w:t xml:space="preserve">  </w:t>
      </w:r>
      <w:r w:rsidRPr="000072BF">
        <w:rPr>
          <w:rFonts w:cs="Times New Roman"/>
        </w:rPr>
        <w:t>22075116, iznos od 8.000,00 kn na ime predujmljivanja troškova prethodnog i otvorenog stečajnog postupka.</w:t>
      </w:r>
    </w:p>
    <w:p w:rsidRDefault="000072BF" w:rsidP="000072BF" w:rsidR="000072BF" w:rsidRPr="000072BF">
      <w:pPr>
        <w:spacing w:after="0"/>
        <w:jc w:val="both"/>
        <w:rPr>
          <w:rFonts w:cs="Times New Roman"/>
        </w:rPr>
      </w:pPr>
    </w:p>
    <w:p w:rsidRDefault="000072BF" w:rsidP="000072BF" w:rsidR="000072BF" w:rsidRPr="000072BF">
      <w:pPr>
        <w:spacing w:after="0"/>
        <w:ind w:firstLine="708"/>
        <w:jc w:val="both"/>
        <w:rPr>
          <w:rFonts w:cs="Times New Roman"/>
        </w:rPr>
      </w:pPr>
      <w:r w:rsidRPr="000072BF"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0072BF" w:rsidP="000072BF" w:rsidR="000072BF" w:rsidRPr="000072BF">
      <w:pPr>
        <w:spacing w:after="0"/>
        <w:ind w:firstLine="708"/>
        <w:jc w:val="both"/>
        <w:rPr>
          <w:rFonts w:cs="Times New Roman"/>
        </w:rPr>
      </w:pPr>
    </w:p>
    <w:p w:rsidRDefault="000072BF" w:rsidP="000072BF" w:rsidR="000072BF" w:rsidRPr="000072BF">
      <w:pPr>
        <w:spacing w:after="0"/>
        <w:jc w:val="center"/>
        <w:rPr>
          <w:rFonts w:cs="Times New Roman"/>
        </w:rPr>
      </w:pPr>
      <w:r w:rsidRPr="000072BF">
        <w:rPr>
          <w:rFonts w:cs="Times New Roman"/>
        </w:rPr>
        <w:t>U Varaždinu, 12. rujna 2016.</w:t>
      </w:r>
    </w:p>
    <w:p w:rsidRDefault="000072BF" w:rsidP="000072BF" w:rsidR="000072BF" w:rsidRPr="000072BF">
      <w:pPr>
        <w:spacing w:after="0"/>
        <w:jc w:val="center"/>
        <w:rPr>
          <w:rFonts w:cs="Times New Roman"/>
        </w:rPr>
      </w:pPr>
    </w:p>
    <w:p w:rsidRDefault="000072BF" w:rsidP="000072BF" w:rsidR="000072BF" w:rsidRPr="000072BF">
      <w:pPr>
        <w:spacing w:after="0"/>
        <w:jc w:val="both"/>
        <w:rPr>
          <w:rFonts w:cs="Times New Roman"/>
        </w:rPr>
      </w:pPr>
      <w:r w:rsidRPr="000072BF">
        <w:rPr>
          <w:rFonts w:cs="Times New Roman"/>
        </w:rPr>
        <w:t xml:space="preserve">                       </w:t>
      </w:r>
      <w:r w:rsidRPr="000072BF">
        <w:rPr>
          <w:rFonts w:cs="Times New Roman"/>
        </w:rPr>
        <w:tab/>
      </w:r>
      <w:r w:rsidRPr="000072BF">
        <w:rPr>
          <w:rFonts w:cs="Times New Roman"/>
        </w:rPr>
        <w:tab/>
      </w:r>
      <w:r w:rsidRPr="000072BF">
        <w:rPr>
          <w:rFonts w:cs="Times New Roman"/>
        </w:rPr>
        <w:tab/>
      </w:r>
      <w:r w:rsidRPr="000072BF">
        <w:rPr>
          <w:rFonts w:cs="Times New Roman"/>
        </w:rPr>
        <w:tab/>
      </w:r>
      <w:r w:rsidRPr="000072BF">
        <w:rPr>
          <w:rFonts w:cs="Times New Roman"/>
        </w:rPr>
        <w:tab/>
      </w:r>
      <w:r w:rsidRPr="000072BF">
        <w:rPr>
          <w:rFonts w:cs="Times New Roman"/>
        </w:rPr>
        <w:tab/>
      </w:r>
      <w:r w:rsidRPr="000072BF">
        <w:rPr>
          <w:rFonts w:cs="Times New Roman"/>
        </w:rPr>
        <w:tab/>
        <w:t xml:space="preserve">      STEČAJNI SUDAC:</w:t>
      </w:r>
    </w:p>
    <w:p w:rsidRDefault="000072BF" w:rsidP="000072BF" w:rsidR="000072BF" w:rsidRPr="000072BF">
      <w:pPr>
        <w:spacing w:after="0"/>
        <w:jc w:val="both"/>
        <w:rPr>
          <w:rFonts w:cs="Times New Roman"/>
        </w:rPr>
      </w:pPr>
    </w:p>
    <w:p w:rsidRDefault="000072BF" w:rsidP="000072BF" w:rsidR="000072BF" w:rsidRPr="000072BF">
      <w:pPr>
        <w:spacing w:after="0"/>
        <w:ind w:firstLine="708" w:left="4956"/>
        <w:jc w:val="both"/>
        <w:rPr>
          <w:rFonts w:cs="Times New Roman"/>
        </w:rPr>
      </w:pPr>
      <w:r w:rsidRPr="000072BF">
        <w:rPr>
          <w:rFonts w:cs="Times New Roman"/>
        </w:rPr>
        <w:t xml:space="preserve">       Iris Hatvalić Nemec</w:t>
      </w:r>
    </w:p>
    <w:p w:rsidRDefault="000072BF" w:rsidP="000072BF" w:rsidR="000072BF" w:rsidRPr="000072BF">
      <w:pPr>
        <w:spacing w:after="0"/>
        <w:jc w:val="both"/>
        <w:rPr>
          <w:rFonts w:cs="Times New Roman"/>
        </w:rPr>
      </w:pPr>
    </w:p>
    <w:p w:rsidRDefault="000072BF" w:rsidP="000072BF" w:rsidR="000072BF" w:rsidRPr="000072BF">
      <w:pPr>
        <w:spacing w:after="0"/>
        <w:jc w:val="both"/>
        <w:rPr>
          <w:rFonts w:cs="Times New Roman"/>
        </w:rPr>
      </w:pPr>
      <w:r w:rsidRPr="000072BF">
        <w:rPr>
          <w:rFonts w:cs="Times New Roman"/>
        </w:rPr>
        <w:t>UPUTA O PRAVNOM LIJEKU:</w:t>
      </w:r>
    </w:p>
    <w:p w:rsidRDefault="000072BF" w:rsidP="000072BF" w:rsidR="000072BF" w:rsidRPr="000072BF">
      <w:pPr>
        <w:spacing w:after="0"/>
        <w:jc w:val="both"/>
        <w:rPr>
          <w:rFonts w:cs="Times New Roman"/>
        </w:rPr>
      </w:pPr>
    </w:p>
    <w:p w:rsidRDefault="000072BF" w:rsidP="000072BF" w:rsidR="000072BF" w:rsidRPr="000072BF">
      <w:pPr>
        <w:spacing w:after="0"/>
        <w:jc w:val="both"/>
        <w:rPr>
          <w:rFonts w:cs="Times New Roman"/>
        </w:rPr>
      </w:pPr>
      <w:r w:rsidRPr="000072BF">
        <w:rPr>
          <w:rFonts w:cs="Times New Roman"/>
        </w:rPr>
        <w:t>Protiv ovog rješenja posebna žalba nije dopuštena.</w:t>
      </w:r>
    </w:p>
    <w:p w:rsidRDefault="000072BF" w:rsidP="000072BF" w:rsidR="000072BF" w:rsidRPr="000072BF">
      <w:pPr>
        <w:spacing w:after="0"/>
        <w:jc w:val="both"/>
        <w:rPr>
          <w:rFonts w:cs="Times New Roman"/>
        </w:rPr>
      </w:pPr>
    </w:p>
    <w:p w:rsidRDefault="000072BF" w:rsidP="000072BF" w:rsidR="000072BF" w:rsidRPr="000072BF">
      <w:pPr>
        <w:spacing w:after="0"/>
        <w:jc w:val="both"/>
        <w:rPr>
          <w:rFonts w:cs="Times New Roman"/>
        </w:rPr>
      </w:pPr>
      <w:r w:rsidRPr="000072BF">
        <w:rPr>
          <w:rFonts w:cs="Times New Roman"/>
        </w:rPr>
        <w:t xml:space="preserve">DNA: </w:t>
      </w:r>
    </w:p>
    <w:p w:rsidRDefault="000072BF" w:rsidP="000072BF" w:rsidR="000072BF" w:rsidRPr="000072B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072BF">
        <w:rPr>
          <w:rFonts w:cs="Times New Roman"/>
        </w:rPr>
        <w:t>e-oglasna ploča suda</w:t>
      </w:r>
    </w:p>
    <w:p w:rsidRDefault="000072BF" w:rsidP="000072BF" w:rsidR="000072BF" w:rsidRPr="000072BF">
      <w:pPr>
        <w:spacing w:after="0"/>
        <w:rPr>
          <w:rFonts w:hAnsiTheme="minorHAnsi" w:asciiTheme="minorHAnsi"/>
        </w:rPr>
      </w:pPr>
    </w:p>
    <w:p w:rsidRDefault="00CB0EA4" w:rsidP="000072BF" w:rsidR="00CB0EA4" w:rsidRPr="000072BF">
      <w:pPr>
        <w:pStyle w:val="Naslovdokumenta"/>
        <w:spacing w:after="0"/>
      </w:pPr>
    </w:p>
    <w:p w:rsidRDefault="0071688E" w:rsidP="000072BF" w:rsidR="0071688E" w:rsidRPr="000072BF">
      <w:pPr>
        <w:pStyle w:val="Poetniodjeljak"/>
        <w:spacing w:after="0"/>
      </w:pPr>
    </w:p>
    <w:p w:rsidRDefault="00A21F0D" w:rsidP="000072BF" w:rsidR="00A21F0D" w:rsidRPr="000072BF">
      <w:pPr>
        <w:pStyle w:val="NormaleSPIS"/>
        <w:spacing w:after="0"/>
        <w:rPr>
          <w:noProof/>
        </w:rPr>
      </w:pPr>
    </w:p>
    <w:p w:rsidRDefault="00DA0242" w:rsidP="000072BF" w:rsidR="00DA0242" w:rsidRPr="000072BF">
      <w:pPr>
        <w:pStyle w:val="ZapisniarPotpis"/>
        <w:spacing w:after="0"/>
      </w:pPr>
    </w:p>
    <w:sectPr w:rsidSect="0032366B" w:rsidR="00DA0242" w:rsidRPr="000072BF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72BF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731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St-751/2016-8</izvorni_sadrzaj>
    <derivirana_varijabla naziv="DomainObject.Oznaka_1">St-751/2016-8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29.2.2016</izvorni_sadrzaj>
    <derivirana_varijabla naziv="DomainObject.Predmet.Opis_1">Prijedlog za otvaranje st. postupka 29.2.2016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St-751/2016</izvorni_sadrzaj>
    <derivirana_varijabla naziv="DomainObject.Predmet.OznakaBroj_1">St-751/2016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GALVANSKO-TERMIČKA ZAŠTITA HORVAT društvo s ograničenom odgovornošću za proizvodnju i usluge zastupanog po punomoćniku Ivan Horvat</izvorni_sadrzaj>
    <derivirana_varijabla naziv="DomainObject.Predmet.ProtustrankaFormated_1">  GALVANSKO-TERMIČKA ZAŠTITA HORVAT društvo s ograničenom odgovornošću za proizvodnju i usluge zastupanog po punomoćniku Ivan Horvat</derivirana_varijabla>
  </DomainObject.Predmet.ProtustrankaFormated>
  <DomainObject.Predmet.ProtustrankaFormatedOIB>
    <izvorni_sadrzaj>  GALVANSKO-TERMIČKA ZAŠTITA HORVAT društvo s ograničenom odgovornošću za proizvodnju i usluge, OIB 52809747927 zastupanog po punomoćniku Ivan Horvat</izvorni_sadrzaj>
    <derivirana_varijabla naziv="DomainObject.Predmet.ProtustrankaFormatedOIB_1">  GALVANSKO-TERMIČKA ZAŠTITA HORVAT društvo s ograničenom odgovornošću za proizvodnju i usluge, OIB 52809747927 zastupanog po punomoćniku Ivan Horvat</derivirana_varijabla>
  </DomainObject.Predmet.ProtustrankaFormatedOIB>
  <DomainObject.Predmet.ProtustrankaFormatedWithAdress>
    <izvorni_sadrzaj> GALVANSKO-TERMIČKA ZAŠTITA HORVAT društvo s ograničenom odgovornošću za proizvodnju i usluge, Nikole Zrinskog 11, 40320 Kotoriba zastupanog po punomoćniku Ivan Horvat</izvorni_sadrzaj>
    <derivirana_varijabla naziv="DomainObject.Predmet.ProtustrankaFormatedWithAdress_1"> GALVANSKO-TERMIČKA ZAŠTITA HORVAT društvo s ograničenom odgovornošću za proizvodnju i usluge, Nikole Zrinskog 11, 40320 Kotoriba zastupanog po punomoćniku Ivan Horvat</derivirana_varijabla>
  </DomainObject.Predmet.ProtustrankaFormatedWithAdress>
  <DomainObject.Predmet.ProtustrankaFormatedWithAdressOIB>
    <izvorni_sadrzaj> GALVANSKO-TERMIČKA ZAŠTITA HORVAT društvo s ograničenom odgovornošću za proizvodnju i usluge, OIB 52809747927, Nikole Zrinskog 11, 40320 Kotoriba zastupanog po punomoćniku Ivan Horvat</izvorni_sadrzaj>
    <derivirana_varijabla naziv="DomainObject.Predmet.ProtustrankaFormatedWithAdressOIB_1"> GALVANSKO-TERMIČKA ZAŠTITA HORVAT društvo s ograničenom odgovornošću za proizvodnju i usluge, OIB 52809747927, Nikole Zrinskog 11, 40320 Kotoriba zastupanog po punomoćniku Ivan Horvat</derivirana_varijabla>
  </DomainObject.Predmet.ProtustrankaFormatedWithAdressOIB>
  <DomainObject.Predmet.ProtustrankaWithAdress>
    <izvorni_sadrzaj>GALVANSKO-TERMIČKA ZAŠTITA HORVAT društvo s ograničenom odgovornošću za proizvodnju i usluge Nikole Zrinskog 11, 40320 Kotoriba</izvorni_sadrzaj>
    <derivirana_varijabla naziv="DomainObject.Predmet.ProtustrankaWithAdress_1">GALVANSKO-TERMIČKA ZAŠTITA HORVAT društvo s ograničenom odgovornošću za proizvodnju i usluge Nikole Zrinskog 11, 40320 Kotoriba</derivirana_varijabla>
  </DomainObject.Predmet.ProtustrankaWithAdress>
  <DomainObject.Predmet.ProtustrankaWithAdressOIB>
    <izvorni_sadrzaj>GALVANSKO-TERMIČKA ZAŠTITA HORVAT društvo s ograničenom odgovornošću za proizvodnju i usluge, OIB 52809747927, Nikole Zrinskog 11, 40320 Kotoriba</izvorni_sadrzaj>
    <derivirana_varijabla naziv="DomainObject.Predmet.ProtustrankaWithAdressOIB_1">GALVANSKO-TERMIČKA ZAŠTITA HORVAT društvo s ograničenom odgovornošću za proizvodnju i usluge, OIB 52809747927, Nikole Zrinskog 11, 40320 Kotoriba</derivirana_varijabla>
  </DomainObject.Predmet.ProtustrankaWithAdressOIB>
  <DomainObject.Predmet.ProtustrankaNazivFormated>
    <izvorni_sadrzaj>GALVANSKO-TERMIČKA ZAŠTITA HORVAT društvo s ograničenom odgovornošću za proizvodnju i usluge</izvorni_sadrzaj>
    <derivirana_varijabla naziv="DomainObject.Predmet.ProtustrankaNazivFormated_1">GALVANSKO-TERMIČKA ZAŠTITA HORVAT društvo s ograničenom odgovornošću za proizvodnju i usluge</derivirana_varijabla>
  </DomainObject.Predmet.ProtustrankaNazivFormated>
  <DomainObject.Predmet.ProtustrankaNazivFormatedOIB>
    <izvorni_sadrzaj>GALVANSKO-TERMIČKA ZAŠTITA HORVAT društvo s ograničenom odgovornošću za proizvodnju i usluge, OIB 52809747927</izvorni_sadrzaj>
    <derivirana_varijabla naziv="DomainObject.Predmet.ProtustrankaNazivFormatedOIB_1">GALVANSKO-TERMIČKA ZAŠTITA HORVAT društvo s ograničenom odgovornošću za proizvodnju i usluge, OIB 52809747927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odvjetnštvo u Varaždinu</izvorni_sadrzaj>
    <derivirana_varijabla naziv="DomainObject.Predmet.StrankaFormated_1">  RH MINISTARSTVO FINANCIJA - POREZNA UPRAVA, Područni ured sjeverna Hrvatska zastupanog po punomoćniku Županijsko državno odvjetnštvo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odvjetnštvo u Varaždinu</izvorni_sadrzaj>
    <derivirana_varijabla naziv="DomainObject.Predmet.StrankaFormatedOIB_1">  RH MINISTARSTVO FINANCIJA - POREZNA UPRAVA, Područni ured sjeverna Hrvatska, OIB 18683136487 zastupanog po punomoćniku Županijsko državno odvjetnštvo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199495.18</izvorni_sadrzaj>
    <derivirana_varijabla naziv="DomainObject.Predmet.TrenutnaVrijednost_1">199495.18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odvjetnštvo u Varaždinu</item>
    </izvorni_sadrzaj>
    <derivirana_varijabla naziv="DomainObject.Predmet.StrankaListFormated_1">
      <item>RH MINISTARSTVO FINANCIJA - POREZNA UPRAVA, Područni ured sjeverna Hrvatska zastupanog po punomoćniku Županijsko državno odvjetnštvo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GALVANSKO-TERMIČKA ZAŠTITA HORVAT društvo s ograničenom odgovornošću za proizvodnju i usluge zastupanog po punomoćniku Ivan Horvat</item>
    </izvorni_sadrzaj>
    <derivirana_varijabla naziv="DomainObject.Predmet.ProtuStrankaListFormated_1">
      <item>GALVANSKO-TERMIČKA ZAŠTITA HORVAT društvo s ograničenom odgovornošću za proizvodnju i usluge zastupanog po punomoćniku Ivan Horvat</item>
    </derivirana_varijabla>
  </DomainObject.Predmet.ProtuStrankaListFormated>
  <DomainObject.Predmet.ProtuStrankaListFormatedOIB>
    <izvorni_sadrzaj>
      <item>GALVANSKO-TERMIČKA ZAŠTITA HORVAT društvo s ograničenom odgovornošću za proizvodnju i usluge, OIB 52809747927 zastupanog po punomoćniku Ivan Horvat</item>
    </izvorni_sadrzaj>
    <derivirana_varijabla naziv="DomainObject.Predmet.ProtuStrankaListFormatedOIB_1">
      <item>GALVANSKO-TERMIČKA ZAŠTITA HORVAT društvo s ograničenom odgovornošću za proizvodnju i usluge, OIB 52809747927 zastupanog po punomoćniku Ivan Horvat</item>
    </derivirana_varijabla>
  </DomainObject.Predmet.ProtuStrankaListFormatedOIB>
  <DomainObject.Predmet.ProtuStrankaListFormatedWithAdress>
    <izvorni_sadrzaj>
      <item>GALVANSKO-TERMIČKA ZAŠTITA HORVAT društvo s ograničenom odgovornošću za proizvodnju i usluge, Nikole Zrinskog 11, 40320 Kotoriba zastupanog po punomoćniku Ivan Horvat</item>
    </izvorni_sadrzaj>
    <derivirana_varijabla naziv="DomainObject.Predmet.ProtuStrankaListFormatedWithAdress_1">
      <item>GALVANSKO-TERMIČKA ZAŠTITA HORVAT društvo s ograničenom odgovornošću za proizvodnju i usluge, Nikole Zrinskog 11, 40320 Kotoriba zastupanog po punomoćniku Ivan Horvat</item>
    </derivirana_varijabla>
  </DomainObject.Predmet.ProtuStrankaListFormatedWithAdress>
  <DomainObject.Predmet.ProtuStrankaListFormatedWithAdressOIB>
    <izvorni_sadrzaj>
      <item>GALVANSKO-TERMIČKA ZAŠTITA HORVAT društvo s ograničenom odgovornošću za proizvodnju i usluge, OIB 52809747927, Nikole Zrinskog 11, 40320 Kotoriba zastupanog po punomoćniku Ivan Horvat</item>
    </izvorni_sadrzaj>
    <derivirana_varijabla naziv="DomainObject.Predmet.ProtuStrankaListFormatedWithAdressOIB_1">
      <item>GALVANSKO-TERMIČKA ZAŠTITA HORVAT društvo s ograničenom odgovornošću za proizvodnju i usluge, OIB 52809747927, Nikole Zrinskog 11, 40320 Kotoriba zastupanog po punomoćniku Ivan Horvat</item>
    </derivirana_varijabla>
  </DomainObject.Predmet.ProtuStrankaListFormatedWithAdressOIB>
  <DomainObject.Predmet.ProtuStrankaListNazivFormated>
    <izvorni_sadrzaj>
      <item>GALVANSKO-TERMIČKA ZAŠTITA HORVAT društvo s ograničenom odgovornošću za proizvodnju i usluge</item>
    </izvorni_sadrzaj>
    <derivirana_varijabla naziv="DomainObject.Predmet.ProtuStrankaListNazivFormated_1">
      <item>GALVANSKO-TERMIČKA ZAŠTITA HORVAT društvo s ograničenom odgovornošću za proizvodnju i usluge</item>
    </derivirana_varijabla>
  </DomainObject.Predmet.ProtuStrankaListNazivFormated>
  <DomainObject.Predmet.ProtuStrankaListNazivFormatedOIB>
    <izvorni_sadrzaj>
      <item>GALVANSKO-TERMIČKA ZAŠTITA HORVAT društvo s ograničenom odgovornošću za proizvodnju i usluge, OIB 52809747927</item>
    </izvorni_sadrzaj>
    <derivirana_varijabla naziv="DomainObject.Predmet.ProtuStrankaListNazivFormatedOIB_1">
      <item>GALVANSKO-TERMIČKA ZAŠTITA HORVAT društvo s ograničenom odgovornošću za proizvodnju i usluge, OIB 52809747927</item>
    </derivirana_varijabla>
  </DomainObject.Predmet.ProtuStrankaListNazivFormatedOIB>
  <DomainObject.Predmet.OstaliListFormated>
    <izvorni_sadrzaj>
      <item>Županijsko državno odvjetnštvo u Varaždinu punomoćnik sudionika u postupku RH MINISTARSTVO FINANCIJA - POREZNA UPRAVA, Područni ured sjeverna Hrvatska</item>
      <item>Ivan Horvat punomoćnik sudionika u postupku GALVANSKO-TERMIČKA ZAŠTITA HORVAT društvo s ograničenom odgovornošću za proizvodnju i usluge</item>
    </izvorni_sadrzaj>
    <derivirana_varijabla naziv="DomainObject.Predmet.OstaliListFormated_1">
      <item>Županijsko državno odvjetnštvo u Varaždinu punomoćnik sudionika u postupku RH MINISTARSTVO FINANCIJA - POREZNA UPRAVA, Područni ured sjeverna Hrvatska</item>
      <item>Ivan Horvat punomoćnik sudionika u postupku GALVANSKO-TERMIČKA ZAŠTITA HORVAT društvo s ograničenom odgovornošću za proizvodnju i usluge</item>
    </derivirana_varijabla>
  </DomainObject.Predmet.OstaliListFormated>
  <DomainObject.Predmet.OstaliListFormatedOIB>
    <izvorni_sadrzaj>
      <item>Županijsko državno odvjetnštvo u Varaždinu punomoćnik sudionika u postupku RH MINISTARSTVO FINANCIJA - POREZNA UPRAVA, Područni ured sjeverna Hrvatska</item>
      <item>Ivan Horvat punomoćnik sudionika u postupku GALVANSKO-TERMIČKA ZAŠTITA HORVAT društvo s ograničenom odgovornošću za proizvodnju i usluge</item>
    </izvorni_sadrzaj>
    <derivirana_varijabla naziv="DomainObject.Predmet.OstaliListFormatedOIB_1">
      <item>Županijsko državno odvjetnštvo u Varaždinu punomoćnik sudionika u postupku RH MINISTARSTVO FINANCIJA - POREZNA UPRAVA, Područni ured sjeverna Hrvatska</item>
      <item>Ivan Horvat punomoćnik sudionika u postupku GALVANSKO-TERMIČKA ZAŠTITA HORVAT društvo s ograničenom odgovornošću za proizvodnju i usluge</item>
    </derivirana_varijabla>
  </DomainObject.Predmet.OstaliListFormatedOIB>
  <DomainObject.Predmet.OstaliListFormatedWithAdress>
    <izvorni_sadrzaj>
      <item>Županijsko državno odvjetnštvo u Varaždinu punomoćnik sudionika u postupku RH MINISTARSTVO FINANCIJA - POREZNA UPRAVA, Područni ured sjeverna Hrvatska</item>
      <item>Ivan Horvat, Nikole Zrinskog 11, 40320 Kotoriba punomoćnik sudionika u postupku GALVANSKO-TERMIČKA ZAŠTITA HORVAT društvo s ograničenom odgovornošću za proizvodnju i usluge</item>
    </izvorni_sadrzaj>
    <derivirana_varijabla naziv="DomainObject.Predmet.OstaliListFormatedWithAdress_1">
      <item>Županijsko državno odvjetnštvo u Varaždinu punomoćnik sudionika u postupku RH MINISTARSTVO FINANCIJA - POREZNA UPRAVA, Područni ured sjeverna Hrvatska</item>
      <item>Ivan Horvat, Nikole Zrinskog 11, 40320 Kotoriba punomoćnik sudionika u postupku GALVANSKO-TERMIČKA ZAŠTITA HORVAT društvo s ograničenom odgovornošću za proizvodnju i usluge</item>
    </derivirana_varijabla>
  </DomainObject.Predmet.OstaliListFormatedWithAdress>
  <DomainObject.Predmet.OstaliListFormatedWithAdressOIB>
    <izvorni_sadrzaj>
      <item>Županijsko državno odvjetnštvo u Varaždinu punomoćnik sudionika u postupku RH MINISTARSTVO FINANCIJA - POREZNA UPRAVA, Područni ured sjeverna Hrvatska</item>
      <item>Ivan Horvat, Nikole Zrinskog 11, 40320 Kotoriba punomoćnik sudionika u postupku GALVANSKO-TERMIČKA ZAŠTITA HORVAT društvo s ograničenom odgovornošću za proizvodnju i usluge</item>
    </izvorni_sadrzaj>
    <derivirana_varijabla naziv="DomainObject.Predmet.OstaliListFormatedWithAdressOIB_1">
      <item>Županijsko državno odvjetnštvo u Varaždinu punomoćnik sudionika u postupku RH MINISTARSTVO FINANCIJA - POREZNA UPRAVA, Područni ured sjeverna Hrvatska</item>
      <item>Ivan Horvat, Nikole Zrinskog 11, 40320 Kotoriba punomoćnik sudionika u postupku GALVANSKO-TERMIČKA ZAŠTITA HORVAT društvo s ograničenom odgovornošću za proizvodnju i usluge</item>
    </derivirana_varijabla>
  </DomainObject.Predmet.OstaliListFormatedWithAdressOIB>
  <DomainObject.Predmet.OstaliListNazivFormated>
    <izvorni_sadrzaj>
      <item>Županijsko državno odvjetnštvo u Varaždinu</item>
      <item>Ivan Horvat</item>
    </izvorni_sadrzaj>
    <derivirana_varijabla naziv="DomainObject.Predmet.OstaliListNazivFormated_1">
      <item>Županijsko državno odvjetnštvo u Varaždinu</item>
      <item>Ivan Horvat</item>
    </derivirana_varijabla>
  </DomainObject.Predmet.OstaliListNazivFormated>
  <DomainObject.Predmet.OstaliListNazivFormatedOIB>
    <izvorni_sadrzaj>
      <item>Županijsko državno odvjetnštvo u Varaždinu</item>
      <item>Ivan Horvat</item>
    </izvorni_sadrzaj>
    <derivirana_varijabla naziv="DomainObject.Predmet.OstaliListNazivFormatedOIB_1">
      <item>Županijsko državno odvjetnštvo u Varaždinu</item>
      <item>Ivan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St-751/2016-8</izvorni_sadrzaj>
    <derivirana_varijabla naziv="DomainObject.PoslovniBrojDokumenta_1">St-751/2016-8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GALVANSKO-TERMIČKA ZAŠTITA HORVAT društvo s ograničenom odgovornošću za proizvodnju i usluge</izvorni_sadrzaj>
    <derivirana_varijabla naziv="DomainObject.Predmet.ProtustrankaIDrugi_1">GALVANSKO-TERMIČKA ZAŠTITA HORVAT društvo s ograničenom odgovornošću za proizvodnju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GALVANSKO-TERMIČKA ZAŠTITA HORVAT društvo s ograničenom odgovornošću za proizvodnju i usluge, OIB 52809747927, Nikole Zrinskog 11, 40320 Kotoriba</izvorni_sadrzaj>
    <derivirana_varijabla naziv="DomainObject.Predmet.ProtustrankaIDrugiAdressOIB_1">GALVANSKO-TERMIČKA ZAŠTITA HORVAT društvo s ograničenom odgovornošću za proizvodnju i usluge, OIB 52809747927, Nikole Zrinskog 11,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GALVANSKO-TERMIČKA ZAŠTITA HORVAT društvo s ograničenom odgovornošću za proizvodnju i usluge</item>
      <item>Županijsko državno odvjetnštvo u Varaždinu</item>
      <item>RH MINISTARSTVO FINANCIJA - POREZNA UPRAVA, Područni ured sjeverna Hrvatska</item>
      <item>Ivan Horvat</item>
    </izvorni_sadrzaj>
    <derivirana_varijabla naziv="DomainObject.Predmet.SudioniciListNaziv_1">
      <item>GALVANSKO-TERMIČKA ZAŠTITA HORVAT društvo s ograničenom odgovornošću za proizvodnju i usluge</item>
      <item>Županijsko državno odvjetnštvo u Varaždinu</item>
      <item>RH MINISTARSTVO FINANCIJA - POREZNA UPRAVA, Područni ured sjeverna Hrvatska</item>
      <item>Ivan Horvat</item>
    </derivirana_varijabla>
  </DomainObject.Predmet.SudioniciListNaziv>
  <DomainObject.Predmet.SudioniciListAdressOIB>
    <izvorni_sadrzaj>
      <item>GALVANSKO-TERMIČKA ZAŠTITA HORVAT društvo s ograničenom odgovornošću za proizvodnju i usluge, OIB 52809747927, Nikole Zrinskog 11,40320 Kotoriba</item>
      <item>Županijsko državno odvjetnštvo u Varaždinu</item>
      <item>RH MINISTARSTVO FINANCIJA - POREZNA UPRAVA, Područni ured sjeverna Hrvatska, OIB 18683136487, Graberje 1,42000 Varaždin</item>
      <item>Ivan Horvat, Nikole Zrinskog 11,40320 Kotoriba</item>
    </izvorni_sadrzaj>
    <derivirana_varijabla naziv="DomainObject.Predmet.SudioniciListAdressOIB_1">
      <item>GALVANSKO-TERMIČKA ZAŠTITA HORVAT društvo s ograničenom odgovornošću za proizvodnju i usluge, OIB 52809747927, Nikole Zrinskog 11,40320 Kotoriba</item>
      <item>Županijsko državno odvjetnštvo u Varaždinu</item>
      <item>RH MINISTARSTVO FINANCIJA - POREZNA UPRAVA, Područni ured sjeverna Hrvatska, OIB 18683136487, Graberje 1,42000 Varaždin</item>
      <item>Ivan Horvat, Nikole Zrinskog 11,40320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8A3E72-231C-4656-90E6-606C3C74A5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251</properties:Words>
  <properties:Characters>1346</properties:Characters>
  <properties:Lines>55</properties:Lines>
  <properties:Paragraphs>17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2016-09-12T07:45:00Z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St-751/2016-8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