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6447" w14:paraId="baf6447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F3F52">
        <w:rPr>
          <w:b/>
          <w:lang w:val="hr-HR"/>
        </w:rPr>
        <w:t>394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F35310" w:rsidP="00F35310" w:rsidR="00F35310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F3F52">
        <w:rPr>
          <w:lang w:val="hr-HR"/>
        </w:rPr>
        <w:t>ARISTON GRADNJA d.o.o. Split, Miroslava Krleže 1, OIB: 15979187203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BF3F52">
        <w:rPr>
          <w:lang w:val="hr-HR"/>
        </w:rPr>
        <w:t>ARISTON GRADNJA d.o.o. Split, OIB: 15979187203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BF3F52">
        <w:rPr>
          <w:lang w:val="hr-HR"/>
        </w:rPr>
        <w:t>23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BF3F52">
        <w:rPr>
          <w:lang w:val="hr-HR"/>
        </w:rPr>
        <w:t>ARISTON GRADNJA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8863A3" w:rsidR="008863A3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8863A3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8863A3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8863A3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C3B0A" w:rsidRPr="009C3B0A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BF3F52">
      <w:t>394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8863A3"/>
    <w:rsid w:val="009374AD"/>
    <w:rsid w:val="00984E8A"/>
    <w:rsid w:val="009966BF"/>
    <w:rsid w:val="009C3B0A"/>
    <w:rsid w:val="009D46D2"/>
    <w:rsid w:val="00A31ADC"/>
    <w:rsid w:val="00A83CF1"/>
    <w:rsid w:val="00A97762"/>
    <w:rsid w:val="00AA1815"/>
    <w:rsid w:val="00AC4892"/>
    <w:rsid w:val="00B347F0"/>
    <w:rsid w:val="00B6615F"/>
    <w:rsid w:val="00BF3F52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35310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St-394/2015</izvorni_sadrzaj>
    <derivirana_varijabla naziv="DomainObject.Predmet.OznakaBroj_1">St-394/2015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ARISTON GRADNJA društvo s ograničenom odgovornošću za gradnju, poslovanje nekretninama i trgovinu</izvorni_sadrzaj>
    <derivirana_varijabla naziv="DomainObject.Predmet.ProtustrankaFormated_1">  ARISTON GRADNJA društvo s ograničenom odgovornošću za gradnju, poslovanje nekretninama i trgovinu</derivirana_varijabla>
  </DomainObject.Predmet.ProtustrankaFormated>
  <DomainObject.Predmet.ProtustrankaFormatedOIB>
    <izvorni_sadrzaj>  ARISTON GRADNJA društvo s ograničenom odgovornošću za gradnju, poslovanje nekretninama i trgovinu, OIB 15979187203</izvorni_sadrzaj>
    <derivirana_varijabla naziv="DomainObject.Predmet.ProtustrankaFormatedOIB_1">  ARISTON GRADNJA društvo s ograničenom odgovornošću za gradnju, poslovanje nekretninama i trgovinu, OIB 15979187203</derivirana_varijabla>
  </DomainObject.Predmet.ProtustrankaFormatedOIB>
  <DomainObject.Predmet.ProtustrankaFormatedWithAdress>
    <izvorni_sadrzaj> ARISTON GRADNJA društvo s ograničenom odgovornošću za gradnju, poslovanje nekretninama i trgovinu, Miroslava Krleže 1, 21000 Split</izvorni_sadrzaj>
    <derivirana_varijabla naziv="DomainObject.Predmet.ProtustrankaFormatedWithAdress_1"> ARISTON GRADNJA društvo s ograničenom odgovornošću za gradnju, poslovanje nekretninama i trgovinu, Miroslava Krleže 1, 21000 Split</derivirana_varijabla>
  </DomainObject.Predmet.ProtustrankaFormatedWithAdress>
  <DomainObject.Predmet.ProtustrankaFormatedWithAdressOIB>
    <izvorni_sadrzaj> ARISTON GRADNJA društvo s ograničenom odgovornošću za gradnju, poslovanje nekretninama i trgovinu, OIB 15979187203, Miroslava Krleže 1, 21000 Split</izvorni_sadrzaj>
    <derivirana_varijabla naziv="DomainObject.Predmet.ProtustrankaFormatedWithAdressOIB_1"> ARISTON GRADNJA društvo s ograničenom odgovornošću za gradnju, poslovanje nekretninama i trgovinu, OIB 15979187203, Miroslava Krleže 1, 21000 Split</derivirana_varijabla>
  </DomainObject.Predmet.ProtustrankaFormatedWithAdressOIB>
  <DomainObject.Predmet.ProtustrankaWithAdress>
    <izvorni_sadrzaj>ARISTON GRADNJA društvo s ograničenom odgovornošću za gradnju, poslovanje nekretninama i trgovinu Miroslava Krleže 1, 21000 Split</izvorni_sadrzaj>
    <derivirana_varijabla naziv="DomainObject.Predmet.ProtustrankaWithAdress_1">ARISTON GRADNJA društvo s ograničenom odgovornošću za gradnju, poslovanje nekretninama i trgovinu Miroslava Krleže 1, 21000 Split</derivirana_varijabla>
  </DomainObject.Predmet.ProtustrankaWithAdress>
  <DomainObject.Predmet.ProtustrankaWithAdressOIB>
    <izvorni_sadrzaj>ARISTON GRADNJA društvo s ograničenom odgovornošću za gradnju, poslovanje nekretninama i trgovinu, OIB 15979187203, Miroslava Krleže 1, 21000 Split</izvorni_sadrzaj>
    <derivirana_varijabla naziv="DomainObject.Predmet.ProtustrankaWithAdressOIB_1">ARISTON GRADNJA društvo s ograničenom odgovornošću za gradnju, poslovanje nekretninama i trgovinu, OIB 15979187203, Miroslava Krleže 1, 21000 Split</derivirana_varijabla>
  </DomainObject.Predmet.ProtustrankaWithAdressOIB>
  <DomainObject.Predmet.ProtustrankaNazivFormated>
    <izvorni_sadrzaj>ARISTON GRADNJA društvo s ograničenom odgovornošću za gradnju, poslovanje nekretninama i trgovinu</izvorni_sadrzaj>
    <derivirana_varijabla naziv="DomainObject.Predmet.ProtustrankaNazivFormated_1">ARISTON GRADNJA društvo s ograničenom odgovornošću za gradnju, poslovanje nekretninama i trgovinu</derivirana_varijabla>
  </DomainObject.Predmet.ProtustrankaNazivFormated>
  <DomainObject.Predmet.ProtustrankaNazivFormatedOIB>
    <izvorni_sadrzaj>ARISTON GRADNJA društvo s ograničenom odgovornošću za gradnju, poslovanje nekretninama i trgovinu, OIB 15979187203</izvorni_sadrzaj>
    <derivirana_varijabla naziv="DomainObject.Predmet.ProtustrankaNazivFormatedOIB_1">ARISTON GRADNJA društvo s ograničenom odgovornošću za gradnju, poslovanje nekretninama i trgovinu, OIB 15979187203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32580.89</izvorni_sadrzaj>
    <derivirana_varijabla naziv="DomainObject.Predmet.TrenutnaVrijednost_1">32580.89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ARISTON GRADNJA društvo s ograničenom odgovornošću za gradnju, poslovanje nekretninama i trgovinu</item>
    </izvorni_sadrzaj>
    <derivirana_varijabla naziv="DomainObject.Predmet.ProtuStrankaListFormated_1">
      <item>ARISTON GRADNJA društvo s ograničenom odgovornošću za gradnju, poslovanje nekretninama i trgovinu</item>
    </derivirana_varijabla>
  </DomainObject.Predmet.ProtuStrankaListFormated>
  <DomainObject.Predmet.ProtuStrankaListFormatedOIB>
    <izvorni_sadrzaj>
      <item>ARISTON GRADNJA društvo s ograničenom odgovornošću za gradnju, poslovanje nekretninama i trgovinu, OIB 15979187203</item>
    </izvorni_sadrzaj>
    <derivirana_varijabla naziv="DomainObject.Predmet.ProtuStrankaListFormatedOIB_1">
      <item>ARISTON GRADNJA društvo s ograničenom odgovornošću za gradnju, poslovanje nekretninama i trgovinu, OIB 15979187203</item>
    </derivirana_varijabla>
  </DomainObject.Predmet.ProtuStrankaListFormatedOIB>
  <DomainObject.Predmet.ProtuStrankaListFormatedWithAdress>
    <izvorni_sadrzaj>
      <item>ARISTON GRADNJA društvo s ograničenom odgovornošću za gradnju, poslovanje nekretninama i trgovinu, Miroslava Krleže 1, 21000 Split</item>
    </izvorni_sadrzaj>
    <derivirana_varijabla naziv="DomainObject.Predmet.ProtuStrankaListFormatedWithAdress_1">
      <item>ARISTON GRADNJA društvo s ograničenom odgovornošću za gradnju, poslovanje nekretninama i trgovinu, Miroslava Krleže 1, 21000 Split</item>
    </derivirana_varijabla>
  </DomainObject.Predmet.ProtuStrankaListFormatedWithAdress>
  <DomainObject.Predmet.ProtuStrankaListFormatedWithAdressOIB>
    <izvorni_sadrzaj>
      <item>ARISTON GRADNJA društvo s ograničenom odgovornošću za gradnju, poslovanje nekretninama i trgovinu, OIB 15979187203, Miroslava Krleže 1, 21000 Split</item>
    </izvorni_sadrzaj>
    <derivirana_varijabla naziv="DomainObject.Predmet.ProtuStrankaListFormatedWithAdressOIB_1">
      <item>ARISTON GRADNJA društvo s ograničenom odgovornošću za gradnju, poslovanje nekretninama i trgovinu, OIB 15979187203, Miroslava Krleže 1, 21000 Split</item>
    </derivirana_varijabla>
  </DomainObject.Predmet.ProtuStrankaListFormatedWithAdressOIB>
  <DomainObject.Predmet.ProtuStrankaListNazivFormated>
    <izvorni_sadrzaj>
      <item>ARISTON GRADNJA društvo s ograničenom odgovornošću za gradnju, poslovanje nekretninama i trgovinu</item>
    </izvorni_sadrzaj>
    <derivirana_varijabla naziv="DomainObject.Predmet.ProtuStrankaListNazivFormated_1">
      <item>ARISTON GRADNJA društvo s ograničenom odgovornošću za gradnju, poslovanje nekretninama i trgovinu</item>
    </derivirana_varijabla>
  </DomainObject.Predmet.ProtuStrankaListNazivFormated>
  <DomainObject.Predmet.ProtuStrankaListNazivFormatedOIB>
    <izvorni_sadrzaj>
      <item>ARISTON GRADNJA društvo s ograničenom odgovornošću za gradnju, poslovanje nekretninama i trgovinu, OIB 15979187203</item>
    </izvorni_sadrzaj>
    <derivirana_varijabla naziv="DomainObject.Predmet.ProtuStrankaListNazivFormatedOIB_1">
      <item>ARISTON GRADNJA društvo s ograničenom odgovornošću za gradnju, poslovanje nekretninama i trgovinu, OIB 15979187203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ARISTON GRADNJA društvo s ograničenom odgovornošću za gradnju, poslovanje nekretninama i trgovinu</izvorni_sadrzaj>
    <derivirana_varijabla naziv="DomainObject.Predmet.ProtustrankaIDrugi_1">ARISTON GRADNJA društvo s ograničenom odgovornošću za gradnju, poslovanje nekretninama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ARISTON GRADNJA društvo s ograničenom odgovornošću za gradnju, poslovanje nekretninama i trgovinu, OIB 15979187203, Miroslava Krleže 1, 21000 Split</izvorni_sadrzaj>
    <derivirana_varijabla naziv="DomainObject.Predmet.ProtustrankaIDrugiAdressOIB_1">ARISTON GRADNJA društvo s ograničenom odgovornošću za gradnju, poslovanje nekretninama i trgovinu, OIB 15979187203, Miroslava Krleže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ARISTON GRADNJA društvo s ograničenom odgovornošću za gradnju, poslovanje nekretninama i trgovinu</item>
    </izvorni_sadrzaj>
    <derivirana_varijabla naziv="DomainObject.Predmet.SudioniciListNaziv_1">
      <item>FINANCIJSKA AGENCIJA, RC SPLIT</item>
      <item>ARISTON GRADNJA društvo s ograničenom odgovornošću za gradnju, poslovanje nekretninama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ARISTON GRADNJA društvo s ograničenom odgovornošću za gradnju, poslovanje nekretninama i trgovinu, OIB 15979187203, Miroslava Krleže 1,21000 Split</item>
    </izvorni_sadrzaj>
    <derivirana_varijabla naziv="DomainObject.Predmet.SudioniciListAdressOIB_1">
      <item>FINANCIJSKA AGENCIJA, RC SPLIT, OIB 85821130368, Mažuranićevo šetalište 24 b,21000 Split</item>
      <item>ARISTON GRADNJA društvo s ograničenom odgovornošću za gradnju, poslovanje nekretninama i trgovinu, OIB 15979187203, Miroslava Krleže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15979187203</item>
    </izvorni_sadrzaj>
    <derivirana_varijabla naziv="DomainObject.Predmet.SudioniciListNazivOIB_1">
      <item>, OIB 85821130368</item>
      <item>, OIB 15979187203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6FCBE-C12D-4B4E-BAD8-817BA465F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4230</properties:Characters>
  <properties:Lines>106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