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d65a" w14:paraId="32ed65a" w:rsidRDefault="002520D6" w:rsidP="001A07EE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1B5FCF">
        <w:t>7039/15-12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1B5FCF" w:rsidRPr="00D807D5">
        <w:rPr>
          <w:lang w:val="pt-BR"/>
        </w:rPr>
        <w:t>MESNICE SPAJIĆ j.d.o.o., Zagreb, Ozaljska 93, OIB: 09870768936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A07EE">
        <w:rPr>
          <w:lang w:val="pt-BR"/>
        </w:rPr>
        <w:t>30</w:t>
      </w:r>
      <w:r w:rsidR="001B5FCF">
        <w:rPr>
          <w:lang w:val="pt-BR"/>
        </w:rPr>
        <w:t>. studenog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B5FCF" w:rsidRPr="00D807D5">
        <w:rPr>
          <w:lang w:val="pt-BR"/>
        </w:rPr>
        <w:t>MESNICE SPAJIĆ j.d.o.o., Zagreb, Ozaljska 93, OIB: 09870768936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B5FCF">
        <w:t>7039</w:t>
      </w:r>
      <w:r w:rsidR="00535D8E" w:rsidRPr="00B9015B">
        <w:t>-</w:t>
      </w:r>
      <w:r w:rsidR="005543BD">
        <w:t>1</w:t>
      </w:r>
      <w:r w:rsidR="001B5FCF">
        <w:t>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93530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1B5FCF" w:rsidRPr="00D807D5">
        <w:rPr>
          <w:lang w:val="pt-BR"/>
        </w:rPr>
        <w:t>MESNICE SPAJIĆ j.d.o.o., Zagreb, Ozaljska 93, OIB: 09870768936</w:t>
      </w:r>
      <w:r w:rsidR="001B5FCF">
        <w:rPr>
          <w:lang w:val="pt-BR"/>
        </w:rPr>
        <w:t>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E0BAA">
        <w:t xml:space="preserve">23. </w:t>
      </w:r>
      <w:r w:rsidR="001B5FCF">
        <w:t>studenog 2015.</w:t>
      </w:r>
      <w:r>
        <w:t xml:space="preserve">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1B5FCF">
        <w:t>159.566,66</w:t>
      </w:r>
      <w:r>
        <w:t xml:space="preserve"> kn, kao i da dužnik ima </w:t>
      </w:r>
      <w:r w:rsidR="001B5FCF">
        <w:t>3</w:t>
      </w:r>
      <w:r>
        <w:t xml:space="preserve"> zaposlen</w:t>
      </w:r>
      <w:r w:rsidR="001B5FCF">
        <w:t>a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1B5FCF">
        <w:t>12. travnja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184012">
      <w:pPr>
        <w:pStyle w:val="Tijeloteksta"/>
        <w:ind w:firstLine="708"/>
      </w:pPr>
      <w:r>
        <w:lastRenderedPageBreak/>
        <w:t>D</w:t>
      </w:r>
      <w:r w:rsidR="00A75576" w:rsidRPr="00184012">
        <w:t xml:space="preserve">užnik je </w:t>
      </w:r>
      <w:r w:rsidR="001B5FCF">
        <w:t>26. travnja</w:t>
      </w:r>
      <w:r w:rsidR="00A75576" w:rsidRPr="00184012">
        <w:t xml:space="preserve"> 2016. dostavio podnesak (list </w:t>
      </w:r>
      <w:r w:rsidR="001B5FCF">
        <w:t>11</w:t>
      </w:r>
      <w:r w:rsidR="00A75576" w:rsidRPr="00184012">
        <w:t xml:space="preserve"> spisa) u kojem je naveo da dužnik nema imovine kao što su pokretnine i nekretnine jer je djelatnost obavljao u iznajmljenom prostoru</w:t>
      </w:r>
      <w:r w:rsidR="008E437D" w:rsidRPr="00184012">
        <w:t xml:space="preserve"> </w:t>
      </w:r>
      <w:r w:rsidR="001B5FCF">
        <w:t>te da nema novčanih potraživanja.</w:t>
      </w:r>
    </w:p>
    <w:p w:rsidRDefault="008E437D" w:rsidP="00D677F7" w:rsidR="00847BC2">
      <w:pPr>
        <w:pStyle w:val="Tijeloteksta"/>
        <w:ind w:firstLine="708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1B5FCF">
        <w:t>17. svibnja</w:t>
      </w:r>
      <w:r w:rsidR="00FF62A0" w:rsidRPr="00184012">
        <w:t xml:space="preserve"> 2016. zastupnica po zakonu dužnika </w:t>
      </w:r>
      <w:r w:rsidR="001B5FCF">
        <w:t>Petra Spajić</w:t>
      </w:r>
      <w:r w:rsidR="00FF62A0" w:rsidRPr="00184012">
        <w:t xml:space="preserve"> potvrdila je navode iz navedenog podneska</w:t>
      </w:r>
      <w:r w:rsidR="00743CEE">
        <w:t xml:space="preserve"> </w:t>
      </w:r>
      <w:r w:rsidR="00FF62A0" w:rsidRPr="00743CEE">
        <w:t xml:space="preserve"> te izjavila da se protivi prijedlogu da se nad društvom </w:t>
      </w:r>
      <w:r w:rsidR="001B5FCF" w:rsidRPr="00743CEE">
        <w:rPr>
          <w:lang w:val="pt-BR"/>
        </w:rPr>
        <w:t>MESNICE SPAJIĆ j.d.o.o., Zagreb, Ozaljska 93, OIB: 09870768936</w:t>
      </w:r>
      <w:r w:rsidR="001B5FCF" w:rsidRPr="00743CEE">
        <w:t xml:space="preserve"> otvori stečaj s obzirom da postoji velika vjerojatnost da bi u skorije vrijeme (maksimalno 30 dana) trebali podmiriti dugovanje.</w:t>
      </w:r>
    </w:p>
    <w:p w:rsidRDefault="00C754BE" w:rsidP="00C754BE" w:rsidR="00C754BE" w:rsidRPr="00C754BE">
      <w:pPr>
        <w:jc w:val="both"/>
      </w:pPr>
      <w:r>
        <w:tab/>
        <w:t>U spis je zaprimljen i podnesak Ministarstva financija</w:t>
      </w:r>
      <w:r w:rsidRPr="00C754BE">
        <w:t>, Porezne uprave</w:t>
      </w:r>
      <w:r>
        <w:t xml:space="preserve"> s prilozima od 13. lipnja 2016.</w:t>
      </w:r>
      <w:r w:rsidRPr="00C754BE">
        <w:t xml:space="preserve"> </w:t>
      </w:r>
      <w:r>
        <w:t xml:space="preserve">(list 16-30 spisa) </w:t>
      </w:r>
      <w:r w:rsidRPr="00C754BE">
        <w:t>prema kojima u informacijskom sustavu Porezne uprave nisu evidentirani podaci o nekretninama, pokretninama i motornim vozilima dužnika.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1B5FCF" w:rsidRPr="00D807D5">
        <w:rPr>
          <w:lang w:val="pt-BR"/>
        </w:rPr>
        <w:t>MESNICE SPAJIĆ j.d.o.o., Zagreb, Ozaljska 93, OIB: 09870768936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1A07EE">
        <w:t>30</w:t>
      </w:r>
      <w:r w:rsidR="001B5FCF">
        <w:t>. studenog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937BF0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37BF0" w:rsidP="00937BF0" w:rsidR="00937BF0"/>
    <w:p w:rsidRDefault="00937BF0" w:rsidP="00937BF0" w:rsidR="00937BF0"/>
    <w:p w:rsidRDefault="00937BF0" w:rsidP="002B3342" w:rsidR="00937BF0" w:rsidRPr="00694D64">
      <w:r w:rsidRPr="00694D64">
        <w:t>Za točnost otpravka-ovlašteni službenik:</w:t>
      </w:r>
    </w:p>
    <w:p w:rsidRDefault="00937BF0" w:rsidP="002B3342" w:rsidR="00937BF0" w:rsidRPr="00694D64">
      <w:r w:rsidRPr="00694D64">
        <w:t>Karmela Dolenc</w:t>
      </w:r>
    </w:p>
    <w:p w:rsidRDefault="00937BF0" w:rsidP="002B3342" w:rsidR="00937BF0">
      <w:pPr>
        <w:pStyle w:val="Bezproreda"/>
      </w:pPr>
    </w:p>
    <w:p w:rsidRDefault="00593530" w:rsidP="00937BF0" w:rsidR="0089764D">
      <w:r>
        <w:t xml:space="preserve"> </w:t>
      </w:r>
    </w:p>
    <w:sectPr w:rsidSect="001B5FCF" w:rsidR="0089764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37BF0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B5FCF">
      <w:rPr>
        <w:sz w:val="24"/>
        <w:szCs w:val="24"/>
      </w:rPr>
      <w:t>7039/15-12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07EE"/>
    <w:rsid w:val="001A762F"/>
    <w:rsid w:val="001B5FC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93530"/>
    <w:rsid w:val="005A45C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43CEE"/>
    <w:rsid w:val="00754CF2"/>
    <w:rsid w:val="007B068E"/>
    <w:rsid w:val="007E35C9"/>
    <w:rsid w:val="007E6A6F"/>
    <w:rsid w:val="00800A21"/>
    <w:rsid w:val="00847BC2"/>
    <w:rsid w:val="00873962"/>
    <w:rsid w:val="0089764D"/>
    <w:rsid w:val="008B669A"/>
    <w:rsid w:val="008E437D"/>
    <w:rsid w:val="00926841"/>
    <w:rsid w:val="00937BF0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754BE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937BF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7039</izvorni_sadrzaj>
    <derivirana_varijabla naziv="DomainObject.Predmet.Broj_1">7039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St-7039/2015</izvorni_sadrzaj>
    <derivirana_varijabla naziv="DomainObject.Predmet.OznakaBroj_1">St-7039/2015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SPAJIĆ j.d.o.o. zastupanog po punomoćniku PETRA SPAJIĆ</izvorni_sadrzaj>
    <derivirana_varijabla naziv="DomainObject.Predmet.ProtustrankaFormated_1">  MESNICE SPAJIĆ j.d.o.o. zastupanog po punomoćniku PETRA SPAJIĆ</derivirana_varijabla>
  </DomainObject.Predmet.ProtustrankaFormated>
  <DomainObject.Predmet.ProtustrankaFormatedOIB>
    <izvorni_sadrzaj>  MESNICE SPAJIĆ j.d.o.o., OIB 09870768936 zastupanog po punomoćniku PETRA SPAJIĆ</izvorni_sadrzaj>
    <derivirana_varijabla naziv="DomainObject.Predmet.ProtustrankaFormatedOIB_1">  MESNICE SPAJIĆ j.d.o.o., OIB 09870768936 zastupanog po punomoćniku PETRA SPAJIĆ</derivirana_varijabla>
  </DomainObject.Predmet.ProtustrankaFormatedOIB>
  <DomainObject.Predmet.ProtustrankaFormatedWithAdress>
    <izvorni_sadrzaj> MESNICE SPAJIĆ j.d.o.o., Ozaljska 93, 10000 Zagreb zastupanog po punomoćniku PETRA SPAJIĆ</izvorni_sadrzaj>
    <derivirana_varijabla naziv="DomainObject.Predmet.ProtustrankaFormatedWithAdress_1"> MESNICE SPAJIĆ j.d.o.o., Ozaljska 93, 10000 Zagreb zastupanog po punomoćniku PETRA SPAJIĆ</derivirana_varijabla>
  </DomainObject.Predmet.ProtustrankaFormatedWithAdress>
  <DomainObject.Predmet.ProtustrankaFormatedWithAdressOIB>
    <izvorni_sadrzaj> MESNICE SPAJIĆ j.d.o.o., OIB 09870768936, Ozaljska 93, 10000 Zagreb zastupanog po punomoćniku PETRA SPAJIĆ</izvorni_sadrzaj>
    <derivirana_varijabla naziv="DomainObject.Predmet.ProtustrankaFormatedWithAdressOIB_1"> MESNICE SPAJIĆ j.d.o.o., OIB 09870768936, Ozaljska 93, 10000 Zagreb zastupanog po punomoćniku PETRA SPAJIĆ</derivirana_varijabla>
  </DomainObject.Predmet.ProtustrankaFormatedWithAdressOIB>
  <DomainObject.Predmet.ProtustrankaWithAdress>
    <izvorni_sadrzaj>MESNICE SPAJIĆ j.d.o.o. Ozaljska 93, 10000 Zagreb</izvorni_sadrzaj>
    <derivirana_varijabla naziv="DomainObject.Predmet.ProtustrankaWithAdress_1">MESNICE SPAJIĆ j.d.o.o. Ozaljska 93, 10000 Zagreb</derivirana_varijabla>
  </DomainObject.Predmet.ProtustrankaWithAdress>
  <DomainObject.Predmet.ProtustrankaWithAdressOIB>
    <izvorni_sadrzaj>MESNICE SPAJIĆ j.d.o.o., OIB 09870768936, Ozaljska 93, 10000 Zagreb</izvorni_sadrzaj>
    <derivirana_varijabla naziv="DomainObject.Predmet.ProtustrankaWithAdressOIB_1">MESNICE SPAJIĆ j.d.o.o., OIB 09870768936, Ozaljska 93, 10000 Zagreb</derivirana_varijabla>
  </DomainObject.Predmet.ProtustrankaWithAdressOIB>
  <DomainObject.Predmet.ProtustrankaNazivFormated>
    <izvorni_sadrzaj>MESNICE SPAJIĆ j.d.o.o.</izvorni_sadrzaj>
    <derivirana_varijabla naziv="DomainObject.Predmet.ProtustrankaNazivFormated_1">MESNICE SPAJIĆ j.d.o.o.</derivirana_varijabla>
  </DomainObject.Predmet.ProtustrankaNazivFormated>
  <DomainObject.Predmet.ProtustrankaNazivFormatedOIB>
    <izvorni_sadrzaj>MESNICE SPAJIĆ j.d.o.o., OIB 09870768936</izvorni_sadrzaj>
    <derivirana_varijabla naziv="DomainObject.Predmet.ProtustrankaNazivFormatedOIB_1">MESNICE SPAJIĆ j.d.o.o., OIB 09870768936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SPAJIĆ j.d.o.o. zastupanog po punomoćniku PETRA SPAJIĆ</item>
    </izvorni_sadrzaj>
    <derivirana_varijabla naziv="DomainObject.Predmet.ProtuStrankaListFormated_1">
      <item>MESNICE SPAJIĆ j.d.o.o. zastupanog po punomoćniku PETRA SPAJIĆ</item>
    </derivirana_varijabla>
  </DomainObject.Predmet.ProtuStrankaListFormated>
  <DomainObject.Predmet.ProtuStrankaListFormatedOIB>
    <izvorni_sadrzaj>
      <item>MESNICE SPAJIĆ j.d.o.o., OIB 09870768936 zastupanog po punomoćniku PETRA SPAJIĆ</item>
    </izvorni_sadrzaj>
    <derivirana_varijabla naziv="DomainObject.Predmet.ProtuStrankaListFormatedOIB_1">
      <item>MESNICE SPAJIĆ j.d.o.o., OIB 09870768936 zastupanog po punomoćniku PETRA SPAJIĆ</item>
    </derivirana_varijabla>
  </DomainObject.Predmet.ProtuStrankaListFormatedOIB>
  <DomainObject.Predmet.ProtuStrankaListFormatedWithAdress>
    <izvorni_sadrzaj>
      <item>MESNICE SPAJIĆ j.d.o.o., Ozaljska 93, 10000 Zagreb zastupanog po punomoćniku PETRA SPAJIĆ</item>
    </izvorni_sadrzaj>
    <derivirana_varijabla naziv="DomainObject.Predmet.ProtuStrankaListFormatedWithAdress_1">
      <item>MESNICE SPAJIĆ j.d.o.o., Ozaljska 93, 10000 Zagreb zastupanog po punomoćniku PETRA SPAJIĆ</item>
    </derivirana_varijabla>
  </DomainObject.Predmet.ProtuStrankaListFormatedWithAdress>
  <DomainObject.Predmet.ProtuStrankaListFormatedWithAdressOIB>
    <izvorni_sadrzaj>
      <item>MESNICE SPAJIĆ j.d.o.o., OIB 09870768936, Ozaljska 93, 10000 Zagreb zastupanog po punomoćniku PETRA SPAJIĆ</item>
    </izvorni_sadrzaj>
    <derivirana_varijabla naziv="DomainObject.Predmet.ProtuStrankaListFormatedWithAdressOIB_1">
      <item>MESNICE SPAJIĆ j.d.o.o., OIB 09870768936, Ozaljska 93, 10000 Zagreb zastupanog po punomoćniku PETRA SPAJIĆ</item>
    </derivirana_varijabla>
  </DomainObject.Predmet.ProtuStrankaListFormatedWithAdressOIB>
  <DomainObject.Predmet.ProtuStrankaListNazivFormated>
    <izvorni_sadrzaj>
      <item>MESNICE SPAJIĆ j.d.o.o.</item>
    </izvorni_sadrzaj>
    <derivirana_varijabla naziv="DomainObject.Predmet.ProtuStrankaListNazivFormated_1">
      <item>MESNICE SPAJIĆ j.d.o.o.</item>
    </derivirana_varijabla>
  </DomainObject.Predmet.ProtuStrankaListNazivFormated>
  <DomainObject.Predmet.ProtuStrankaListNazivFormatedOIB>
    <izvorni_sadrzaj>
      <item>MESNICE SPAJIĆ j.d.o.o., OIB 09870768936</item>
    </izvorni_sadrzaj>
    <derivirana_varijabla naziv="DomainObject.Predmet.ProtuStrankaListNazivFormatedOIB_1">
      <item>MESNICE SPAJIĆ j.d.o.o., OIB 09870768936</item>
    </derivirana_varijabla>
  </DomainObject.Predmet.ProtuStrankaListNazivFormatedOIB>
  <DomainObject.Predmet.OstaliListFormated>
    <izvorni_sadrzaj>
      <item>PETRA SPAJIĆ punomoćnik sudionika u postupku MESNICE SPAJIĆ j.d.o.o.</item>
      <item>ZAGREBAČKA BANKA d.d.</item>
    </izvorni_sadrzaj>
    <derivirana_varijabla naziv="DomainObject.Predmet.OstaliListFormated_1">
      <item>PETRA SPAJIĆ punomoćnik sudionika u postupku MESNICE SPAJIĆ j.d.o.o.</item>
      <item>ZAGREBAČKA BANKA d.d.</item>
    </derivirana_varijabla>
  </DomainObject.Predmet.OstaliListFormated>
  <DomainObject.Predmet.OstaliListFormatedOIB>
    <izvorni_sadrzaj>
      <item>PETRA SPAJIĆ, OIB 32807983735 punomoćnik sudionika u postupku MESNICE SPAJIĆ j.d.o.o.</item>
      <item>ZAGREBAČKA BANKA d.d.</item>
    </izvorni_sadrzaj>
    <derivirana_varijabla naziv="DomainObject.Predmet.OstaliListFormatedOIB_1">
      <item>PETRA SPAJIĆ, OIB 32807983735 punomoćnik sudionika u postupku MESNICE SPAJIĆ j.d.o.o.</item>
      <item>ZAGREBAČKA BANKA d.d.</item>
    </derivirana_varijabla>
  </DomainObject.Predmet.OstaliListFormatedOIB>
  <DomainObject.Predmet.OstaliListFormatedWithAdress>
    <izvorni_sadrzaj>
      <item>PETRA SPAJIĆ, Ulica Ivana Lackovića Croate 10, 10020 Odra punomoćnik sudionika u postupku MESNICE SPAJIĆ j.d.o.o.</item>
      <item>ZAGREBAČKA BANKA d.d., Trg bana J. Jelačića 10, 10000 Zagreb</item>
    </izvorni_sadrzaj>
    <derivirana_varijabla naziv="DomainObject.Predmet.OstaliListFormatedWithAdress_1">
      <item>PETRA SPAJIĆ, Ulica Ivana Lackovića Croate 10, 10020 Odra punomoćnik sudionika u postupku MESNICE SPAJIĆ j.d.o.o.</item>
      <item>ZAGREBAČKA BANKA d.d., Trg bana J. Jelačića 10, 10000 Zagreb</item>
    </derivirana_varijabla>
  </DomainObject.Predmet.OstaliListFormatedWithAdress>
  <DomainObject.Predmet.OstaliListFormatedWithAdressOIB>
    <izvorni_sadrzaj>
      <item>PETRA SPAJIĆ, OIB 32807983735, Ulica Ivana Lackovića Croate 10, 10020 Odra punomoćnik sudionika u postupku MESNICE SPAJIĆ j.d.o.o.</item>
      <item>ZAGREBAČKA BANKA d.d., Trg bana J. Jelačića 10, 10000 Zagreb</item>
    </izvorni_sadrzaj>
    <derivirana_varijabla naziv="DomainObject.Predmet.OstaliListFormatedWithAdressOIB_1">
      <item>PETRA SPAJIĆ, OIB 32807983735, Ulica Ivana Lackovića Croate 10, 10020 Odra punomoćnik sudionika u postupku MESNICE SPAJIĆ j.d.o.o.</item>
      <item>ZAGREBAČKA BANKA d.d., Trg bana J. Jelačića 10, 10000 Zagreb</item>
    </derivirana_varijabla>
  </DomainObject.Predmet.OstaliListFormatedWithAdressOIB>
  <DomainObject.Predmet.OstaliListNazivFormated>
    <izvorni_sadrzaj>
      <item>PETRA SPAJIĆ</item>
      <item>ZAGREBAČKA BANKA d.d.</item>
    </izvorni_sadrzaj>
    <derivirana_varijabla naziv="DomainObject.Predmet.OstaliListNazivFormated_1">
      <item>PETRA SPAJIĆ</item>
      <item>ZAGREBAČKA BANKA d.d.</item>
    </derivirana_varijabla>
  </DomainObject.Predmet.OstaliListNazivFormated>
  <DomainObject.Predmet.OstaliListNazivFormatedOIB>
    <izvorni_sadrzaj>
      <item>PETRA SPAJIĆ, OIB 32807983735</item>
      <item>ZAGREBAČKA BANKA d.d.</item>
    </izvorni_sadrzaj>
    <derivirana_varijabla naziv="DomainObject.Predmet.OstaliListNazivFormatedOIB_1">
      <item>PETRA SPAJIĆ, OIB 32807983735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SPAJIĆ j.d.o.o.</izvorni_sadrzaj>
    <derivirana_varijabla naziv="DomainObject.Predmet.ProtustrankaIDrugi_1">MESNICE SPAJIĆ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SPAJIĆ j.d.o.o., OIB 09870768936, Ozaljska 93, 10000 Zagreb</izvorni_sadrzaj>
    <derivirana_varijabla naziv="DomainObject.Predmet.ProtustrankaIDrugiAdressOIB_1">MESNICE SPAJIĆ j.d.o.o., OIB 09870768936,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SPAJIĆ j.d.o.o.</item>
      <item>PETRA SPAJIĆ</item>
      <item>ZAGREBAČKA BANKA d.d.</item>
    </izvorni_sadrzaj>
    <derivirana_varijabla naziv="DomainObject.Predmet.SudioniciListNaziv_1">
      <item>FINA Regionalni centar Zagreb</item>
      <item>MESNICE SPAJIĆ j.d.o.o.</item>
      <item>PETRA SPAJIĆ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MESNICE SPAJIĆ j.d.o.o., OIB 09870768936, Ozaljska 93,10000 Zagreb</item>
      <item>PETRA SPAJIĆ, OIB 32807983735, Ulica Ivana Lackovića Croate 10,10020 Odra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MESNICE SPAJIĆ j.d.o.o., OIB 09870768936, Ozaljska 93,10000 Zagreb</item>
      <item>PETRA SPAJIĆ, OIB 32807983735, Ulica Ivana Lackovića Croate 10,10020 Odra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09870768936</item>
      <item>, OIB 32807983735</item>
      <item>, OIB null</item>
    </izvorni_sadrzaj>
    <derivirana_varijabla naziv="DomainObject.Predmet.SudioniciListNazivOIB_1">
      <item>, OIB 85821130368</item>
      <item>, OIB 09870768936</item>
      <item>, OIB 32807983735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EB9FF-D028-451F-961F-59E237EDB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836</properties:Words>
  <properties:Characters>4695</properties:Characters>
  <properties:Lines>93</properties:Lines>
  <properties:Paragraphs>26</properties:Paragraphs>
  <properties:TotalTime>322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2016-11-30T12:14:00Z</cp:lastPrinted>
  <dcterms:modified xmlns:xsi="http://www.w3.org/2001/XMLSchema-instance" xsi:type="dcterms:W3CDTF">2016-11-30T12:14:00Z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