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7c55" w14:paraId="ca27c55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E464CE">
        <w:t>966</w:t>
      </w:r>
      <w:r w:rsidR="00833F89">
        <w:t>/18-</w:t>
      </w:r>
      <w:r w:rsidR="00E464CE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E464CE" w:rsidRPr="00E464CE">
        <w:rPr>
          <w:b/>
        </w:rPr>
        <w:t>HOSTING j.d.o.o. Vinkovci, Matice Hrvatske 12, OIB: 57353345648, MBS: 030148090</w:t>
      </w:r>
      <w:r w:rsidR="006139EC">
        <w:t xml:space="preserve">, </w:t>
      </w:r>
      <w:r w:rsidR="003B4C28">
        <w:t xml:space="preserve">dana </w:t>
      </w:r>
      <w:r w:rsidR="00E464CE">
        <w:t>12</w:t>
      </w:r>
      <w:r w:rsidR="00E21415">
        <w:t>. srpnja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464CE" w:rsidRPr="00E464CE">
        <w:rPr>
          <w:b/>
        </w:rPr>
        <w:t>HOSTING j.d.o.o. Vinkovci, Matice Hrvatske 12, OIB: 57353345648, MBS: 030148090</w:t>
      </w:r>
      <w:r w:rsidR="00E21415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464CE">
        <w:rPr>
          <w:b/>
        </w:rPr>
        <w:t>966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464CE">
        <w:t>29. lipnja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E464CE" w:rsidRPr="00E464CE">
        <w:rPr>
          <w:b/>
        </w:rPr>
        <w:t>HOSTING j.d.o.o. Vinkovci, Matice Hrvatske 12, OIB: 57353345648, MBS: 030148090</w:t>
      </w:r>
      <w:r w:rsidR="00E464CE">
        <w:rPr>
          <w:b/>
        </w:rPr>
        <w:t xml:space="preserve"> </w:t>
      </w:r>
      <w:r w:rsidR="005C0847">
        <w:t xml:space="preserve">navodeći da dužnik na dan </w:t>
      </w:r>
      <w:r w:rsidR="00E464CE">
        <w:t>27.6.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E464CE">
        <w:t>24.802,03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E464CE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E464CE" w:rsidP="00E464CE" w:rsidR="00E464CE">
      <w:pPr>
        <w:jc w:val="right"/>
      </w:pPr>
      <w:r>
        <w:lastRenderedPageBreak/>
        <w:t>Broj: 6 St-966/18-6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E464CE">
        <w:t>966</w:t>
      </w:r>
      <w:r w:rsidR="00833F89">
        <w:t xml:space="preserve">/18-3 od </w:t>
      </w:r>
      <w:r w:rsidR="00E464CE">
        <w:t>3. srpnja</w:t>
      </w:r>
      <w:r w:rsidR="00833F89">
        <w:t xml:space="preserve"> 2018.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E464CE">
        <w:t>11. srpnja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A8088D">
        <w:t xml:space="preserve"> </w:t>
      </w:r>
      <w:r w:rsidR="00E464CE">
        <w:t>iz</w:t>
      </w:r>
      <w:r w:rsidR="00E21415">
        <w:t>vješće o financijsko-gospodarskom stanju dužnika</w:t>
      </w:r>
      <w:r w:rsidR="00E464CE">
        <w:t xml:space="preserve"> ovjerovljen kod javnog bilježnika Mirodar Kovač iz Vinkovaca broj OV-5449/18 od 10.7.2018. g., prokazni popis imovini za dužnika ovjerovljen kod javnog bilježnika Mirodar Kovač iz Vinkovaca, broj OV-5448/18 od 10.7.2018. g.</w:t>
      </w:r>
      <w:r w:rsidR="00E21415">
        <w:t xml:space="preserve">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E464CE">
        <w:t>29.6.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E464CE">
        <w:t>24.802,03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464CE">
        <w:t>12</w:t>
      </w:r>
      <w:r w:rsidR="00E21415">
        <w:t>. srpnja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</w:t>
      </w:r>
      <w:r w:rsidR="00833F89">
        <w:t xml:space="preserve">Izvješće dužnika od </w:t>
      </w:r>
      <w:r w:rsidR="00E464CE">
        <w:t>11</w:t>
      </w:r>
      <w:r w:rsidR="00E21415">
        <w:t>.7</w:t>
      </w:r>
      <w:r w:rsidR="00833F89">
        <w:t xml:space="preserve">.2018. g. </w:t>
      </w:r>
      <w:r w:rsidR="00E464CE">
        <w:t>i prokazni popis imovine (str. 7-20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464CE">
        <w:t>27</w:t>
      </w:r>
      <w:r w:rsidR="00833F89">
        <w:t>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05F" w:rsidR="00FB605F">
      <w:r>
        <w:separator/>
      </w:r>
    </w:p>
  </w:endnote>
  <w:endnote w:id="0" w:type="continuationSeparator">
    <w:p w:rsidRDefault="00FB605F" w:rsidR="00FB6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05F" w:rsidR="00FB605F">
      <w:r>
        <w:separator/>
      </w:r>
    </w:p>
  </w:footnote>
  <w:footnote w:id="0" w:type="continuationSeparator">
    <w:p w:rsidRDefault="00FB605F" w:rsidR="00FB6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0EB3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80EB3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B605F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0E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0E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St-966/2018</izvorni_sadrzaj>
    <derivirana_varijabla naziv="DomainObject.Predmet.OznakaBroj_1">St-966/2018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HOSTING j.d.o.o. za ugostiteljske djelatnosti</izvorni_sadrzaj>
    <derivirana_varijabla naziv="DomainObject.Predmet.ProtustrankaFormated_1">  HOSTING j.d.o.o. za ugostiteljske djelatnosti</derivirana_varijabla>
  </DomainObject.Predmet.ProtustrankaFormated>
  <DomainObject.Predmet.ProtustrankaFormatedOIB>
    <izvorni_sadrzaj>  HOSTING j.d.o.o. za ugostiteljske djelatnosti, OIB 57353345648</izvorni_sadrzaj>
    <derivirana_varijabla naziv="DomainObject.Predmet.ProtustrankaFormatedOIB_1">  HOSTING j.d.o.o. za ugostiteljske djelatnosti, OIB 57353345648</derivirana_varijabla>
  </DomainObject.Predmet.ProtustrankaFormatedOIB>
  <DomainObject.Predmet.ProtustrankaFormatedWithAdress>
    <izvorni_sadrzaj> HOSTING j.d.o.o. za ugostiteljske djelatnosti, Matice Hrvatske 12, 32100 Vinkovci</izvorni_sadrzaj>
    <derivirana_varijabla naziv="DomainObject.Predmet.ProtustrankaFormatedWithAdress_1"> HOSTING j.d.o.o. za ugostiteljske djelatnosti, Matice Hrvatske 12, 32100 Vinkovci</derivirana_varijabla>
  </DomainObject.Predmet.ProtustrankaFormatedWithAdress>
  <DomainObject.Predmet.ProtustrankaFormatedWithAdressOIB>
    <izvorni_sadrzaj> HOSTING j.d.o.o. za ugostiteljske djelatnosti, OIB 57353345648, Matice Hrvatske 12, 32100 Vinkovci</izvorni_sadrzaj>
    <derivirana_varijabla naziv="DomainObject.Predmet.ProtustrankaFormatedWithAdressOIB_1"> HOSTING j.d.o.o. za ugostiteljske djelatnosti, OIB 57353345648, Matice Hrvatske 12, 32100 Vinkovci</derivirana_varijabla>
  </DomainObject.Predmet.ProtustrankaFormatedWithAdressOIB>
  <DomainObject.Predmet.ProtustrankaWithAdress>
    <izvorni_sadrzaj>HOSTING j.d.o.o. za ugostiteljske djelatnosti Matice Hrvatske 12, 32100 Vinkovci</izvorni_sadrzaj>
    <derivirana_varijabla naziv="DomainObject.Predmet.ProtustrankaWithAdress_1">HOSTING j.d.o.o. za ugostiteljske djelatnosti Matice Hrvatske 12, 32100 Vinkovci</derivirana_varijabla>
  </DomainObject.Predmet.ProtustrankaWithAdress>
  <DomainObject.Predmet.ProtustrankaWithAdressOIB>
    <izvorni_sadrzaj>HOSTING j.d.o.o. za ugostiteljske djelatnosti, OIB 57353345648, Matice Hrvatske 12, 32100 Vinkovci</izvorni_sadrzaj>
    <derivirana_varijabla naziv="DomainObject.Predmet.ProtustrankaWithAdressOIB_1">HOSTING j.d.o.o. za ugostiteljske djelatnosti, OIB 57353345648, Matice Hrvatske 12, 32100 Vinkovci</derivirana_varijabla>
  </DomainObject.Predmet.ProtustrankaWithAdressOIB>
  <DomainObject.Predmet.ProtustrankaNazivFormated>
    <izvorni_sadrzaj>HOSTING j.d.o.o. za ugostiteljske djelatnosti</izvorni_sadrzaj>
    <derivirana_varijabla naziv="DomainObject.Predmet.ProtustrankaNazivFormated_1">HOSTING j.d.o.o. za ugostiteljske djelatnosti</derivirana_varijabla>
  </DomainObject.Predmet.ProtustrankaNazivFormated>
  <DomainObject.Predmet.ProtustrankaNazivFormatedOIB>
    <izvorni_sadrzaj>HOSTING j.d.o.o. za ugostiteljske djelatnosti, OIB 57353345648</izvorni_sadrzaj>
    <derivirana_varijabla naziv="DomainObject.Predmet.ProtustrankaNazivFormatedOIB_1">HOSTING j.d.o.o. za ugostiteljske djelatnosti, OIB 57353345648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HOSTING j.d.o.o. za ugostiteljske djelatnosti</item>
    </izvorni_sadrzaj>
    <derivirana_varijabla naziv="DomainObject.Predmet.ProtuStrankaListFormated_1">
      <item>HOSTING j.d.o.o. za ugostiteljske djelatnosti</item>
    </derivirana_varijabla>
  </DomainObject.Predmet.ProtuStrankaListFormated>
  <DomainObject.Predmet.ProtuStrankaListFormatedOIB>
    <izvorni_sadrzaj>
      <item>HOSTING j.d.o.o. za ugostiteljske djelatnosti, OIB 57353345648</item>
    </izvorni_sadrzaj>
    <derivirana_varijabla naziv="DomainObject.Predmet.ProtuStrankaListFormatedOIB_1">
      <item>HOSTING j.d.o.o. za ugostiteljske djelatnosti, OIB 57353345648</item>
    </derivirana_varijabla>
  </DomainObject.Predmet.ProtuStrankaListFormatedOIB>
  <DomainObject.Predmet.ProtuStrankaListFormatedWithAdress>
    <izvorni_sadrzaj>
      <item>HOSTING j.d.o.o. za ugostiteljske djelatnosti, Matice Hrvatske 12, 32100 Vinkovci</item>
    </izvorni_sadrzaj>
    <derivirana_varijabla naziv="DomainObject.Predmet.ProtuStrankaListFormatedWithAdress_1">
      <item>HOSTING j.d.o.o. za ugostiteljske djelatnosti, Matice Hrvatske 12, 32100 Vinkovci</item>
    </derivirana_varijabla>
  </DomainObject.Predmet.ProtuStrankaListFormatedWithAdress>
  <DomainObject.Predmet.ProtuStrankaListFormatedWithAdressOIB>
    <izvorni_sadrzaj>
      <item>HOSTING j.d.o.o. za ugostiteljske djelatnosti, OIB 57353345648, Matice Hrvatske 12, 32100 Vinkovci</item>
    </izvorni_sadrzaj>
    <derivirana_varijabla naziv="DomainObject.Predmet.ProtuStrankaListFormatedWithAdressOIB_1">
      <item>HOSTING j.d.o.o. za ugostiteljske djelatnosti, OIB 57353345648, Matice Hrvatske 12, 32100 Vinkovci</item>
    </derivirana_varijabla>
  </DomainObject.Predmet.ProtuStrankaListFormatedWithAdressOIB>
  <DomainObject.Predmet.ProtuStrankaListNazivFormated>
    <izvorni_sadrzaj>
      <item>HOSTING j.d.o.o. za ugostiteljske djelatnosti</item>
    </izvorni_sadrzaj>
    <derivirana_varijabla naziv="DomainObject.Predmet.ProtuStrankaListNazivFormated_1">
      <item>HOSTING j.d.o.o. za ugostiteljske djelatnosti</item>
    </derivirana_varijabla>
  </DomainObject.Predmet.ProtuStrankaListNazivFormated>
  <DomainObject.Predmet.ProtuStrankaListNazivFormatedOIB>
    <izvorni_sadrzaj>
      <item>HOSTING j.d.o.o. za ugostiteljske djelatnosti, OIB 57353345648</item>
    </izvorni_sadrzaj>
    <derivirana_varijabla naziv="DomainObject.Predmet.ProtuStrankaListNazivFormatedOIB_1">
      <item>HOSTING j.d.o.o. za ugostiteljske djelatnosti, OIB 57353345648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HOSTING j.d.o.o. za ugostiteljske djelatnosti</izvorni_sadrzaj>
    <derivirana_varijabla naziv="DomainObject.Predmet.ProtustrankaIDrugi_1">HOSTING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HOSTING j.d.o.o. za ugostiteljske djelatnosti, OIB 57353345648, Matice Hrvatske 12, 32100 Vinkovci</izvorni_sadrzaj>
    <derivirana_varijabla naziv="DomainObject.Predmet.ProtustrankaIDrugiAdressOIB_1">HOSTING j.d.o.o. za ugostiteljske djelatnosti, OIB 57353345648, Matice Hrvatske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HOSTING j.d.o.o. za ugostiteljske djelatnosti</item>
    </izvorni_sadrzaj>
    <derivirana_varijabla naziv="DomainObject.Predmet.SudioniciListNaziv_1">
      <item>FINA RC OSIJEK</item>
      <item>HOSTING j.d.o.o. za ugostiteljske djelatnosti</item>
    </derivirana_varijabla>
  </DomainObject.Predmet.SudioniciListNaziv>
  <DomainObject.Predmet.SudioniciListAdressOIB>
    <izvorni_sadrzaj>
      <item>FINA RC OSIJEK, OIB 85821130368</item>
      <item>HOSTING j.d.o.o. za ugostiteljske djelatnosti, OIB 57353345648, Matice Hrvatske 12,32100 Vinkovci</item>
    </izvorni_sadrzaj>
    <derivirana_varijabla naziv="DomainObject.Predmet.SudioniciListAdressOIB_1">
      <item>FINA RC OSIJEK, OIB 85821130368</item>
      <item>HOSTING j.d.o.o. za ugostiteljske djelatnosti, OIB 57353345648, Matice Hrvatske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57353345648</item>
    </izvorni_sadrzaj>
    <derivirana_varijabla naziv="DomainObject.Predmet.SudioniciListNazivOIB_1">
      <item>, OIB 85821130368</item>
      <item>, OIB 57353345648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F32C6-3F4C-4947-8AAF-FBBD3D75F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591</properties:Words>
  <properties:Characters>3081</properties:Characters>
  <properties:Lines>107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2018-07-12T09:38:00Z</cp:lastPrinted>
  <dcterms:modified xmlns:xsi="http://www.w3.org/2001/XMLSchema-instance" xsi:type="dcterms:W3CDTF">2018-07-12T09:39:00Z</dcterms:modified>
  <cp:revision>20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